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a12e" w14:paraId="87ea12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5F11C4">
        <w:t>875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5F11C4" w:rsidRPr="005F11C4">
        <w:t>STEELFER</w:t>
      </w:r>
      <w:r w:rsidR="005F11C4">
        <w:t xml:space="preserve">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553917">
        <w:t>trgovinu i usluge</w:t>
      </w:r>
      <w:r w:rsidR="00271048">
        <w:t xml:space="preserve">, </w:t>
      </w:r>
      <w:r w:rsidR="003D213E">
        <w:t>Zagreb</w:t>
      </w:r>
      <w:r w:rsidR="00A16965">
        <w:t>,</w:t>
      </w:r>
      <w:r w:rsidR="005F11C4">
        <w:t xml:space="preserve"> II.</w:t>
      </w:r>
      <w:r w:rsidR="00A16965">
        <w:t xml:space="preserve"> </w:t>
      </w:r>
      <w:proofErr w:type="spellStart"/>
      <w:r w:rsidR="005F11C4">
        <w:t>Ferenšćica</w:t>
      </w:r>
      <w:proofErr w:type="spellEnd"/>
      <w:r w:rsidR="005F11C4">
        <w:t xml:space="preserve"> 24</w:t>
      </w:r>
      <w:r w:rsidR="001C0917">
        <w:t>, MBS:</w:t>
      </w:r>
      <w:r w:rsidR="00553917">
        <w:t>080870459</w:t>
      </w:r>
      <w:r w:rsidR="004F22E9">
        <w:t>, OIB:</w:t>
      </w:r>
      <w:r w:rsidR="005F11C4">
        <w:t>75044703815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3D213E">
        <w:t>87</w:t>
      </w:r>
      <w:r w:rsidR="005F11C4">
        <w:t>5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5F11C4">
        <w:t>1.072</w:t>
      </w:r>
      <w:r w:rsidR="00E82CCC">
        <w:t>,</w:t>
      </w:r>
      <w:r w:rsidR="005F11C4">
        <w:t>7</w:t>
      </w:r>
      <w:r w:rsidR="003D213E">
        <w:t>0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proofErr w:type="spellStart"/>
      <w:r w:rsidR="005F11C4" w:rsidRPr="00771352">
        <w:t>Janos</w:t>
      </w:r>
      <w:proofErr w:type="spellEnd"/>
      <w:r w:rsidR="005F11C4" w:rsidRPr="00771352">
        <w:t xml:space="preserve"> </w:t>
      </w:r>
      <w:proofErr w:type="spellStart"/>
      <w:r w:rsidR="005F11C4" w:rsidRPr="00771352">
        <w:t>Horvath</w:t>
      </w:r>
      <w:proofErr w:type="spellEnd"/>
      <w:r w:rsidR="00B51D17" w:rsidRPr="00771352">
        <w:t xml:space="preserve"> iz </w:t>
      </w:r>
      <w:r w:rsidR="00E2317F" w:rsidRPr="00771352">
        <w:t xml:space="preserve">2660 </w:t>
      </w:r>
      <w:proofErr w:type="spellStart"/>
      <w:r w:rsidR="00E2317F" w:rsidRPr="00771352">
        <w:t>Balassagyarmat</w:t>
      </w:r>
      <w:proofErr w:type="spellEnd"/>
      <w:r w:rsidR="00E2317F" w:rsidRPr="00771352">
        <w:t xml:space="preserve">, </w:t>
      </w:r>
      <w:proofErr w:type="spellStart"/>
      <w:r w:rsidR="005F11C4" w:rsidRPr="00771352">
        <w:t>Bastya</w:t>
      </w:r>
      <w:proofErr w:type="spellEnd"/>
      <w:r w:rsidR="005F11C4" w:rsidRPr="00771352">
        <w:t xml:space="preserve"> u. 2</w:t>
      </w:r>
      <w:r w:rsidR="00B51D17" w:rsidRPr="00771352">
        <w:t xml:space="preserve">, </w:t>
      </w:r>
      <w:r w:rsidR="00E2317F" w:rsidRPr="00771352">
        <w:t>Mađarska</w:t>
      </w:r>
      <w:r w:rsidR="00FD3C15" w:rsidRPr="00771352">
        <w:t>,</w:t>
      </w:r>
      <w:r w:rsidR="00EA46EB" w:rsidRPr="00771352">
        <w:t xml:space="preserve"> OIB:</w:t>
      </w:r>
      <w:r w:rsidR="00E2317F" w:rsidRPr="00771352">
        <w:t>33035879979</w:t>
      </w:r>
      <w:r w:rsidR="0044005D" w:rsidRPr="00771352">
        <w:t xml:space="preserve"> </w:t>
      </w:r>
      <w:r w:rsidR="0044005D" w:rsidRPr="00EA46EB">
        <w:t>da</w:t>
      </w:r>
      <w:r w:rsidR="00257DF6" w:rsidRPr="00EA46EB">
        <w:t xml:space="preserve"> u roku od 15 dana od objave oglasa na mrežnoj stranici e-O</w:t>
      </w:r>
      <w:r w:rsidR="00257DF6" w:rsidRPr="00257DF6">
        <w:t>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</w:t>
      </w:r>
      <w:r w:rsidR="00771352">
        <w:t>8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771352" w:rsidR="00771352">
      <w:pPr>
        <w:jc w:val="both"/>
      </w:pPr>
      <w:r w:rsidRPr="00771352">
        <w:t xml:space="preserve">       zakonskom zastupniku dužnika putem</w:t>
      </w:r>
      <w:r w:rsidR="00771352" w:rsidRPr="00771352">
        <w:t xml:space="preserve"> </w:t>
      </w:r>
      <w:r w:rsidR="00771352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771352">
        <w:t>8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5AA" w:rsidR="00FF15AA">
      <w:r>
        <w:separator/>
      </w:r>
    </w:p>
  </w:endnote>
  <w:endnote w:id="0" w:type="continuationSeparator">
    <w:p w:rsidRDefault="00FF15AA" w:rsidR="00FF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5AA" w:rsidR="00FF15AA">
      <w:r>
        <w:separator/>
      </w:r>
    </w:p>
  </w:footnote>
  <w:footnote w:id="0" w:type="continuationSeparator">
    <w:p w:rsidRDefault="00FF15AA" w:rsidR="00FF1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3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619AC"/>
    <w:rsid w:val="000851C1"/>
    <w:rsid w:val="00094C37"/>
    <w:rsid w:val="000962D9"/>
    <w:rsid w:val="000A3F4D"/>
    <w:rsid w:val="000B75BC"/>
    <w:rsid w:val="000D75B0"/>
    <w:rsid w:val="000E0CF1"/>
    <w:rsid w:val="0013767E"/>
    <w:rsid w:val="00174AFF"/>
    <w:rsid w:val="00185301"/>
    <w:rsid w:val="00185612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37E5E"/>
    <w:rsid w:val="0038751B"/>
    <w:rsid w:val="0039456D"/>
    <w:rsid w:val="003A0684"/>
    <w:rsid w:val="003A73A9"/>
    <w:rsid w:val="003C4BD3"/>
    <w:rsid w:val="003D213E"/>
    <w:rsid w:val="003E3990"/>
    <w:rsid w:val="00415E56"/>
    <w:rsid w:val="004226FF"/>
    <w:rsid w:val="0042270C"/>
    <w:rsid w:val="00431D22"/>
    <w:rsid w:val="0044005D"/>
    <w:rsid w:val="00472965"/>
    <w:rsid w:val="00473422"/>
    <w:rsid w:val="004A167D"/>
    <w:rsid w:val="004B6D41"/>
    <w:rsid w:val="004F22E9"/>
    <w:rsid w:val="004F282D"/>
    <w:rsid w:val="0052394D"/>
    <w:rsid w:val="00553917"/>
    <w:rsid w:val="00575C1E"/>
    <w:rsid w:val="00582C8C"/>
    <w:rsid w:val="00593EA3"/>
    <w:rsid w:val="005E0B71"/>
    <w:rsid w:val="005F11C4"/>
    <w:rsid w:val="00606F08"/>
    <w:rsid w:val="006227C6"/>
    <w:rsid w:val="006B5E06"/>
    <w:rsid w:val="006F5F8D"/>
    <w:rsid w:val="0071262D"/>
    <w:rsid w:val="00727371"/>
    <w:rsid w:val="00734020"/>
    <w:rsid w:val="00752FA3"/>
    <w:rsid w:val="00771352"/>
    <w:rsid w:val="00774441"/>
    <w:rsid w:val="0079128C"/>
    <w:rsid w:val="007A0658"/>
    <w:rsid w:val="007A1DD3"/>
    <w:rsid w:val="007D1F01"/>
    <w:rsid w:val="007E3A15"/>
    <w:rsid w:val="008213B9"/>
    <w:rsid w:val="00831133"/>
    <w:rsid w:val="00872CA9"/>
    <w:rsid w:val="00881BD5"/>
    <w:rsid w:val="00882B10"/>
    <w:rsid w:val="008A492B"/>
    <w:rsid w:val="008A524F"/>
    <w:rsid w:val="008A69BE"/>
    <w:rsid w:val="008B4C8A"/>
    <w:rsid w:val="0091570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E58"/>
    <w:rsid w:val="00B51D17"/>
    <w:rsid w:val="00BA56A1"/>
    <w:rsid w:val="00BC2963"/>
    <w:rsid w:val="00C009E7"/>
    <w:rsid w:val="00C171B8"/>
    <w:rsid w:val="00C31D03"/>
    <w:rsid w:val="00CC1F3A"/>
    <w:rsid w:val="00CE1E12"/>
    <w:rsid w:val="00CE507E"/>
    <w:rsid w:val="00D7685C"/>
    <w:rsid w:val="00DD01C2"/>
    <w:rsid w:val="00E02C40"/>
    <w:rsid w:val="00E1588A"/>
    <w:rsid w:val="00E2317F"/>
    <w:rsid w:val="00E2385C"/>
    <w:rsid w:val="00E2720F"/>
    <w:rsid w:val="00E75278"/>
    <w:rsid w:val="00E82CCC"/>
    <w:rsid w:val="00EA46EB"/>
    <w:rsid w:val="00EA51AA"/>
    <w:rsid w:val="00EB01DD"/>
    <w:rsid w:val="00EB6605"/>
    <w:rsid w:val="00F016FE"/>
    <w:rsid w:val="00F143C3"/>
    <w:rsid w:val="00F85C9A"/>
    <w:rsid w:val="00F9302D"/>
    <w:rsid w:val="00FA13EF"/>
    <w:rsid w:val="00FA4A93"/>
    <w:rsid w:val="00FC0C73"/>
    <w:rsid w:val="00FC22F5"/>
    <w:rsid w:val="00FD3C15"/>
    <w:rsid w:val="00FD7D14"/>
    <w:rsid w:val="00FF15AA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85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612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612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612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85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612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612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612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St-875/2016</izvorni_sadrzaj>
    <derivirana_varijabla naziv="DomainObject.Predmet.OznakaBroj_1">St-875/2016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STEELFER d.o.o. zastupanog po punomoćniku Janos Horvath</izvorni_sadrzaj>
    <derivirana_varijabla naziv="DomainObject.Predmet.ProtustrankaFormated_1">  STEELFER d.o.o. zastupanog po punomoćniku Janos Horvath</derivirana_varijabla>
  </DomainObject.Predmet.ProtustrankaFormated>
  <DomainObject.Predmet.ProtustrankaFormatedOIB>
    <izvorni_sadrzaj>  STEELFER d.o.o., OIB 75044703815 zastupanog po punomoćniku Janos Horvath</izvorni_sadrzaj>
    <derivirana_varijabla naziv="DomainObject.Predmet.ProtustrankaFormatedOIB_1">  STEELFER d.o.o., OIB 75044703815 zastupanog po punomoćniku Janos Horvath</derivirana_varijabla>
  </DomainObject.Predmet.ProtustrankaFormatedOIB>
  <DomainObject.Predmet.ProtustrankaFormatedWithAdress>
    <izvorni_sadrzaj> STEELFER d.o.o., II. Ferenšćica 24, 10000 Zagreb zastupanog po punomoćniku Janos Horvath</izvorni_sadrzaj>
    <derivirana_varijabla naziv="DomainObject.Predmet.ProtustrankaFormatedWithAdress_1"> STEELFER d.o.o., II. Ferenšćica 24, 10000 Zagreb zastupanog po punomoćniku Janos Horvath</derivirana_varijabla>
  </DomainObject.Predmet.ProtustrankaFormatedWithAdress>
  <DomainObject.Predmet.ProtustrankaFormatedWithAdressOIB>
    <izvorni_sadrzaj> STEELFER d.o.o., OIB 75044703815, II. Ferenšćica 24, 10000 Zagreb zastupanog po punomoćniku Janos Horvath</izvorni_sadrzaj>
    <derivirana_varijabla naziv="DomainObject.Predmet.ProtustrankaFormatedWithAdressOIB_1"> STEELFER d.o.o., OIB 75044703815, II. Ferenšćica 24, 10000 Zagreb zastupanog po punomoćniku Janos Horvath</derivirana_varijabla>
  </DomainObject.Predmet.ProtustrankaFormatedWithAdressOIB>
  <DomainObject.Predmet.ProtustrankaWithAdress>
    <izvorni_sadrzaj>STEELFER d.o.o. II. Ferenšćica 24, 10000 Zagreb</izvorni_sadrzaj>
    <derivirana_varijabla naziv="DomainObject.Predmet.ProtustrankaWithAdress_1">STEELFER d.o.o. II. Ferenšćica 24, 10000 Zagreb</derivirana_varijabla>
  </DomainObject.Predmet.ProtustrankaWithAdress>
  <DomainObject.Predmet.ProtustrankaWithAdressOIB>
    <izvorni_sadrzaj>STEELFER d.o.o., OIB 75044703815, II. Ferenšćica 24, 10000 Zagreb</izvorni_sadrzaj>
    <derivirana_varijabla naziv="DomainObject.Predmet.ProtustrankaWithAdressOIB_1">STEELFER d.o.o., OIB 75044703815, II. Ferenšćica 24, 10000 Zagreb</derivirana_varijabla>
  </DomainObject.Predmet.ProtustrankaWithAdressOIB>
  <DomainObject.Predmet.ProtustrankaNazivFormated>
    <izvorni_sadrzaj>STEELFER d.o.o.</izvorni_sadrzaj>
    <derivirana_varijabla naziv="DomainObject.Predmet.ProtustrankaNazivFormated_1">STEELFER d.o.o.</derivirana_varijabla>
  </DomainObject.Predmet.ProtustrankaNazivFormated>
  <DomainObject.Predmet.ProtustrankaNazivFormatedOIB>
    <izvorni_sadrzaj>STEELFER d.o.o., OIB 75044703815</izvorni_sadrzaj>
    <derivirana_varijabla naziv="DomainObject.Predmet.ProtustrankaNazivFormatedOIB_1">STEELFER d.o.o., OIB 75044703815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STEELFER d.o.o. zastupanog po punomoćniku Janos Horvath</item>
    </izvorni_sadrzaj>
    <derivirana_varijabla naziv="DomainObject.Predmet.ProtuStrankaListFormated_1">
      <item>STEELFER d.o.o. zastupanog po punomoćniku Janos Horvath</item>
    </derivirana_varijabla>
  </DomainObject.Predmet.ProtuStrankaListFormated>
  <DomainObject.Predmet.ProtuStrankaListFormatedOIB>
    <izvorni_sadrzaj>
      <item>STEELFER d.o.o., OIB 75044703815 zastupanog po punomoćniku Janos Horvath</item>
    </izvorni_sadrzaj>
    <derivirana_varijabla naziv="DomainObject.Predmet.ProtuStrankaListFormatedOIB_1">
      <item>STEELFER d.o.o., OIB 75044703815 zastupanog po punomoćniku Janos Horvath</item>
    </derivirana_varijabla>
  </DomainObject.Predmet.ProtuStrankaListFormatedOIB>
  <DomainObject.Predmet.ProtuStrankaListFormatedWithAdress>
    <izvorni_sadrzaj>
      <item>STEELFER d.o.o., II. Ferenšćica 24, 10000 Zagreb zastupanog po punomoćniku Janos Horvath</item>
    </izvorni_sadrzaj>
    <derivirana_varijabla naziv="DomainObject.Predmet.ProtuStrankaListFormatedWithAdress_1">
      <item>STEELFER d.o.o., II. Ferenšćica 24, 10000 Zagreb zastupanog po punomoćniku Janos Horvath</item>
    </derivirana_varijabla>
  </DomainObject.Predmet.ProtuStrankaListFormatedWithAdress>
  <DomainObject.Predmet.ProtuStrankaListFormatedWithAdressOIB>
    <izvorni_sadrzaj>
      <item>STEELFER d.o.o., OIB 75044703815, II. Ferenšćica 24, 10000 Zagreb zastupanog po punomoćniku Janos Horvath</item>
    </izvorni_sadrzaj>
    <derivirana_varijabla naziv="DomainObject.Predmet.ProtuStrankaListFormatedWithAdressOIB_1">
      <item>STEELFER d.o.o., OIB 75044703815, II. Ferenšćica 24, 10000 Zagreb zastupanog po punomoćniku Janos Horvath</item>
    </derivirana_varijabla>
  </DomainObject.Predmet.ProtuStrankaListFormatedWithAdressOIB>
  <DomainObject.Predmet.ProtuStrankaListNazivFormated>
    <izvorni_sadrzaj>
      <item>STEELFER d.o.o.</item>
    </izvorni_sadrzaj>
    <derivirana_varijabla naziv="DomainObject.Predmet.ProtuStrankaListNazivFormated_1">
      <item>STEELFER d.o.o.</item>
    </derivirana_varijabla>
  </DomainObject.Predmet.ProtuStrankaListNazivFormated>
  <DomainObject.Predmet.ProtuStrankaListNazivFormatedOIB>
    <izvorni_sadrzaj>
      <item>STEELFER d.o.o., OIB 75044703815</item>
    </izvorni_sadrzaj>
    <derivirana_varijabla naziv="DomainObject.Predmet.ProtuStrankaListNazivFormatedOIB_1">
      <item>STEELFER d.o.o., OIB 75044703815</item>
    </derivirana_varijabla>
  </DomainObject.Predmet.ProtuStrankaListNazivFormatedOIB>
  <DomainObject.Predmet.OstaliListFormated>
    <izvorni_sadrzaj>
      <item>Janos Horvath punomoćnik sudionika u postupku STEELFER d.o.o.</item>
    </izvorni_sadrzaj>
    <derivirana_varijabla naziv="DomainObject.Predmet.OstaliListFormated_1">
      <item>Janos Horvath punomoćnik sudionika u postupku STEELFER d.o.o.</item>
    </derivirana_varijabla>
  </DomainObject.Predmet.OstaliListFormated>
  <DomainObject.Predmet.OstaliListFormatedOIB>
    <izvorni_sadrzaj>
      <item>Janos Horvath, OIB 33035879979 punomoćnik sudionika u postupku STEELFER d.o.o.</item>
    </izvorni_sadrzaj>
    <derivirana_varijabla naziv="DomainObject.Predmet.OstaliListFormatedOIB_1">
      <item>Janos Horvath, OIB 33035879979 punomoćnik sudionika u postupku STEELFER d.o.o.</item>
    </derivirana_varijabla>
  </DomainObject.Predmet.OstaliListFormatedOIB>
  <DomainObject.Predmet.OstaliListFormatedWithAdress>
    <izvorni_sadrzaj>
      <item>Janos Horvath, Bastya u. 2, 2660 Balassagyarmat punomoćnik sudionika u postupku STEELFER d.o.o.</item>
    </izvorni_sadrzaj>
    <derivirana_varijabla naziv="DomainObject.Predmet.OstaliListFormatedWithAdress_1">
      <item>Janos Horvath, Bastya u. 2, 2660 Balassagyarmat punomoćnik sudionika u postupku STEELFER d.o.o.</item>
    </derivirana_varijabla>
  </DomainObject.Predmet.OstaliListFormatedWithAdress>
  <DomainObject.Predmet.OstaliListFormatedWithAdressOIB>
    <izvorni_sadrzaj>
      <item>Janos Horvath, OIB 33035879979, Bastya u. 2, 2660 Balassagyarmat punomoćnik sudionika u postupku STEELFER d.o.o.</item>
    </izvorni_sadrzaj>
    <derivirana_varijabla naziv="DomainObject.Predmet.OstaliListFormatedWithAdressOIB_1">
      <item>Janos Horvath, OIB 33035879979, Bastya u. 2, 2660 Balassagyarmat punomoćnik sudionika u postupku STEELFER d.o.o.</item>
    </derivirana_varijabla>
  </DomainObject.Predmet.OstaliListFormatedWithAdressOIB>
  <DomainObject.Predmet.OstaliListNazivFormated>
    <izvorni_sadrzaj>
      <item>Janos Horvath</item>
    </izvorni_sadrzaj>
    <derivirana_varijabla naziv="DomainObject.Predmet.OstaliListNazivFormated_1">
      <item>Janos Horvath</item>
    </derivirana_varijabla>
  </DomainObject.Predmet.OstaliListNazivFormated>
  <DomainObject.Predmet.OstaliListNazivFormatedOIB>
    <izvorni_sadrzaj>
      <item>Janos Horvath, OIB 33035879979</item>
    </izvorni_sadrzaj>
    <derivirana_varijabla naziv="DomainObject.Predmet.OstaliListNazivFormatedOIB_1">
      <item>Janos Horvath, OIB 33035879979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STEELFER d.o.o.</izvorni_sadrzaj>
    <derivirana_varijabla naziv="DomainObject.Predmet.ProtustrankaIDrugi_1">STEELFER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STEELFER d.o.o., OIB 75044703815, II. Ferenšćica 24, 10000 Zagreb</izvorni_sadrzaj>
    <derivirana_varijabla naziv="DomainObject.Predmet.ProtustrankaIDrugiAdressOIB_1">STEELFER d.o.o., OIB 75044703815, II. Ferenšćica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STEELFER d.o.o.</item>
      <item>FINA Regionalni centar Zagreb</item>
      <item>Janos Horvath</item>
    </izvorni_sadrzaj>
    <derivirana_varijabla naziv="DomainObject.Predmet.SudioniciListNaziv_1">
      <item>STEELFER d.o.o.</item>
      <item>FINA Regionalni centar Zagreb</item>
      <item>Janos Horvath</item>
    </derivirana_varijabla>
  </DomainObject.Predmet.SudioniciListNaziv>
  <DomainObject.Predmet.SudioniciListAdressOIB>
    <izvorni_sadrzaj>
      <item>STEELFER d.o.o., OIB 75044703815, II. Ferenšćica 24,10000 Zagreb</item>
      <item>FINA Regionalni centar Zagreb, OIB 85821130368, Trg svibanjskih žrtava 1995. br. 1,10000 Zagreb</item>
      <item>Janos Horvath, OIB 33035879979, Bastya u. 2,2660 Balassagyarmat</item>
    </izvorni_sadrzaj>
    <derivirana_varijabla naziv="DomainObject.Predmet.SudioniciListAdressOIB_1">
      <item>STEELFER d.o.o., OIB 75044703815, II. Ferenšćica 24,10000 Zagreb</item>
      <item>FINA Regionalni centar Zagreb, OIB 85821130368, Trg svibanjskih žrtava 1995. br. 1,10000 Zagreb</item>
      <item>Janos Horvath, OIB 33035879979, Bastya u. 2,2660 Balassagyarmat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75044703815</item>
      <item>, OIB 85821130368</item>
      <item>, OIB 33035879979</item>
    </izvorni_sadrzaj>
    <derivirana_varijabla naziv="DomainObject.Predmet.SudioniciListNazivOIB_1">
      <item>, OIB 75044703815</item>
      <item>, OIB 85821130368</item>
      <item>, OIB 33035879979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306</properties:Words>
  <properties:Characters>1745</properties:Characters>
  <properties:Lines>51</properties:Lines>
  <properties:Paragraphs>15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2016-06-24T08:18:00Z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2016-06-28T11:19:00Z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