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a7d0" w14:paraId="198a7d0" w:rsidRDefault="00840544" w:rsidP="00840544" w:rsidR="0084054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544" w:rsidP="00840544" w:rsidR="0084054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40544" w:rsidP="00840544" w:rsidR="008405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40544" w:rsidP="00840544" w:rsidR="0084054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40544" w:rsidP="00840544" w:rsidR="00840544"/>
    <w:p w:rsidRDefault="00840544" w:rsidP="00840544" w:rsidR="008405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40544" w:rsidP="00840544" w:rsidR="008405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40544" w:rsidP="00840544" w:rsidR="008405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40544" w:rsidP="00840544" w:rsidR="008405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0544" w:rsidP="00840544" w:rsidR="008405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9625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SABOR MLADIH ISTRE, Pula, Splitska 3, OIB 88239458801, 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40544" w:rsidP="00840544" w:rsidR="008405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0544" w:rsidP="00840544" w:rsidR="008405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40544" w:rsidP="00840544" w:rsidR="008405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0544" w:rsidP="00840544" w:rsidR="0084054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SABOR MLADIH ISTRE, Pula, Splitska 3, OIB 88239458801.</w:t>
      </w:r>
    </w:p>
    <w:p w:rsidRDefault="00840544" w:rsidP="00840544" w:rsidR="00840544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0544" w:rsidP="00840544" w:rsidR="0084054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40544" w:rsidP="00840544" w:rsidR="008405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40544" w:rsidP="00840544" w:rsidR="008405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 w:rsidR="00AE730F"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SABOR MLADIH ISTRE,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2905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9.848,39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40544" w:rsidP="00840544" w:rsidR="008405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840544" w:rsidP="00840544" w:rsidR="008405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840544" w:rsidP="00840544" w:rsidR="0084054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0544" w:rsidP="00840544" w:rsidR="0084054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656893">
        <w:rPr>
          <w:rFonts w:cs="Times New Roman" w:eastAsia="Times New Roman"/>
          <w:szCs w:val="24"/>
          <w:lang w:eastAsia="hr-HR"/>
        </w:rPr>
        <w:t>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40544" w:rsidP="00840544" w:rsidR="0084054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40544" w:rsidP="00840544" w:rsidR="0084054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745990">
        <w:rPr>
          <w:rFonts w:cs="Times New Roman" w:eastAsia="Times New Roman"/>
          <w:szCs w:val="24"/>
          <w:lang w:eastAsia="hr-HR"/>
        </w:rPr>
        <w:t>, v. r.</w:t>
      </w:r>
    </w:p>
    <w:p w:rsidRDefault="00840544" w:rsidP="00840544" w:rsidR="008405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40544" w:rsidP="00840544" w:rsidR="008405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40544" w:rsidP="00840544" w:rsidR="008405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40544" w:rsidP="00840544" w:rsidR="008405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40544" w:rsidP="00840544" w:rsidR="0084054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40544" w:rsidP="00840544" w:rsidR="0084054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40544" w:rsidP="00840544" w:rsidR="0084054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0F1568" w:rsidP="00840544" w:rsidR="00840544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840544" w:rsidP="00840544" w:rsidR="00840544"/>
    <w:p w:rsidRDefault="00840544" w:rsidP="00840544" w:rsidR="00840544"/>
    <w:p w:rsidRDefault="00840544" w:rsidP="00840544" w:rsidR="00840544"/>
    <w:p w:rsidRDefault="00CE19F7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326" w:rsidP="00840544" w:rsidR="00027326">
      <w:r>
        <w:separator/>
      </w:r>
    </w:p>
  </w:endnote>
  <w:endnote w:id="0" w:type="continuationSeparator">
    <w:p w:rsidRDefault="00027326" w:rsidP="00840544" w:rsidR="00027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326" w:rsidP="00840544" w:rsidR="00027326">
      <w:r>
        <w:separator/>
      </w:r>
    </w:p>
  </w:footnote>
  <w:footnote w:id="0" w:type="continuationSeparator">
    <w:p w:rsidRDefault="00027326" w:rsidP="00840544" w:rsidR="00027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BF7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19F7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840544">
      <w:t>319</w:t>
    </w:r>
    <w:r>
      <w:t>/2015-3</w:t>
    </w:r>
  </w:p>
  <w:p w:rsidRDefault="00CE19F7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BF7" w:rsidP="007B623F" w:rsidR="007B623F">
    <w:pPr>
      <w:pStyle w:val="Zaglavlje"/>
      <w:jc w:val="right"/>
    </w:pPr>
    <w:r>
      <w:t>11 St-31</w:t>
    </w:r>
    <w:r w:rsidR="00840544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2F7B"/>
    <w:rsid w:val="00027326"/>
    <w:rsid w:val="000F1568"/>
    <w:rsid w:val="00414140"/>
    <w:rsid w:val="00574BF7"/>
    <w:rsid w:val="00656893"/>
    <w:rsid w:val="00745990"/>
    <w:rsid w:val="00840544"/>
    <w:rsid w:val="009A6044"/>
    <w:rsid w:val="00AE730F"/>
    <w:rsid w:val="00BF033F"/>
    <w:rsid w:val="00C72F7B"/>
    <w:rsid w:val="00CE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5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05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05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05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5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405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05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1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9F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9F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9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9F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5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05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05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05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5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405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05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1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9F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9F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9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9F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SABOR MLADIH ISTRE</izvorni_sadrzaj>
    <derivirana_varijabla naziv="DomainObject.Predmet.ProtustrankaFormated_1">  SABOR MLADIH ISTRE</derivirana_varijabla>
  </DomainObject.Predmet.ProtustrankaFormated>
  <DomainObject.Predmet.ProtustrankaFormatedOIB>
    <izvorni_sadrzaj>  SABOR MLADIH ISTRE, OIB 88239458801</izvorni_sadrzaj>
    <derivirana_varijabla naziv="DomainObject.Predmet.ProtustrankaFormatedOIB_1">  SABOR MLADIH ISTRE, OIB 88239458801</derivirana_varijabla>
  </DomainObject.Predmet.ProtustrankaFormatedOIB>
  <DomainObject.Predmet.ProtustrankaFormatedWithAdress>
    <izvorni_sadrzaj> SABOR MLADIH ISTRE, Splitska 3, 52100 Pula</izvorni_sadrzaj>
    <derivirana_varijabla naziv="DomainObject.Predmet.ProtustrankaFormatedWithAdress_1"> SABOR MLADIH ISTRE, Splitska 3, 52100 Pula</derivirana_varijabla>
  </DomainObject.Predmet.ProtustrankaFormatedWithAdress>
  <DomainObject.Predmet.ProtustrankaFormatedWithAdressOIB>
    <izvorni_sadrzaj> SABOR MLADIH ISTRE, OIB 88239458801, Splitska 3, 52100 Pula</izvorni_sadrzaj>
    <derivirana_varijabla naziv="DomainObject.Predmet.ProtustrankaFormatedWithAdressOIB_1"> SABOR MLADIH ISTRE, OIB 88239458801, Splitska 3, 52100 Pula</derivirana_varijabla>
  </DomainObject.Predmet.ProtustrankaFormatedWithAdressOIB>
  <DomainObject.Predmet.ProtustrankaWithAdress>
    <izvorni_sadrzaj>SABOR MLADIH ISTRE Splitska 3, 52100 Pula</izvorni_sadrzaj>
    <derivirana_varijabla naziv="DomainObject.Predmet.ProtustrankaWithAdress_1">SABOR MLADIH ISTRE Splitska 3, 52100 Pula</derivirana_varijabla>
  </DomainObject.Predmet.ProtustrankaWithAdress>
  <DomainObject.Predmet.ProtustrankaWithAdressOIB>
    <izvorni_sadrzaj>SABOR MLADIH ISTRE, OIB 88239458801, Splitska 3, 52100 Pula</izvorni_sadrzaj>
    <derivirana_varijabla naziv="DomainObject.Predmet.ProtustrankaWithAdressOIB_1">SABOR MLADIH ISTRE, OIB 88239458801, Splitska 3, 52100 Pula</derivirana_varijabla>
  </DomainObject.Predmet.ProtustrankaWithAdressOIB>
  <DomainObject.Predmet.ProtustrankaNazivFormated>
    <izvorni_sadrzaj>SABOR MLADIH ISTRE</izvorni_sadrzaj>
    <derivirana_varijabla naziv="DomainObject.Predmet.ProtustrankaNazivFormated_1">SABOR MLADIH ISTRE</derivirana_varijabla>
  </DomainObject.Predmet.ProtustrankaNazivFormated>
  <DomainObject.Predmet.ProtustrankaNazivFormatedOIB>
    <izvorni_sadrzaj>SABOR MLADIH ISTRE, OIB 88239458801</izvorni_sadrzaj>
    <derivirana_varijabla naziv="DomainObject.Predmet.ProtustrankaNazivFormatedOIB_1">SABOR MLADIH ISTRE, OIB 88239458801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9848.39</izvorni_sadrzaj>
    <derivirana_varijabla naziv="DomainObject.Predmet.TrenutnaVrijednost_1">9848.39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SABOR MLADIH ISTRE</item>
    </izvorni_sadrzaj>
    <derivirana_varijabla naziv="DomainObject.Predmet.ProtuStrankaListFormated_1">
      <item>SABOR MLADIH ISTRE</item>
    </derivirana_varijabla>
  </DomainObject.Predmet.ProtuStrankaListFormated>
  <DomainObject.Predmet.ProtuStrankaListFormatedOIB>
    <izvorni_sadrzaj>
      <item>SABOR MLADIH ISTRE, OIB 88239458801</item>
    </izvorni_sadrzaj>
    <derivirana_varijabla naziv="DomainObject.Predmet.ProtuStrankaListFormatedOIB_1">
      <item>SABOR MLADIH ISTRE, OIB 88239458801</item>
    </derivirana_varijabla>
  </DomainObject.Predmet.ProtuStrankaListFormatedOIB>
  <DomainObject.Predmet.ProtuStrankaListFormatedWithAdress>
    <izvorni_sadrzaj>
      <item>SABOR MLADIH ISTRE, Splitska 3, 52100 Pula</item>
    </izvorni_sadrzaj>
    <derivirana_varijabla naziv="DomainObject.Predmet.ProtuStrankaListFormatedWithAdress_1">
      <item>SABOR MLADIH ISTRE, Splitska 3, 52100 Pula</item>
    </derivirana_varijabla>
  </DomainObject.Predmet.ProtuStrankaListFormatedWithAdress>
  <DomainObject.Predmet.ProtuStrankaListFormatedWithAdressOIB>
    <izvorni_sadrzaj>
      <item>SABOR MLADIH ISTRE, OIB 88239458801, Splitska 3, 52100 Pula</item>
    </izvorni_sadrzaj>
    <derivirana_varijabla naziv="DomainObject.Predmet.ProtuStrankaListFormatedWithAdressOIB_1">
      <item>SABOR MLADIH ISTRE, OIB 88239458801, Splitska 3, 52100 Pula</item>
    </derivirana_varijabla>
  </DomainObject.Predmet.ProtuStrankaListFormatedWithAdressOIB>
  <DomainObject.Predmet.ProtuStrankaListNazivFormated>
    <izvorni_sadrzaj>
      <item>SABOR MLADIH ISTRE</item>
    </izvorni_sadrzaj>
    <derivirana_varijabla naziv="DomainObject.Predmet.ProtuStrankaListNazivFormated_1">
      <item>SABOR MLADIH ISTRE</item>
    </derivirana_varijabla>
  </DomainObject.Predmet.ProtuStrankaListNazivFormated>
  <DomainObject.Predmet.ProtuStrankaListNazivFormatedOIB>
    <izvorni_sadrzaj>
      <item>SABOR MLADIH ISTRE, OIB 88239458801</item>
    </izvorni_sadrzaj>
    <derivirana_varijabla naziv="DomainObject.Predmet.ProtuStrankaListNazivFormatedOIB_1">
      <item>SABOR MLADIH ISTRE, OIB 88239458801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SABOR MLADIH ISTRE</izvorni_sadrzaj>
    <derivirana_varijabla naziv="DomainObject.Predmet.ProtustrankaIDrugi_1">SABOR MLADIH ISTRE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SABOR MLADIH ISTRE, OIB 88239458801, Splitska 3, 52100 Pula</izvorni_sadrzaj>
    <derivirana_varijabla naziv="DomainObject.Predmet.ProtustrankaIDrugiAdressOIB_1">SABOR MLADIH ISTRE, OIB 88239458801, Splitska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SABOR MLADIH ISTRE</item>
    </izvorni_sadrzaj>
    <derivirana_varijabla naziv="DomainObject.Predmet.SudioniciListNaziv_1">
      <item>FINANCIJSKA AGENCIJA, RC RIJEKA, PODRUŽNICA PULA, PULA</item>
      <item>SABOR MLADIH ISTRE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SABOR MLADIH ISTRE, OIB 88239458801, Splitska 3,52100 Pula</item>
    </izvorni_sadrzaj>
    <derivirana_varijabla naziv="DomainObject.Predmet.SudioniciListAdressOIB_1">
      <item>FINANCIJSKA AGENCIJA, RC RIJEKA, PODRUŽNICA PULA, PULA, OIB 85821130368, Giardini 5,52100 Pula</item>
      <item>SABOR MLADIH ISTRE, OIB 88239458801, Splitska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88239458801</item>
    </izvorni_sadrzaj>
    <derivirana_varijabla naziv="DomainObject.Predmet.SudioniciListNazivOIB_1">
      <item>, OIB 85821130368</item>
      <item>, OIB 88239458801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339</properties:Words>
  <properties:Characters>1859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2015-11-24T09:14:00Z</dcterms:created>
  <dc:creator>Mihaela Kaligari</dc:creator>
  <dc:description/>
  <cp:keywords/>
  <cp:lastModifiedBy>Mihaela Kaligari</cp:lastModifiedBy>
  <cp:lastPrinted>2015-12-07T12:42:00Z</cp:lastPrinted>
  <dcterms:modified xmlns:xsi="http://www.w3.org/2001/XMLSchema-instance" xsi:type="dcterms:W3CDTF">2015-12-07T12:43:00Z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