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11cc" w14:paraId="4a111cc" w:rsidRDefault="00DE25A5" w:rsidP="005243FB" w:rsidR="005243FB">
      <w:pPr>
        <w:pStyle w:val="Zaglavlje"/>
        <w:jc w:val="right"/>
        <w15:collapsed w:val="false"/>
      </w:pPr>
      <w:bookmarkStart w:name="_GoBack" w:id="0"/>
      <w:bookmarkEnd w:id="0"/>
      <w:r>
        <w:t>Poslovni broj: 2 St-364</w:t>
      </w:r>
      <w:r w:rsidR="00A346CA">
        <w:t>/16-10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5243FB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A346CA">
        <w:t>NEŠTO LIJEPO j.d.o.o., OIB: 07436785307 sa sjedištem u Frana Gal</w:t>
      </w:r>
      <w:r w:rsidR="00500F4B">
        <w:t>ovića 7, 42000 Varaždin, dana 27</w:t>
      </w:r>
      <w:r w:rsidR="005243FB">
        <w:t>. siječnja 2017.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346CA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207B1" w:rsidRPr="005207B1">
        <w:rPr>
          <w:b/>
          <w:u w:val="single"/>
        </w:rPr>
        <w:t xml:space="preserve">. </w:t>
      </w:r>
      <w:r w:rsidR="005243FB">
        <w:rPr>
          <w:b/>
          <w:u w:val="single"/>
        </w:rPr>
        <w:t>ožujka</w:t>
      </w:r>
      <w:r w:rsidR="00E11765">
        <w:rPr>
          <w:b/>
          <w:u w:val="single"/>
        </w:rPr>
        <w:t xml:space="preserve"> 2017</w:t>
      </w:r>
      <w:r w:rsidR="001D4C37">
        <w:rPr>
          <w:b/>
          <w:u w:val="single"/>
        </w:rPr>
        <w:t xml:space="preserve">. u </w:t>
      </w:r>
      <w:r>
        <w:rPr>
          <w:b/>
          <w:u w:val="single"/>
        </w:rPr>
        <w:t>10</w:t>
      </w:r>
      <w:r w:rsidR="001D4C37">
        <w:rPr>
          <w:b/>
          <w:u w:val="single"/>
        </w:rPr>
        <w:t>,</w:t>
      </w:r>
      <w:r>
        <w:rPr>
          <w:b/>
          <w:u w:val="single"/>
        </w:rPr>
        <w:t>15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5243FB" w:rsidP="005243FB" w:rsidR="005243F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5243FB" w:rsidP="005243FB" w:rsidR="005243FB">
      <w:pPr>
        <w:spacing w:lineRule="auto" w:line="240" w:after="0"/>
        <w:jc w:val="both"/>
      </w:pPr>
      <w:r>
        <w:t xml:space="preserve">- </w:t>
      </w:r>
      <w:r w:rsidR="00A346CA">
        <w:t>direktor dužnika Anđelko Kanižaj, OIB: 35769112457 iz Zagreba, Ive Tijardovića 12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5243FB">
        <w:t>zakonskom zastupniku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5243FB">
        <w:rPr>
          <w:rFonts w:eastAsia="Times New Roman"/>
          <w:lang w:eastAsia="hr-HR"/>
        </w:rPr>
        <w:t xml:space="preserve">zakonski zastupnik </w:t>
      </w:r>
      <w:r>
        <w:rPr>
          <w:rFonts w:eastAsia="Times New Roman"/>
          <w:lang w:eastAsia="hr-HR"/>
        </w:rPr>
        <w:t>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DC0A4C" w:rsidP="00804BB0" w:rsidR="00DC0A4C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5243FB" w:rsidP="00804BB0" w:rsidR="005243FB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5243FB">
        <w:t>25</w:t>
      </w:r>
      <w:r w:rsidR="00DC0A4C" w:rsidRPr="00DC0A4C">
        <w:t xml:space="preserve">. </w:t>
      </w:r>
      <w:r w:rsidR="00E11765">
        <w:t>siječnja 2017</w:t>
      </w:r>
      <w:r w:rsidR="00DC0A4C" w:rsidRPr="00DC0A4C">
        <w:t xml:space="preserve">. godine </w:t>
      </w:r>
      <w:r w:rsidR="005243FB">
        <w:t>zakonski zastupnik</w:t>
      </w:r>
      <w:r w:rsidR="00DC0A4C" w:rsidRPr="00DC0A4C">
        <w:t xml:space="preserve"> dužnika nije pristupio, 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A346CA">
        <w:t>2</w:t>
      </w:r>
      <w:r w:rsidR="00500F4B">
        <w:t>7</w:t>
      </w:r>
      <w:r w:rsidR="00066C4E" w:rsidRPr="005207B1">
        <w:t>.</w:t>
      </w:r>
      <w:r w:rsidR="00E11765">
        <w:t>siječnja</w:t>
      </w:r>
      <w:r w:rsidR="00CC2EF9" w:rsidRPr="005207B1">
        <w:t xml:space="preserve"> </w:t>
      </w:r>
      <w:r>
        <w:t>201</w:t>
      </w:r>
      <w:r w:rsidR="00E11765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23F44" w:rsidR="00A23F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00CE7">
        <w:t>, v.r.</w:t>
      </w:r>
    </w:p>
    <w:p w:rsidRDefault="00600CE7" w:rsidP="00A23F44" w:rsidR="00600CE7">
      <w:pPr>
        <w:spacing w:lineRule="auto" w:line="240" w:after="0"/>
        <w:jc w:val="both"/>
      </w:pP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A346CA" w:rsidP="00A346CA" w:rsidR="00A346CA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A346CA" w:rsidP="00A346CA" w:rsidR="00A346CA">
      <w:pPr>
        <w:spacing w:lineRule="auto" w:line="240" w:after="0"/>
        <w:jc w:val="both"/>
      </w:pPr>
      <w:r>
        <w:t>- direktor dužnika Anđelko Kanižaj, OIB: 35769112457 iz Zagreba, Ive Tijardovića 12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C4B" w:rsidP="00CD4711" w:rsidR="00521C4B">
      <w:pPr>
        <w:spacing w:lineRule="auto" w:line="240" w:after="0"/>
      </w:pPr>
      <w:r>
        <w:separator/>
      </w:r>
    </w:p>
  </w:endnote>
  <w:endnote w:id="0" w:type="continuationSeparator">
    <w:p w:rsidRDefault="00521C4B" w:rsidP="00CD4711" w:rsidR="00521C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C4B" w:rsidP="00CD4711" w:rsidR="00521C4B">
      <w:pPr>
        <w:spacing w:lineRule="auto" w:line="240" w:after="0"/>
      </w:pPr>
      <w:r>
        <w:separator/>
      </w:r>
    </w:p>
  </w:footnote>
  <w:footnote w:id="0" w:type="continuationSeparator">
    <w:p w:rsidRDefault="00521C4B" w:rsidP="00CD4711" w:rsidR="00521C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CEA">
          <w:rPr>
            <w:noProof/>
          </w:rPr>
          <w:t>2</w:t>
        </w:r>
        <w:r>
          <w:fldChar w:fldCharType="end"/>
        </w:r>
      </w:p>
    </w:sdtContent>
  </w:sdt>
  <w:p w:rsidRDefault="00DE25A5" w:rsidP="00A346CA" w:rsidR="00A346CA">
    <w:pPr>
      <w:pStyle w:val="Zaglavlje"/>
      <w:jc w:val="right"/>
    </w:pPr>
    <w:r>
      <w:t>Poslovni broj: 2 St-364</w:t>
    </w:r>
    <w:r w:rsidR="00A346CA">
      <w:t>/16-10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0A5E44"/>
    <w:rsid w:val="00104FDD"/>
    <w:rsid w:val="00195D08"/>
    <w:rsid w:val="001A2133"/>
    <w:rsid w:val="001D0CA0"/>
    <w:rsid w:val="001D4C37"/>
    <w:rsid w:val="001E3816"/>
    <w:rsid w:val="00204DFC"/>
    <w:rsid w:val="002B745B"/>
    <w:rsid w:val="002F4DC4"/>
    <w:rsid w:val="003275CE"/>
    <w:rsid w:val="00344088"/>
    <w:rsid w:val="0035191A"/>
    <w:rsid w:val="0035755D"/>
    <w:rsid w:val="0038375B"/>
    <w:rsid w:val="0038484B"/>
    <w:rsid w:val="003A35DB"/>
    <w:rsid w:val="003B6C29"/>
    <w:rsid w:val="003C532A"/>
    <w:rsid w:val="003C596F"/>
    <w:rsid w:val="00400455"/>
    <w:rsid w:val="00400A22"/>
    <w:rsid w:val="00422C42"/>
    <w:rsid w:val="00440457"/>
    <w:rsid w:val="00484C16"/>
    <w:rsid w:val="00500F4B"/>
    <w:rsid w:val="00505DB1"/>
    <w:rsid w:val="005070A0"/>
    <w:rsid w:val="005207B1"/>
    <w:rsid w:val="00521C4B"/>
    <w:rsid w:val="005243FB"/>
    <w:rsid w:val="005325BE"/>
    <w:rsid w:val="00547BA8"/>
    <w:rsid w:val="0055467A"/>
    <w:rsid w:val="00583C9D"/>
    <w:rsid w:val="005C102C"/>
    <w:rsid w:val="005D721C"/>
    <w:rsid w:val="005F04AA"/>
    <w:rsid w:val="00600CE7"/>
    <w:rsid w:val="00605C60"/>
    <w:rsid w:val="00620156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8F50F0"/>
    <w:rsid w:val="0092027E"/>
    <w:rsid w:val="00943AB3"/>
    <w:rsid w:val="00960A0B"/>
    <w:rsid w:val="0096218E"/>
    <w:rsid w:val="00980C3B"/>
    <w:rsid w:val="00982D6F"/>
    <w:rsid w:val="00A23F44"/>
    <w:rsid w:val="00A346CA"/>
    <w:rsid w:val="00A710AC"/>
    <w:rsid w:val="00AA771F"/>
    <w:rsid w:val="00AC1C85"/>
    <w:rsid w:val="00AC1CAE"/>
    <w:rsid w:val="00AC256F"/>
    <w:rsid w:val="00AC4BF5"/>
    <w:rsid w:val="00AD116D"/>
    <w:rsid w:val="00B12DBE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DA6CEA"/>
    <w:rsid w:val="00DC0A4C"/>
    <w:rsid w:val="00DE25A5"/>
    <w:rsid w:val="00E01330"/>
    <w:rsid w:val="00E11765"/>
    <w:rsid w:val="00E14768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0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92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81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NEŠTO LIJEPO jednostavno društvo s ograničenom odgovornošću za ugostiteljstvo i usluge</izvorni_sadrzaj>
    <derivirana_varijabla naziv="DomainObject.Predmet.ProtustrankaFormated_1">  NEŠTO LIJEPO jednostavno društvo s ograničenom odgovornošću za ugostiteljstvo i usluge</derivirana_varijabla>
  </DomainObject.Predmet.ProtustrankaFormated>
  <DomainObject.Predmet.ProtustrankaFormatedOIB>
    <izvorni_sadrzaj>  NEŠTO LIJEPO jednostavno društvo s ograničenom odgovornošću za ugostiteljstvo i usluge, OIB 07436785307</izvorni_sadrzaj>
    <derivirana_varijabla naziv="DomainObject.Predmet.ProtustrankaFormatedOIB_1">  NEŠTO LIJEPO jednostavno društvo s ograničenom odgovornošću za ugostiteljstvo i usluge, OIB 07436785307</derivirana_varijabla>
  </DomainObject.Predmet.ProtustrankaFormatedOIB>
  <DomainObject.Predmet.ProtustrankaFormatedWithAdress>
    <izvorni_sadrzaj> NEŠTO LIJEPO jednostavno društvo s ograničenom odgovornošću za ugostiteljstvo i usluge, Frana Galovića 7, 42000 Varaždin</izvorni_sadrzaj>
    <derivirana_varijabla naziv="DomainObject.Predmet.ProtustrankaFormatedWithAdress_1"> NEŠTO LIJEPO jednostavno društvo s ograničenom odgovornošću za ugostiteljstvo i usluge, Frana Galovića 7, 42000 Varaždin</derivirana_varijabla>
  </DomainObject.Predmet.ProtustrankaFormatedWithAdress>
  <DomainObject.Predmet.ProtustrankaFormatedWithAdressOIB>
    <izvorni_sadrzaj> NEŠTO LIJEPO jednostavno društvo s ograničenom odgovornošću za ugostiteljstvo i usluge, OIB 07436785307, Frana Galovića 7, 42000 Varaždin</izvorni_sadrzaj>
    <derivirana_varijabla naziv="DomainObject.Predmet.ProtustrankaFormatedWithAdressOIB_1"> NEŠTO LIJEPO jednostavno društvo s ograničenom odgovornošću za ugostiteljstvo i usluge, OIB 07436785307, Frana Galovića 7, 42000 Varaždin</derivirana_varijabla>
  </DomainObject.Predmet.ProtustrankaFormatedWithAdressOIB>
  <DomainObject.Predmet.ProtustrankaWithAdress>
    <izvorni_sadrzaj>NEŠTO LIJEPO jednostavno društvo s ograničenom odgovornošću za ugostiteljstvo i usluge Frana Galovića 7, 42000 Varaždin</izvorni_sadrzaj>
    <derivirana_varijabla naziv="DomainObject.Predmet.ProtustrankaWithAdress_1">NEŠTO LIJEPO jednostavno društvo s ograničenom odgovornošću za ugostiteljstvo i usluge Frana Galovića 7, 42000 Varaždin</derivirana_varijabla>
  </DomainObject.Predmet.ProtustrankaWithAdress>
  <DomainObject.Predmet.ProtustrankaWithAdressOIB>
    <izvorni_sadrzaj>NEŠTO LIJEPO jednostavno društvo s ograničenom odgovornošću za ugostiteljstvo i usluge, OIB 07436785307, Frana Galovića 7, 42000 Varaždin</izvorni_sadrzaj>
    <derivirana_varijabla naziv="DomainObject.Predmet.ProtustrankaWithAdressOIB_1">NEŠTO LIJEPO jednostavno društvo s ograničenom odgovornošću za ugostiteljstvo i usluge, OIB 07436785307, Frana Galovića 7, 42000 Varaždin</derivirana_varijabla>
  </DomainObject.Predmet.ProtustrankaWithAdressOIB>
  <DomainObject.Predmet.ProtustrankaNazivFormated>
    <izvorni_sadrzaj>NEŠTO LIJEPO jednostavno društvo s ograničenom odgovornošću za ugostiteljstvo i usluge</izvorni_sadrzaj>
    <derivirana_varijabla naziv="DomainObject.Predmet.ProtustrankaNazivFormated_1">NEŠTO LIJEPO jednostavno društvo s ograničenom odgovornošću za ugostiteljstvo i usluge</derivirana_varijabla>
  </DomainObject.Predmet.ProtustrankaNazivFormated>
  <DomainObject.Predmet.ProtustrankaNazivFormatedOIB>
    <izvorni_sadrzaj>NEŠTO LIJEPO jednostavno društvo s ograničenom odgovornošću za ugostiteljstvo i usluge, OIB 07436785307</izvorni_sadrzaj>
    <derivirana_varijabla naziv="DomainObject.Predmet.ProtustrankaNazivFormatedOIB_1">NEŠTO LIJEPO jednostavno društvo s ograničenom odgovornošću za ugostiteljstvo i usluge, OIB 07436785307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13042.39</izvorni_sadrzaj>
    <derivirana_varijabla naziv="DomainObject.Predmet.TrenutnaVrijednost_1">13042.39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NEŠTO LIJEPO jednostavno društvo s ograničenom odgovornošću za ugostiteljstvo i usluge</item>
    </izvorni_sadrzaj>
    <derivirana_varijabla naziv="DomainObject.Predmet.ProtuStrankaListFormated_1">
      <item>NEŠTO LIJEPO jednostavno društvo s ograničenom odgovornošću za ugostiteljstvo i usluge</item>
    </derivirana_varijabla>
  </DomainObject.Predmet.ProtuStrankaListFormated>
  <DomainObject.Predmet.ProtuStrankaListFormatedOIB>
    <izvorni_sadrzaj>
      <item>NEŠTO LIJEPO jednostavno društvo s ograničenom odgovornošću za ugostiteljstvo i usluge, OIB 07436785307</item>
    </izvorni_sadrzaj>
    <derivirana_varijabla naziv="DomainObject.Predmet.ProtuStrankaListFormatedOIB_1">
      <item>NEŠTO LIJEPO jednostavno društvo s ograničenom odgovornošću za ugostiteljstvo i usluge, OIB 07436785307</item>
    </derivirana_varijabla>
  </DomainObject.Predmet.ProtuStrankaListFormatedOIB>
  <DomainObject.Predmet.ProtuStrankaListFormatedWithAdress>
    <izvorni_sadrzaj>
      <item>NEŠTO LIJEPO jednostavno društvo s ograničenom odgovornošću za ugostiteljstvo i usluge, Frana Galovića 7, 42000 Varaždin</item>
    </izvorni_sadrzaj>
    <derivirana_varijabla naziv="DomainObject.Predmet.ProtuStrankaListFormatedWithAdress_1">
      <item>NEŠTO LIJEPO jednostavno društvo s ograničenom odgovornošću za ugostiteljstvo i usluge, Frana Galovića 7, 42000 Varaždin</item>
    </derivirana_varijabla>
  </DomainObject.Predmet.ProtuStrankaListFormatedWithAdress>
  <DomainObject.Predmet.ProtuStrankaListFormatedWithAdressOIB>
    <izvorni_sadrzaj>
      <item>NEŠTO LIJEPO jednostavno društvo s ograničenom odgovornošću za ugostiteljstvo i usluge, OIB 07436785307, Frana Galovića 7, 42000 Varaždin</item>
    </izvorni_sadrzaj>
    <derivirana_varijabla naziv="DomainObject.Predmet.ProtuStrankaListFormatedWithAdressOIB_1">
      <item>NEŠTO LIJEPO jednostavno društvo s ograničenom odgovornošću za ugostiteljstvo i usluge, OIB 07436785307, Frana Galovića 7, 42000 Varaždin</item>
    </derivirana_varijabla>
  </DomainObject.Predmet.ProtuStrankaListFormatedWithAdressOIB>
  <DomainObject.Predmet.ProtuStrankaListNazivFormated>
    <izvorni_sadrzaj>
      <item>NEŠTO LIJEPO jednostavno društvo s ograničenom odgovornošću za ugostiteljstvo i usluge</item>
    </izvorni_sadrzaj>
    <derivirana_varijabla naziv="DomainObject.Predmet.ProtuStrankaListNazivFormated_1">
      <item>NEŠTO LIJEPO jednostavno društvo s ograničenom odgovornošću za ugostiteljstvo i usluge</item>
    </derivirana_varijabla>
  </DomainObject.Predmet.ProtuStrankaListNazivFormated>
  <DomainObject.Predmet.ProtuStrankaListNazivFormatedOIB>
    <izvorni_sadrzaj>
      <item>NEŠTO LIJEPO jednostavno društvo s ograničenom odgovornošću za ugostiteljstvo i usluge, OIB 07436785307</item>
    </izvorni_sadrzaj>
    <derivirana_varijabla naziv="DomainObject.Predmet.ProtuStrankaListNazivFormatedOIB_1">
      <item>NEŠTO LIJEPO jednostavno društvo s ograničenom odgovornošću za ugostiteljstvo i usluge, OIB 07436785307</item>
    </derivirana_varijabla>
  </DomainObject.Predmet.ProtuStrankaListNazivFormatedOIB>
  <DomainObject.Predmet.OstaliListFormated>
    <izvorni_sadrzaj>
      <item>Sudski registar</item>
      <item>ANĐELKO KANIŽAJ</item>
    </izvorni_sadrzaj>
    <derivirana_varijabla naziv="DomainObject.Predmet.OstaliListFormated_1">
      <item>Sudski registar</item>
      <item>ANĐELKO KANIŽAJ</item>
    </derivirana_varijabla>
  </DomainObject.Predmet.OstaliListFormated>
  <DomainObject.Predmet.OstaliListFormatedOIB>
    <izvorni_sadrzaj>
      <item>Sudski registar</item>
      <item>ANĐELKO KANIŽAJ</item>
    </izvorni_sadrzaj>
    <derivirana_varijabla naziv="DomainObject.Predmet.OstaliListFormatedOIB_1">
      <item>Sudski registar</item>
      <item>ANĐELKO KANIŽAJ</item>
    </derivirana_varijabla>
  </DomainObject.Predmet.OstaliListFormatedOIB>
  <DomainObject.Predmet.OstaliListFormatedWithAdress>
    <izvorni_sadrzaj>
      <item>Sudski registar</item>
      <item>ANĐELKO KANIŽAJ, Ive Tijardovića 12, 10000 Zagreb</item>
    </izvorni_sadrzaj>
    <derivirana_varijabla naziv="DomainObject.Predmet.OstaliListFormatedWithAdress_1">
      <item>Sudski registar</item>
      <item>ANĐELKO KANIŽAJ, Ive Tijardovića 12, 10000 Zagreb</item>
    </derivirana_varijabla>
  </DomainObject.Predmet.OstaliListFormatedWithAdress>
  <DomainObject.Predmet.OstaliListFormatedWithAdressOIB>
    <izvorni_sadrzaj>
      <item>Sudski registar</item>
      <item>ANĐELKO KANIŽAJ, Ive Tijardovića 12, 10000 Zagreb</item>
    </izvorni_sadrzaj>
    <derivirana_varijabla naziv="DomainObject.Predmet.OstaliListFormatedWithAdressOIB_1">
      <item>Sudski registar</item>
      <item>ANĐELKO KANIŽAJ, Ive Tijardovića 12, 10000 Zagreb</item>
    </derivirana_varijabla>
  </DomainObject.Predmet.OstaliListFormatedWithAdressOIB>
  <DomainObject.Predmet.OstaliListNazivFormated>
    <izvorni_sadrzaj>
      <item>Sudski registar</item>
      <item>ANĐELKO KANIŽAJ</item>
    </izvorni_sadrzaj>
    <derivirana_varijabla naziv="DomainObject.Predmet.OstaliListNazivFormated_1">
      <item>Sudski registar</item>
      <item>ANĐELKO KANIŽAJ</item>
    </derivirana_varijabla>
  </DomainObject.Predmet.OstaliListNazivFormated>
  <DomainObject.Predmet.OstaliListNazivFormatedOIB>
    <izvorni_sadrzaj>
      <item>Sudski registar</item>
      <item>ANĐELKO KANIŽAJ</item>
    </izvorni_sadrzaj>
    <derivirana_varijabla naziv="DomainObject.Predmet.OstaliListNazivFormatedOIB_1">
      <item>Sudski registar</item>
      <item>ANĐELKO KANIŽAJ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NEŠTO LIJEPO jednostavno društvo s ograničenom odgovornošću za ugostiteljstvo i usluge</izvorni_sadrzaj>
    <derivirana_varijabla naziv="DomainObject.Predmet.ProtustrankaIDrugi_1">NEŠTO LIJEPO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NEŠTO LIJEPO jednostavno društvo s ograničenom odgovornošću za ugostiteljstvo i usluge, OIB 07436785307, Frana Galovića 7, 42000 Varaždin</izvorni_sadrzaj>
    <derivirana_varijabla naziv="DomainObject.Predmet.ProtustrankaIDrugiAdressOIB_1">NEŠTO LIJEPO jednostavno društvo s ograničenom odgovornošću za ugostiteljstvo i usluge, OIB 07436785307, Frana Galovića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NEŠTO LIJEPO jednostavno društvo s ograničenom odgovornošću za ugostiteljstvo i usluge</item>
      <item>Sudski registar</item>
      <item>ANĐELKO KANIŽAJ</item>
    </izvorni_sadrzaj>
    <derivirana_varijabla naziv="DomainObject.Predmet.SudioniciListNaziv_1">
      <item>Financijska agencija</item>
      <item>NEŠTO LIJEPO jednostavno društvo s ograničenom odgovornošću za ugostiteljstvo i usluge</item>
      <item>Sudski registar</item>
      <item>ANĐELKO KANIŽAJ</item>
    </derivirana_varijabla>
  </DomainObject.Predmet.SudioniciListNaziv>
  <DomainObject.Predmet.SudioniciListAdressOIB>
    <izvorni_sadrzaj>
      <item>Financijska agencija, OIB 85821130368, A. Cesarca 2,42000 Varaždin</item>
      <item>NEŠTO LIJEPO jednostavno društvo s ograničenom odgovornošću za ugostiteljstvo i usluge, OIB 07436785307, Frana Galovića 7,42000 Varaždin</item>
      <item>Sudski registar</item>
      <item>ANĐELKO KANIŽAJ, Ive Tijardovića 12,10000 Zagreb</item>
    </izvorni_sadrzaj>
    <derivirana_varijabla naziv="DomainObject.Predmet.SudioniciListAdressOIB_1">
      <item>Financijska agencija, OIB 85821130368, A. Cesarca 2,42000 Varaždin</item>
      <item>NEŠTO LIJEPO jednostavno društvo s ograničenom odgovornošću za ugostiteljstvo i usluge, OIB 07436785307, Frana Galovića 7,42000 Varaždin</item>
      <item>Sudski registar</item>
      <item>ANĐELKO KANIŽAJ, Ive Tijardovića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07436785307</item>
      <item>, OIB null</item>
      <item>, OIB null</item>
    </izvorni_sadrzaj>
    <derivirana_varijabla naziv="DomainObject.Predmet.SudioniciListNazivOIB_1">
      <item>, OIB 85821130368</item>
      <item>, OIB 07436785307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BED75-CB45-482D-9F7D-D70CAA302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1882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2017-01-26T12:40:00Z</dcterms:created>
  <dc:creator>Maja Valušnig</dc:creator>
  <cp:lastModifiedBy>Marko Makaj</cp:lastModifiedBy>
  <cp:lastPrinted>2017-01-26T12:42:00Z</cp:lastPrinted>
  <dcterms:modified xmlns:xsi="http://www.w3.org/2001/XMLSchema-instance" xsi:type="dcterms:W3CDTF">2017-01-27T12:24:00Z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