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1698" w14:paraId="00e169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16171">
        <w:t>631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6D6A09">
        <w:t>4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16171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16171">
        <w:t xml:space="preserve">PRIJEVOZ SAKAN j.d.o.o., OIB </w:t>
      </w:r>
      <w:r w:rsidR="00E16171" w:rsidRPr="00E16171">
        <w:t>70465876491</w:t>
      </w:r>
      <w:r w:rsidR="00E16171">
        <w:t>,  Zagreb, Novoselski odvojak V. 8</w:t>
      </w:r>
      <w:r w:rsidR="009E72A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16171">
        <w:t>34.524,56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AA07DD">
        <w:t>4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FC6E2A">
        <w:t>,v.r.</w:t>
      </w:r>
      <w:r w:rsidR="00997C6E">
        <w:t xml:space="preserve"> </w:t>
      </w:r>
    </w:p>
    <w:p w:rsidRDefault="00FC6E2A" w:rsidP="007D25E4" w:rsidR="00FC6E2A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FC6E2A" w:rsidP="007D25E4" w:rsidR="00FC6E2A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C6E2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6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St-631/2018</izvorni_sadrzaj>
    <derivirana_varijabla naziv="DomainObject.Predmet.OznakaBroj_1">St-631/2018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SAKAN j.d.o.o. za usluge zastupanog po punomoćniku Roberta Josić</izvorni_sadrzaj>
    <derivirana_varijabla naziv="DomainObject.Predmet.ProtustrankaFormated_1">  PRIJEVOZ SAKAN j.d.o.o. za usluge zastupanog po punomoćniku Roberta Josić</derivirana_varijabla>
  </DomainObject.Predmet.ProtustrankaFormated>
  <DomainObject.Predmet.ProtustrankaFormatedOIB>
    <izvorni_sadrzaj>  PRIJEVOZ SAKAN j.d.o.o. za usluge, OIB 70465876491 zastupanog po punomoćniku Roberta Josić</izvorni_sadrzaj>
    <derivirana_varijabla naziv="DomainObject.Predmet.ProtustrankaFormatedOIB_1">  PRIJEVOZ SAKAN j.d.o.o. za usluge, OIB 70465876491 zastupanog po punomoćniku Roberta Josić</derivirana_varijabla>
  </DomainObject.Predmet.ProtustrankaFormatedOIB>
  <DomainObject.Predmet.ProtustrankaFormatedWithAdress>
    <izvorni_sadrzaj> PRIJEVOZ SAKAN j.d.o.o. za usluge, Novoselski odvojak V. 8, 10000 Zagreb zastupanog po punomoćniku Roberta Josić</izvorni_sadrzaj>
    <derivirana_varijabla naziv="DomainObject.Predmet.ProtustrankaFormatedWithAdress_1"> PRIJEVOZ SAKAN j.d.o.o. za usluge, Novoselski odvojak V. 8, 10000 Zagreb zastupanog po punomoćniku Roberta Josić</derivirana_varijabla>
  </DomainObject.Predmet.ProtustrankaFormatedWithAdress>
  <DomainObject.Predmet.ProtustrankaFormatedWithAdressOIB>
    <izvorni_sadrzaj> PRIJEVOZ SAKAN j.d.o.o. za usluge, OIB 70465876491, Novoselski odvojak V. 8, 10000 Zagreb zastupanog po punomoćniku Roberta Josić</izvorni_sadrzaj>
    <derivirana_varijabla naziv="DomainObject.Predmet.ProtustrankaFormatedWithAdressOIB_1"> PRIJEVOZ SAKAN j.d.o.o. za usluge, OIB 70465876491, Novoselski odvojak V. 8, 10000 Zagreb zastupanog po punomoćniku Roberta Josić</derivirana_varijabla>
  </DomainObject.Predmet.ProtustrankaFormatedWithAdressOIB>
  <DomainObject.Predmet.ProtustrankaWithAdress>
    <izvorni_sadrzaj>PRIJEVOZ SAKAN j.d.o.o. za usluge Novoselski odvojak V. 8, 10000 Zagreb</izvorni_sadrzaj>
    <derivirana_varijabla naziv="DomainObject.Predmet.ProtustrankaWithAdress_1">PRIJEVOZ SAKAN j.d.o.o. za usluge Novoselski odvojak V. 8, 10000 Zagreb</derivirana_varijabla>
  </DomainObject.Predmet.ProtustrankaWithAdress>
  <DomainObject.Predmet.ProtustrankaWithAdressOIB>
    <izvorni_sadrzaj>PRIJEVOZ SAKAN j.d.o.o. za usluge, OIB 70465876491, Novoselski odvojak V. 8, 10000 Zagreb</izvorni_sadrzaj>
    <derivirana_varijabla naziv="DomainObject.Predmet.ProtustrankaWithAdressOIB_1">PRIJEVOZ SAKAN j.d.o.o. za usluge, OIB 70465876491, Novoselski odvojak V. 8, 10000 Zagreb</derivirana_varijabla>
  </DomainObject.Predmet.ProtustrankaWithAdressOIB>
  <DomainObject.Predmet.ProtustrankaNazivFormated>
    <izvorni_sadrzaj>PRIJEVOZ SAKAN j.d.o.o. za usluge</izvorni_sadrzaj>
    <derivirana_varijabla naziv="DomainObject.Predmet.ProtustrankaNazivFormated_1">PRIJEVOZ SAKAN j.d.o.o. za usluge</derivirana_varijabla>
  </DomainObject.Predmet.ProtustrankaNazivFormated>
  <DomainObject.Predmet.ProtustrankaNazivFormatedOIB>
    <izvorni_sadrzaj>PRIJEVOZ SAKAN j.d.o.o. za usluge, OIB 70465876491</izvorni_sadrzaj>
    <derivirana_varijabla naziv="DomainObject.Predmet.ProtustrankaNazivFormatedOIB_1">PRIJEVOZ SAKAN j.d.o.o. za usluge, OIB 70465876491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SAKAN j.d.o.o. za usluge zastupanog po punomoćniku Roberta Josić</item>
    </izvorni_sadrzaj>
    <derivirana_varijabla naziv="DomainObject.Predmet.ProtuStrankaListFormated_1">
      <item>PRIJEVOZ SAKAN j.d.o.o. za usluge zastupanog po punomoćniku Roberta Josić</item>
    </derivirana_varijabla>
  </DomainObject.Predmet.ProtuStrankaListFormated>
  <DomainObject.Predmet.ProtuStrankaListFormatedOIB>
    <izvorni_sadrzaj>
      <item>PRIJEVOZ SAKAN j.d.o.o. za usluge, OIB 70465876491 zastupanog po punomoćniku Roberta Josić</item>
    </izvorni_sadrzaj>
    <derivirana_varijabla naziv="DomainObject.Predmet.ProtuStrankaListFormatedOIB_1">
      <item>PRIJEVOZ SAKAN j.d.o.o. za usluge, OIB 70465876491 zastupanog po punomoćniku Roberta Josić</item>
    </derivirana_varijabla>
  </DomainObject.Predmet.ProtuStrankaListFormatedOIB>
  <DomainObject.Predmet.ProtuStrankaListFormatedWithAdress>
    <izvorni_sadrzaj>
      <item>PRIJEVOZ SAKAN j.d.o.o. za usluge, Novoselski odvojak V. 8, 10000 Zagreb zastupanog po punomoćniku Roberta Josić</item>
    </izvorni_sadrzaj>
    <derivirana_varijabla naziv="DomainObject.Predmet.ProtuStrankaListFormatedWithAdress_1">
      <item>PRIJEVOZ SAKAN j.d.o.o. za usluge, Novoselski odvojak V. 8, 10000 Zagreb zastupanog po punomoćniku Roberta Josić</item>
    </derivirana_varijabla>
  </DomainObject.Predmet.ProtuStrankaListFormatedWithAdress>
  <DomainObject.Predmet.ProtuStrankaListFormatedWithAdressOIB>
    <izvorni_sadrzaj>
      <item>PRIJEVOZ SAKAN j.d.o.o. za usluge, OIB 70465876491, Novoselski odvojak V. 8, 10000 Zagreb zastupanog po punomoćniku Roberta Josić</item>
    </izvorni_sadrzaj>
    <derivirana_varijabla naziv="DomainObject.Predmet.ProtuStrankaListFormatedWithAdressOIB_1">
      <item>PRIJEVOZ SAKAN j.d.o.o. za usluge, OIB 70465876491, Novoselski odvojak V. 8, 10000 Zagreb zastupanog po punomoćniku Roberta Josić</item>
    </derivirana_varijabla>
  </DomainObject.Predmet.ProtuStrankaListFormatedWithAdressOIB>
  <DomainObject.Predmet.ProtuStrankaListNazivFormated>
    <izvorni_sadrzaj>
      <item>PRIJEVOZ SAKAN j.d.o.o. za usluge</item>
    </izvorni_sadrzaj>
    <derivirana_varijabla naziv="DomainObject.Predmet.ProtuStrankaListNazivFormated_1">
      <item>PRIJEVOZ SAKAN j.d.o.o. za usluge</item>
    </derivirana_varijabla>
  </DomainObject.Predmet.ProtuStrankaListNazivFormated>
  <DomainObject.Predmet.ProtuStrankaListNazivFormatedOIB>
    <izvorni_sadrzaj>
      <item>PRIJEVOZ SAKAN j.d.o.o. za usluge, OIB 70465876491</item>
    </izvorni_sadrzaj>
    <derivirana_varijabla naziv="DomainObject.Predmet.ProtuStrankaListNazivFormatedOIB_1">
      <item>PRIJEVOZ SAKAN j.d.o.o. za usluge, OIB 70465876491</item>
    </derivirana_varijabla>
  </DomainObject.Predmet.ProtuStrankaListNazivFormatedOIB>
  <DomainObject.Predmet.OstaliListFormated>
    <izvorni_sadrzaj>
      <item>Roberta Josić punomoćnik sudionika u postupku PRIJEVOZ SAKAN j.d.o.o. za usluge</item>
    </izvorni_sadrzaj>
    <derivirana_varijabla naziv="DomainObject.Predmet.OstaliListFormated_1">
      <item>Roberta Josić punomoćnik sudionika u postupku PRIJEVOZ SAKAN j.d.o.o. za usluge</item>
    </derivirana_varijabla>
  </DomainObject.Predmet.OstaliListFormated>
  <DomainObject.Predmet.OstaliListFormatedOIB>
    <izvorni_sadrzaj>
      <item>Roberta Josić, OIB 43917437765 punomoćnik sudionika u postupku PRIJEVOZ SAKAN j.d.o.o. za usluge</item>
    </izvorni_sadrzaj>
    <derivirana_varijabla naziv="DomainObject.Predmet.OstaliListFormatedOIB_1">
      <item>Roberta Josić, OIB 43917437765 punomoćnik sudionika u postupku PRIJEVOZ SAKAN j.d.o.o. za usluge</item>
    </derivirana_varijabla>
  </DomainObject.Predmet.OstaliListFormatedOIB>
  <DomainObject.Predmet.OstaliListFormatedWithAdress>
    <izvorni_sadrzaj>
      <item>Roberta Josić, Novoselski Odvojak V. 8, 10000 Zagreb punomoćnik sudionika u postupku PRIJEVOZ SAKAN j.d.o.o. za usluge</item>
    </izvorni_sadrzaj>
    <derivirana_varijabla naziv="DomainObject.Predmet.OstaliListFormatedWithAdress_1">
      <item>Roberta Josić, Novoselski Odvojak V. 8, 10000 Zagreb punomoćnik sudionika u postupku PRIJEVOZ SAKAN j.d.o.o. za usluge</item>
    </derivirana_varijabla>
  </DomainObject.Predmet.OstaliListFormatedWithAdress>
  <DomainObject.Predmet.OstaliListFormatedWithAdressOIB>
    <izvorni_sadrzaj>
      <item>Roberta Josić, OIB 43917437765, Novoselski Odvojak V. 8, 10000 Zagreb punomoćnik sudionika u postupku PRIJEVOZ SAKAN j.d.o.o. za usluge</item>
    </izvorni_sadrzaj>
    <derivirana_varijabla naziv="DomainObject.Predmet.OstaliListFormatedWithAdressOIB_1">
      <item>Roberta Josić, OIB 43917437765, Novoselski Odvojak V. 8, 10000 Zagreb punomoćnik sudionika u postupku PRIJEVOZ SAKAN j.d.o.o. za usluge</item>
    </derivirana_varijabla>
  </DomainObject.Predmet.OstaliListFormatedWithAdressOIB>
  <DomainObject.Predmet.OstaliListNazivFormated>
    <izvorni_sadrzaj>
      <item>Roberta Josić</item>
    </izvorni_sadrzaj>
    <derivirana_varijabla naziv="DomainObject.Predmet.OstaliListNazivFormated_1">
      <item>Roberta Josić</item>
    </derivirana_varijabla>
  </DomainObject.Predmet.OstaliListNazivFormated>
  <DomainObject.Predmet.OstaliListNazivFormatedOIB>
    <izvorni_sadrzaj>
      <item>Roberta Josić, OIB 43917437765</item>
    </izvorni_sadrzaj>
    <derivirana_varijabla naziv="DomainObject.Predmet.OstaliListNazivFormatedOIB_1">
      <item>Roberta Josić, OIB 43917437765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SAKAN j.d.o.o. za usluge</izvorni_sadrzaj>
    <derivirana_varijabla naziv="DomainObject.Predmet.ProtustrankaIDrugi_1">PRIJEVOZ SAKAN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PRIJEVOZ SAKAN j.d.o.o. za usluge, OIB 70465876491, Novoselski odvojak V. 8, 10000 Zagreb</izvorni_sadrzaj>
    <derivirana_varijabla naziv="DomainObject.Predmet.ProtustrankaIDrugiAdressOIB_1">PRIJEVOZ SAKAN j.d.o.o. za usluge, OIB 70465876491, Novoselski odvojak V.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SAKAN j.d.o.o. za usluge</item>
      <item>Roberta Josić</item>
    </izvorni_sadrzaj>
    <derivirana_varijabla naziv="DomainObject.Predmet.SudioniciListNaziv_1">
      <item>FINA Regionalni centar Zagreb</item>
      <item>PRIJEVOZ SAKAN j.d.o.o. za usluge</item>
      <item>Roberta Josić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PRIJEVOZ SAKAN j.d.o.o. za usluge, OIB 70465876491, Novoselski odvojak V. 8,10000 Zagreb</item>
      <item>Roberta Josić, OIB 43917437765, Novoselski Odvojak V. 8,10000 Zagreb</item>
    </izvorni_sadrzaj>
    <derivirana_varijabla naziv="DomainObject.Predmet.SudioniciListAdressOIB_1">
      <item>FINA Regionalni centar Zagreb, OIB 85821130368, Trg svibanjskih žrtava 1995. 1,10000 Zagreb</item>
      <item>PRIJEVOZ SAKAN j.d.o.o. za usluge, OIB 70465876491, Novoselski odvojak V. 8,10000 Zagreb</item>
      <item>Roberta Josić, OIB 43917437765, Novoselski Odvojak V.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70465876491</item>
      <item>, OIB 43917437765</item>
    </izvorni_sadrzaj>
    <derivirana_varijabla naziv="DomainObject.Predmet.SudioniciListNazivOIB_1">
      <item>, OIB 85821130368</item>
      <item>, OIB 70465876491</item>
      <item>, OIB 43917437765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1335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2018-05-14T09:14:00Z</dcterms:created>
  <dc:creator>ilukac</dc:creator>
  <cp:lastModifiedBy>Višnja Svečak</cp:lastModifiedBy>
  <cp:lastPrinted>2018-05-14T09:14:00Z</cp:lastPrinted>
  <dcterms:modified xmlns:xsi="http://www.w3.org/2001/XMLSchema-instance" xsi:type="dcterms:W3CDTF">2018-05-14T09:17:00Z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631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