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b909" w14:paraId="59cb909" w:rsidRDefault="00F57AC1" w:rsidP="00F57AC1" w:rsidR="00F57AC1">
      <w:pPr>
        <w:jc w:val="right"/>
        <w15:collapsed w:val="false"/>
      </w:pPr>
      <w:bookmarkStart w:name="_GoBack" w:id="0"/>
      <w:bookmarkEnd w:id="0"/>
      <w:r>
        <w:t>13 St-752/16-12</w:t>
      </w:r>
    </w:p>
    <w:p w:rsidRDefault="00F57AC1" w:rsidP="00F57AC1" w:rsidR="00F57AC1">
      <w:r>
        <w:rPr>
          <w:rStyle w:val="Naglaeno"/>
        </w:rPr>
        <w:t xml:space="preserve">             </w:t>
      </w:r>
      <w:r>
        <w:rPr>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57AC1" w:rsidP="00F57AC1" w:rsidR="00F57AC1"/>
    <w:p w:rsidRDefault="00F57AC1" w:rsidP="00F57AC1" w:rsidR="00F57AC1">
      <w:pPr>
        <w:ind w:hanging="720" w:left="360"/>
      </w:pPr>
      <w:r>
        <w:t xml:space="preserve">     REPUBLIKA HRVATSKA</w:t>
      </w:r>
    </w:p>
    <w:p w:rsidRDefault="00F57AC1" w:rsidP="00F57AC1" w:rsidR="00F57AC1">
      <w:pPr>
        <w:ind w:hanging="720" w:left="360"/>
        <w:rPr>
          <w:sz w:val="22"/>
          <w:szCs w:val="22"/>
        </w:rPr>
      </w:pPr>
      <w:r>
        <w:rPr>
          <w:sz w:val="22"/>
          <w:szCs w:val="22"/>
        </w:rPr>
        <w:t xml:space="preserve">     TRGOVAČKI SUD U OSIJEKU</w:t>
      </w:r>
    </w:p>
    <w:p w:rsidRDefault="00F57AC1" w:rsidP="00F57AC1" w:rsidR="00F57AC1"/>
    <w:p w:rsidRDefault="00F57AC1" w:rsidP="00F57AC1" w:rsidR="00F57AC1"/>
    <w:p w:rsidRDefault="00F57AC1" w:rsidP="00F57AC1" w:rsidR="00F57AC1"/>
    <w:p w:rsidRDefault="00F57AC1" w:rsidP="00F57AC1" w:rsidR="00F57AC1">
      <w:pPr>
        <w:jc w:val="center"/>
      </w:pPr>
      <w:r>
        <w:t>R E P U B L I K A   H R V A T S K A</w:t>
      </w:r>
    </w:p>
    <w:p w:rsidRDefault="00F57AC1" w:rsidP="00F57AC1" w:rsidR="00F57AC1">
      <w:pPr>
        <w:jc w:val="center"/>
      </w:pPr>
      <w:r>
        <w:t>R J E Š E N J E</w:t>
      </w:r>
    </w:p>
    <w:p w:rsidRDefault="00F57AC1" w:rsidP="00F57AC1" w:rsidR="00F57AC1"/>
    <w:p w:rsidRDefault="00F57AC1" w:rsidP="00F57AC1" w:rsidR="00F57AC1"/>
    <w:p w:rsidRDefault="00F57AC1" w:rsidP="00F57AC1" w:rsidR="00F57AC1">
      <w:pPr>
        <w:pStyle w:val="Tijeloteksta"/>
      </w:pPr>
      <w:r>
        <w:tab/>
        <w:t xml:space="preserve">Trgovački sud u Osijeku, po sucu Jadranki Herman, kao stečajnom sucu, povodom prijedloga </w:t>
      </w:r>
      <w:r>
        <w:rPr>
          <w:bCs/>
        </w:rPr>
        <w:t xml:space="preserve">FINANCIJSKE AGENCIJE ZAGREB  Regionalni centar Osijek, Podružnica Osijek, Lorenza Jegera 3, za otvaranje stečajnog  postupka nad dužnikom </w:t>
      </w:r>
      <w:r>
        <w:t>HERBABILJE jednostavno društvo s ograničenom odgovornošću za poljoprivredu, trgovinu i usluge, Čepin, Kalnička 74, MBS: 030130562, OIB: 52598855721, dana 20. studenog  2017.</w:t>
      </w:r>
    </w:p>
    <w:p w:rsidRDefault="00F57AC1" w:rsidP="00F57AC1" w:rsidR="00F57AC1">
      <w:pPr>
        <w:pStyle w:val="Tijeloteksta"/>
      </w:pPr>
      <w:r>
        <w:t xml:space="preserve">                                    </w:t>
      </w:r>
    </w:p>
    <w:p w:rsidRDefault="00F57AC1" w:rsidP="00F57AC1" w:rsidR="00F57AC1">
      <w:pPr>
        <w:jc w:val="both"/>
      </w:pPr>
    </w:p>
    <w:p w:rsidRDefault="00F57AC1" w:rsidP="00F57AC1" w:rsidR="00F57AC1">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F57AC1">
        <w:t>HERBABILJE jednostavno društvo s ograničenom odgovornošću za poljoprivredu, trgovinu i usluge, Čepin, Kalnička 74, MBS: 030130562, OIB: 52598855721.</w:t>
      </w:r>
    </w:p>
    <w:p w:rsidRDefault="009A6857" w:rsidP="009A6857" w:rsidR="009A6857" w:rsidRPr="002952D6">
      <w:pPr>
        <w:pStyle w:val="Tijeloteksta"/>
        <w:numPr>
          <w:ilvl w:val="0"/>
          <w:numId w:val="25"/>
        </w:numPr>
        <w:rPr>
          <w:bCs/>
        </w:rPr>
      </w:pPr>
      <w:r>
        <w:t xml:space="preserve">Za stečajnog upravitelja imenuje se </w:t>
      </w:r>
      <w:r w:rsidR="00F57AC1">
        <w:t>Nada Gagro, Vinkovci, Glagoljaška 52, OIB: 04212100945.</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F57AC1">
        <w:t>HERBABILJE jednostavno društvo s ograničenom odgovornošću za poljoprivredu, trgovinu i usluge, Čepin, Kalnička 74, MBS: 030130562, OIB: 52598855721.</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F57AC1" w:rsidR="00F57AC1">
      <w:pPr>
        <w:pStyle w:val="Tijeloteksta"/>
      </w:pPr>
      <w:r>
        <w:rPr>
          <w:bCs/>
        </w:rPr>
        <w:tab/>
      </w:r>
      <w:r w:rsidR="00F57AC1">
        <w:rPr>
          <w:bCs/>
        </w:rPr>
        <w:t>Predlagatelj FINA je dana 25. ožujka 2016.g. podnijela ovom sudu prijedlog za otvaranje stečajnog postupka nad dužnikom</w:t>
      </w:r>
      <w:r w:rsidR="00F57AC1">
        <w:t xml:space="preserve"> HERBABILJE jednostavno društvo s ograničenom odgovornošću za poljoprivredu, trgovinu i usluge, Čepin, Kalnička 74, MBS: 030130562, OIB: 52598855721, temeljem odredbe članka 444. stav 2. Stečajnog zakona (Narodne novine 71/15) .</w:t>
      </w:r>
    </w:p>
    <w:p w:rsidRDefault="00F57AC1" w:rsidP="00F57AC1" w:rsidR="00F57AC1">
      <w:pPr>
        <w:pStyle w:val="Tijeloteksta"/>
      </w:pPr>
    </w:p>
    <w:p w:rsidRDefault="00F57AC1" w:rsidP="00F57AC1" w:rsidR="00F57AC1">
      <w:pPr>
        <w:pStyle w:val="Tijeloteksta"/>
      </w:pPr>
      <w:r>
        <w:tab/>
        <w:t>U prijedlogu navodi da na dan 01. rujna 2015.g. dužnik u Očevidniku redoslijeda osnova za plaćanje ima evidentirane neizvršene osnove za plaćanje u ukupnom iznosu od 32.323,06 kn, u koji iznos je uračunata i kamata i naknada FINE za provedbe ovrhe na novčanim sredstvima dužnika. Nadalje navodi da dužnik ima jednog zaposlenog radnika.</w:t>
      </w:r>
    </w:p>
    <w:p w:rsidRDefault="00F57AC1" w:rsidP="00F57AC1" w:rsidR="00F57AC1">
      <w:pPr>
        <w:pStyle w:val="Tijeloteksta"/>
      </w:pPr>
    </w:p>
    <w:p w:rsidRDefault="00E80932" w:rsidP="00F57AC1" w:rsidR="00E80932">
      <w:pPr>
        <w:pStyle w:val="Tijeloteksta"/>
      </w:pPr>
    </w:p>
    <w:p w:rsidRDefault="00E80932" w:rsidP="00F57AC1" w:rsidR="00E80932">
      <w:pPr>
        <w:pStyle w:val="Tijeloteksta"/>
      </w:pPr>
    </w:p>
    <w:p w:rsidRDefault="00E80932" w:rsidP="00F57AC1" w:rsidR="00E80932">
      <w:pPr>
        <w:pStyle w:val="Tijeloteksta"/>
      </w:pPr>
    </w:p>
    <w:p w:rsidRDefault="00E80932" w:rsidP="00F57AC1" w:rsidR="00E80932">
      <w:pPr>
        <w:pStyle w:val="Tijeloteksta"/>
      </w:pPr>
    </w:p>
    <w:p w:rsidRDefault="00E80932" w:rsidP="00E80932" w:rsidR="00E80932">
      <w:pPr>
        <w:pStyle w:val="Tijeloteksta"/>
        <w:jc w:val="center"/>
      </w:pPr>
      <w:r>
        <w:t>2</w:t>
      </w:r>
    </w:p>
    <w:p w:rsidRDefault="00E80932" w:rsidP="00E80932" w:rsidR="00E80932">
      <w:pPr>
        <w:jc w:val="right"/>
      </w:pPr>
      <w:r>
        <w:t>13 St-752/16-12</w:t>
      </w:r>
    </w:p>
    <w:p w:rsidRDefault="00E80932" w:rsidP="00E80932" w:rsidR="00E80932">
      <w:pPr>
        <w:pStyle w:val="Tijeloteksta"/>
        <w:jc w:val="center"/>
      </w:pPr>
    </w:p>
    <w:p w:rsidRDefault="00E80932" w:rsidP="00E80932" w:rsidR="00E80932">
      <w:pPr>
        <w:pStyle w:val="Tijeloteksta"/>
        <w:jc w:val="center"/>
      </w:pPr>
    </w:p>
    <w:p w:rsidRDefault="00E80932" w:rsidP="00E80932" w:rsidR="00E80932">
      <w:pPr>
        <w:pStyle w:val="Tijeloteksta"/>
        <w:jc w:val="center"/>
      </w:pPr>
    </w:p>
    <w:p w:rsidRDefault="00E80932" w:rsidP="00E80932" w:rsidR="00E80932">
      <w:pPr>
        <w:pStyle w:val="Tijeloteksta"/>
        <w:jc w:val="center"/>
      </w:pPr>
    </w:p>
    <w:p w:rsidRDefault="00F57AC1" w:rsidP="00F57AC1" w:rsidR="00F57AC1">
      <w:pPr>
        <w:pStyle w:val="Tijeloteksta"/>
        <w:rPr>
          <w:bCs/>
        </w:rPr>
      </w:pPr>
      <w:r>
        <w:tab/>
        <w:t>Dostavlja popis računa i oročenih novčanih sredstava dužnika na dan 24</w:t>
      </w:r>
      <w:r w:rsidR="0091541F">
        <w:t>. ožujka 2016. godine.</w:t>
      </w:r>
    </w:p>
    <w:p w:rsidRDefault="00F57AC1" w:rsidP="00F57AC1" w:rsidR="00F57AC1">
      <w:pPr>
        <w:pStyle w:val="Tijeloteksta"/>
        <w:rPr>
          <w:bCs/>
        </w:rPr>
      </w:pPr>
    </w:p>
    <w:p w:rsidRDefault="00F57AC1" w:rsidP="00F57AC1" w:rsidR="00F57AC1">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91541F" w:rsidP="00F57AC1" w:rsidR="0091541F">
      <w:pPr>
        <w:pStyle w:val="Tijeloteksta"/>
        <w:rPr>
          <w:bCs/>
        </w:rPr>
      </w:pPr>
    </w:p>
    <w:p w:rsidRDefault="009A6857" w:rsidP="0091541F"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 xml:space="preserve">a </w:t>
      </w:r>
      <w:r w:rsidR="0091541F">
        <w:rPr>
          <w:bCs/>
        </w:rPr>
        <w:t>Nada Gagro</w:t>
      </w:r>
      <w:r w:rsidR="00CB4C90">
        <w:rPr>
          <w:bCs/>
        </w:rPr>
        <w:t xml:space="preserve"> odvjetnica iz </w:t>
      </w:r>
      <w:r w:rsidR="0091541F">
        <w:rPr>
          <w:bCs/>
        </w:rPr>
        <w:t>Vinkovaca</w:t>
      </w:r>
      <w:r w:rsidR="00CB4C90">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91541F">
        <w:rPr>
          <w:bCs/>
        </w:rPr>
        <w:t xml:space="preserve"> 25. listopad 2017</w:t>
      </w:r>
      <w:r>
        <w:rPr>
          <w:bCs/>
        </w:rPr>
        <w:t xml:space="preserve">. godine. </w:t>
      </w:r>
    </w:p>
    <w:p w:rsidRDefault="009A6857" w:rsidP="009A6857" w:rsidR="009A6857">
      <w:pPr>
        <w:pStyle w:val="Tijeloteksta"/>
        <w:rPr>
          <w:bCs/>
        </w:rPr>
      </w:pPr>
    </w:p>
    <w:p w:rsidRDefault="009A6857" w:rsidP="0091541F" w:rsidR="00DC5D14" w:rsidRPr="0091541F">
      <w:pPr>
        <w:ind w:firstLine="708"/>
        <w:jc w:val="both"/>
        <w:rPr>
          <w:bCs/>
        </w:rPr>
      </w:pPr>
      <w:r>
        <w:rPr>
          <w:bCs/>
        </w:rPr>
        <w:t xml:space="preserve">Na ročištu radi rasprave o uvjetima za otvaranje stečajnog postupka održanom dana  </w:t>
      </w:r>
      <w:r w:rsidR="0091541F">
        <w:rPr>
          <w:bCs/>
        </w:rPr>
        <w:t>25. listopada 2017</w:t>
      </w:r>
      <w:r>
        <w:rPr>
          <w:bCs/>
        </w:rPr>
        <w:t>. godine, u odsutnosti uredno pozvanog predlagatelja FINE Regionalni centar Osijek</w:t>
      </w:r>
      <w:r w:rsidR="0091541F">
        <w:rPr>
          <w:bCs/>
        </w:rPr>
        <w:t xml:space="preserve"> i uredno pozvanog dužnika, izvršen  je </w:t>
      </w:r>
      <w:r w:rsidR="00DC5D14">
        <w:rPr>
          <w:bCs/>
        </w:rPr>
        <w:t>uvid u priloženu dokumentaciju:</w:t>
      </w:r>
      <w:r w:rsidR="0091541F">
        <w:t xml:space="preserve">  prijedlog za otvaranje stečajnog postupka od 23.3.2016., izvadak iz sudskog registra za dužnika od 29.3.2016., potvrdu FINE RC Osijek  o blokadi žiro računa dužnika  od 19.9.2017., izvješće privremene   stečajne  upraviteljice od 16.10.2017., uvjerenje MUP-a Policijska uprava Osječko-baranjska od 2.10.2017., potvrdu Općinskog suda u Osijeku Zemljišno – knjižni odjel Osijek od 5.10.2010., bilancu dužnika za 2014. godinu.  </w:t>
      </w:r>
    </w:p>
    <w:p w:rsidRDefault="009A6857" w:rsidP="009A6857" w:rsidR="009A6857">
      <w:pPr>
        <w:jc w:val="both"/>
      </w:pPr>
    </w:p>
    <w:p w:rsidRDefault="004D22DF" w:rsidP="00E80932" w:rsidR="00E80932">
      <w:pPr>
        <w:tabs>
          <w:tab w:pos="5103" w:val="left"/>
        </w:tabs>
        <w:ind w:firstLine="708"/>
        <w:jc w:val="both"/>
      </w:pPr>
      <w:r>
        <w:t>Iz izvještaja privremenog  stečajnog upravitelja</w:t>
      </w:r>
      <w:r w:rsidR="009A6857">
        <w:t xml:space="preserve"> razvidno</w:t>
      </w:r>
      <w:r w:rsidR="007E7C14">
        <w:t xml:space="preserve">  j</w:t>
      </w:r>
      <w:r w:rsidR="0091541F">
        <w:t xml:space="preserve">e da je žiro račun dužnika  u neprekidnoj blokadi od 10. prosinca 2014. godine, a prema potvrdi FINE RC Osijek na dan 19. rujan 2017. godine žiro račun dužnika blokiran je za iznos od 108.233,40 kn. Posljednje financijsko izvješće dužnik je izradio za  2014. godinu a za 2015. i 2016. godinu nisu poznati podaci o poslovanju dužnika. Privremena stečajna upraviteljica nije stupila u kontakt sa zakonskom zastupnicom dužnika i podaci iz izvješća temelje se na podacima s portala Poslovna.hr. Prema bilanci dužnika na dan 31. prosinac 2014. godine dužnik nema iskazanu dugotrajnu imovinu a kratkotrajna imovina dužnika iskazana je u iznosu od 32.500,00 kn i istu imovinu čini kratkotrajna financijska imovina: dani zajmovi, depoziti i slično. Prema bilanci za 2014. godinu kratkoročne obveze dužnika iskazane su u ukupnom iznosu od 98.500,00 kn. Budući se podaci o imovini dužnika odnose na 2014. godinu isti vjerojatno ne prikazuju realno stanje imovine u 2017. godini. U bilanci za 2014. godinu vodi se kratkotrajna imovina u iznosu od 32.500,00 kn no bez uvida u poslovne knjige nije moguće utvrditi pravo stanje imovine dužnika. Dužnik u svom vlasništvu nema nekretnine a također niti motorna vozila.    </w:t>
      </w:r>
    </w:p>
    <w:p w:rsidRDefault="00E80932" w:rsidP="00E80932" w:rsidR="0091541F">
      <w:pPr>
        <w:tabs>
          <w:tab w:pos="5103" w:val="left"/>
        </w:tabs>
        <w:ind w:firstLine="708"/>
        <w:jc w:val="center"/>
      </w:pPr>
      <w:r>
        <w:lastRenderedPageBreak/>
        <w:t>3</w:t>
      </w:r>
    </w:p>
    <w:p w:rsidRDefault="00E80932" w:rsidP="00E80932" w:rsidR="00E80932">
      <w:pPr>
        <w:jc w:val="right"/>
      </w:pPr>
      <w:r>
        <w:t>13 St-752/16-12</w:t>
      </w:r>
    </w:p>
    <w:p w:rsidRDefault="00E80932" w:rsidP="00E80932" w:rsidR="00E80932">
      <w:pPr>
        <w:tabs>
          <w:tab w:pos="5103" w:val="left"/>
        </w:tabs>
        <w:ind w:firstLine="708"/>
        <w:jc w:val="center"/>
      </w:pPr>
    </w:p>
    <w:p w:rsidRDefault="0091541F" w:rsidP="0091541F" w:rsidR="0091541F">
      <w:pPr>
        <w:ind w:firstLine="708"/>
        <w:jc w:val="both"/>
      </w:pPr>
    </w:p>
    <w:p w:rsidRDefault="0091541F" w:rsidP="0091541F" w:rsidR="0091541F">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C850D1" w:rsidP="00EC5BD3" w:rsidR="00C850D1"/>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7E7C14">
        <w:rPr>
          <w:bCs/>
        </w:rPr>
        <w:t>752/</w:t>
      </w:r>
      <w:r w:rsidR="00167754">
        <w:rPr>
          <w:bCs/>
        </w:rPr>
        <w:t xml:space="preserve">16-11 od </w:t>
      </w:r>
      <w:r w:rsidR="007E7C14">
        <w:rPr>
          <w:bCs/>
        </w:rPr>
        <w:t>25. listopada 2017</w:t>
      </w:r>
      <w:r>
        <w:rPr>
          <w:bCs/>
        </w:rPr>
        <w:t>.  godine, koje  rješenje  je  objavljeno  na  e-oglasnoj  ploči  suda, pozvao osobe koje imaju pravni interes da se provede stečajni postupak nad dužnikom na</w:t>
      </w:r>
      <w:r w:rsidR="00801F0E">
        <w:rPr>
          <w:bCs/>
        </w:rPr>
        <w:t xml:space="preserve"> solidarnu uplatu iznosa  od  </w:t>
      </w:r>
      <w:r w:rsidR="007E7C14">
        <w:rPr>
          <w:bCs/>
        </w:rPr>
        <w:t>25.000,</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 </w:t>
      </w:r>
      <w:r w:rsidR="007E7C14">
        <w:rPr>
          <w:bCs/>
        </w:rPr>
        <w:t>u izreci.</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r w:rsidR="007E7C14">
        <w:t>20. studeni 2017.</w:t>
      </w:r>
    </w:p>
    <w:p w:rsidRDefault="007E7C14" w:rsidP="00C4635E" w:rsidR="007E7C14">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7E7C14" w:rsidP="009A6857" w:rsidR="007E7C14">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r w:rsidR="007E7C14">
        <w:t>- HERBABILJE j.d.o.o. Čepin, Kalnička 74</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7E7C14">
        <w:t>Nada Gagro</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7E7C14">
        <w:t>Osijek</w:t>
      </w:r>
    </w:p>
    <w:p w:rsidRDefault="007E7C14" w:rsidP="009A6857" w:rsidR="009A6857" w:rsidRPr="007B3432">
      <w:pPr>
        <w:pStyle w:val="Tijeloteksta"/>
        <w:numPr>
          <w:ilvl w:val="0"/>
          <w:numId w:val="21"/>
        </w:numPr>
        <w:jc w:val="left"/>
      </w:pPr>
      <w:r>
        <w:t>Porezna uprava Osijek</w:t>
      </w:r>
    </w:p>
    <w:p w:rsidRDefault="007E7C14"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E80932" w:rsidP="007B05F3" w:rsidR="005A2E90" w:rsidRPr="00A930D6">
      <w:pPr>
        <w:pStyle w:val="Tijeloteksta"/>
        <w:numPr>
          <w:ilvl w:val="0"/>
          <w:numId w:val="21"/>
        </w:numPr>
        <w:jc w:val="left"/>
      </w:pPr>
      <w:r>
        <w:t>kal. 11/12</w:t>
      </w:r>
    </w:p>
    <w:sectPr w:rsidSect="00E80932"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DEA"/>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0D4F"/>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E7C1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541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0932"/>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57AC1"/>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45DEA"/>
    <w:rPr>
      <w:color w:val="808080"/>
      <w:bdr w:space="0" w:sz="0" w:color="auto" w:val="none"/>
      <w:shd w:fill="auto" w:color="auto" w:val="clear"/>
    </w:rPr>
  </w:style>
  <w:style w:customStyle="true" w:styleId="eSPISCCParagraphDefaultFont" w:type="character">
    <w:name w:val="eSPIS_CC_Paragraph Default Font"/>
    <w:basedOn w:val="Zadanifontodlomka"/>
    <w:rsid w:val="00245D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DEA"/>
    <w:rPr>
      <w:bdr w:space="0" w:sz="0" w:color="auto" w:val="none"/>
      <w:shd w:fill="FFFFCC" w:color="auto" w:val="clear"/>
      <w:lang w:val="hr-HR"/>
    </w:rPr>
  </w:style>
  <w:style w:customStyle="true" w:styleId="PozadinaSvijetloCrvena" w:type="character">
    <w:name w:val="Pozadina_SvijetloCrvena"/>
    <w:basedOn w:val="eSPISCCParagraphDefaultFont"/>
    <w:rsid w:val="00245D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D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45DEA"/>
    <w:rPr>
      <w:color w:val="808080"/>
      <w:bdr w:color="auto" w:space="0" w:sz="0" w:val="none"/>
      <w:shd w:color="auto" w:fill="auto" w:val="clear"/>
    </w:rPr>
  </w:style>
  <w:style w:customStyle="1" w:styleId="eSPISCCParagraphDefaultFont" w:type="character">
    <w:name w:val="eSPIS_CC_Paragraph Default Font"/>
    <w:basedOn w:val="Zadanifontodlomka"/>
    <w:rsid w:val="00245D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DEA"/>
    <w:rPr>
      <w:bdr w:color="auto" w:space="0" w:sz="0" w:val="none"/>
      <w:shd w:color="auto" w:fill="FFFFCC" w:val="clear"/>
      <w:lang w:val="hr-HR"/>
    </w:rPr>
  </w:style>
  <w:style w:customStyle="1" w:styleId="PozadinaSvijetloCrvena" w:type="character">
    <w:name w:val="Pozadina_SvijetloCrvena"/>
    <w:basedOn w:val="eSPISCCParagraphDefaultFont"/>
    <w:rsid w:val="00245D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D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199269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HERBABILJE jednostavno društvo s ograničenom odgovornošću za  poljoprivredu, trgovinu i usluge</izvorni_sadrzaj>
    <derivirana_varijabla naziv="DomainObject.Predmet.ProtustrankaFormated_1">  HERBABILJE jednostavno društvo s ograničenom odgovornošću za  poljoprivredu, trgovinu i usluge</derivirana_varijabla>
  </DomainObject.Predmet.ProtustrankaFormated>
  <DomainObject.Predmet.ProtustrankaFormatedOIB>
    <izvorni_sadrzaj>  HERBABILJE jednostavno društvo s ograničenom odgovornošću za  poljoprivredu, trgovinu i usluge, OIB 52598855721</izvorni_sadrzaj>
    <derivirana_varijabla naziv="DomainObject.Predmet.ProtustrankaFormatedOIB_1">  HERBABILJE jednostavno društvo s ograničenom odgovornošću za  poljoprivredu, trgovinu i usluge, OIB 52598855721</derivirana_varijabla>
  </DomainObject.Predmet.ProtustrankaFormatedOIB>
  <DomainObject.Predmet.ProtustrankaFormatedWithAdress>
    <izvorni_sadrzaj> HERBABILJE jednostavno društvo s ograničenom odgovornošću za  poljoprivredu, trgovinu i usluge, Kalnička 74, 31431 Čepin</izvorni_sadrzaj>
    <derivirana_varijabla naziv="DomainObject.Predmet.ProtustrankaFormatedWithAdress_1"> HERBABILJE jednostavno društvo s ograničenom odgovornošću za  poljoprivredu, trgovinu i usluge, Kalnička 74, 31431 Čepin</derivirana_varijabla>
  </DomainObject.Predmet.ProtustrankaFormatedWithAdress>
  <DomainObject.Predmet.ProtustrankaFormatedWithAdressOIB>
    <izvorni_sadrzaj> HERBABILJE jednostavno društvo s ograničenom odgovornošću za  poljoprivredu, trgovinu i usluge, OIB 52598855721, Kalnička 74, 31431 Čepin</izvorni_sadrzaj>
    <derivirana_varijabla naziv="DomainObject.Predmet.ProtustrankaFormatedWithAdressOIB_1"> HERBABILJE jednostavno društvo s ograničenom odgovornošću za  poljoprivredu, trgovinu i usluge, OIB 52598855721, Kalnička 74, 31431 Čepin</derivirana_varijabla>
  </DomainObject.Predmet.ProtustrankaFormatedWithAdressOIB>
  <DomainObject.Predmet.ProtustrankaWithAdress>
    <izvorni_sadrzaj>HERBABILJE jednostavno društvo s ograničenom odgovornošću za  poljoprivredu, trgovinu i usluge Kalnička 74, 31431 Čepin</izvorni_sadrzaj>
    <derivirana_varijabla naziv="DomainObject.Predmet.ProtustrankaWithAdress_1">HERBABILJE jednostavno društvo s ograničenom odgovornošću za  poljoprivredu, trgovinu i usluge Kalnička 74, 31431 Čepin</derivirana_varijabla>
  </DomainObject.Predmet.ProtustrankaWithAdress>
  <DomainObject.Predmet.ProtustrankaWithAdressOIB>
    <izvorni_sadrzaj>HERBABILJE jednostavno društvo s ograničenom odgovornošću za  poljoprivredu, trgovinu i usluge, OIB 52598855721, Kalnička 74, 31431 Čepin</izvorni_sadrzaj>
    <derivirana_varijabla naziv="DomainObject.Predmet.ProtustrankaWithAdressOIB_1">HERBABILJE jednostavno društvo s ograničenom odgovornošću za  poljoprivredu, trgovinu i usluge, OIB 52598855721, Kalnička 74, 31431 Čepin</derivirana_varijabla>
  </DomainObject.Predmet.ProtustrankaWithAdressOIB>
  <DomainObject.Predmet.ProtustrankaNazivFormated>
    <izvorni_sadrzaj>HERBABILJE jednostavno društvo s ograničenom odgovornošću za  poljoprivredu, trgovinu i usluge</izvorni_sadrzaj>
    <derivirana_varijabla naziv="DomainObject.Predmet.ProtustrankaNazivFormated_1">HERBABILJE jednostavno društvo s ograničenom odgovornošću za  poljoprivredu, trgovinu i usluge</derivirana_varijabla>
  </DomainObject.Predmet.ProtustrankaNazivFormated>
  <DomainObject.Predmet.ProtustrankaNazivFormatedOIB>
    <izvorni_sadrzaj>HERBABILJE jednostavno društvo s ograničenom odgovornošću za  poljoprivredu, trgovinu i usluge, OIB 52598855721</izvorni_sadrzaj>
    <derivirana_varijabla naziv="DomainObject.Predmet.ProtustrankaNazivFormatedOIB_1">HERBABILJE jednostavno društvo s ograničenom odgovornošću za  poljoprivredu, trgovinu i usluge, OIB 52598855721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HERBABILJE jednostavno društvo s ograničenom odgovornošću za  poljoprivredu, trgovinu i usluge</item>
    </izvorni_sadrzaj>
    <derivirana_varijabla naziv="DomainObject.Predmet.ProtuStrankaListFormated_1">
      <item>HERBABILJE jednostavno društvo s ograničenom odgovornošću za  poljoprivredu, trgovinu i usluge</item>
    </derivirana_varijabla>
  </DomainObject.Predmet.ProtuStrankaListFormated>
  <DomainObject.Predmet.ProtuStrankaListFormatedOIB>
    <izvorni_sadrzaj>
      <item>HERBABILJE jednostavno društvo s ograničenom odgovornošću za  poljoprivredu, trgovinu i usluge, OIB 52598855721</item>
    </izvorni_sadrzaj>
    <derivirana_varijabla naziv="DomainObject.Predmet.ProtuStrankaListFormatedOIB_1">
      <item>HERBABILJE jednostavno društvo s ograničenom odgovornošću za  poljoprivredu, trgovinu i usluge, OIB 52598855721</item>
    </derivirana_varijabla>
  </DomainObject.Predmet.ProtuStrankaListFormatedOIB>
  <DomainObject.Predmet.ProtuStrankaListFormatedWithAdress>
    <izvorni_sadrzaj>
      <item>HERBABILJE jednostavno društvo s ograničenom odgovornošću za  poljoprivredu, trgovinu i usluge, Kalnička 74, 31431 Čepin</item>
    </izvorni_sadrzaj>
    <derivirana_varijabla naziv="DomainObject.Predmet.ProtuStrankaListFormatedWithAdress_1">
      <item>HERBABILJE jednostavno društvo s ograničenom odgovornošću za  poljoprivredu, trgovinu i usluge, Kalnička 74, 31431 Čepin</item>
    </derivirana_varijabla>
  </DomainObject.Predmet.ProtuStrankaListFormatedWithAdress>
  <DomainObject.Predmet.ProtuStrankaListFormatedWithAdressOIB>
    <izvorni_sadrzaj>
      <item>HERBABILJE jednostavno društvo s ograničenom odgovornošću za  poljoprivredu, trgovinu i usluge, OIB 52598855721, Kalnička 74, 31431 Čepin</item>
    </izvorni_sadrzaj>
    <derivirana_varijabla naziv="DomainObject.Predmet.ProtuStrankaListFormatedWithAdressOIB_1">
      <item>HERBABILJE jednostavno društvo s ograničenom odgovornošću za  poljoprivredu, trgovinu i usluge, OIB 52598855721, Kalnička 74, 31431 Čepin</item>
    </derivirana_varijabla>
  </DomainObject.Predmet.ProtuStrankaListFormatedWithAdressOIB>
  <DomainObject.Predmet.ProtuStrankaListNazivFormated>
    <izvorni_sadrzaj>
      <item>HERBABILJE jednostavno društvo s ograničenom odgovornošću za  poljoprivredu, trgovinu i usluge</item>
    </izvorni_sadrzaj>
    <derivirana_varijabla naziv="DomainObject.Predmet.ProtuStrankaListNazivFormated_1">
      <item>HERBABILJE jednostavno društvo s ograničenom odgovornošću za  poljoprivredu, trgovinu i usluge</item>
    </derivirana_varijabla>
  </DomainObject.Predmet.ProtuStrankaListNazivFormated>
  <DomainObject.Predmet.ProtuStrankaListNazivFormatedOIB>
    <izvorni_sadrzaj>
      <item>HERBABILJE jednostavno društvo s ograničenom odgovornošću za  poljoprivredu, trgovinu i usluge, OIB 52598855721</item>
    </izvorni_sadrzaj>
    <derivirana_varijabla naziv="DomainObject.Predmet.ProtuStrankaListNazivFormatedOIB_1">
      <item>HERBABILJE jednostavno društvo s ograničenom odgovornošću za  poljoprivredu, trgovinu i usluge, OIB 52598855721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HERBABILJE jednostavno društvo s ograničenom odgovornošću za  poljoprivredu, trgovinu i usluge</izvorni_sadrzaj>
    <derivirana_varijabla naziv="DomainObject.Predmet.ProtustrankaIDrugi_1">HERBABILJE jednostavno društvo s ograničenom odgovornošću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HERBABILJE jednostavno društvo s ograničenom odgovornošću za  poljoprivredu, trgovinu i usluge, OIB 52598855721, Kalnička 74, 31431 Čepin</izvorni_sadrzaj>
    <derivirana_varijabla naziv="DomainObject.Predmet.ProtustrankaIDrugiAdressOIB_1">HERBABILJE jednostavno društvo s ograničenom odgovornošću za  poljoprivredu, trgovinu i usluge, OIB 52598855721, Kalnička 74,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HERBABILJE jednostavno društvo s ograničenom odgovornošću za  poljoprivredu, trgovinu i usluge</item>
    </izvorni_sadrzaj>
    <derivirana_varijabla naziv="DomainObject.Predmet.SudioniciListNaziv_1">
      <item>FINA RC OSIJEK</item>
      <item>HERBABILJE jednostavno društvo s ograničenom odgovornošću za  poljoprivredu, trgovinu i usluge</item>
    </derivirana_varijabla>
  </DomainObject.Predmet.SudioniciListNaziv>
  <DomainObject.Predmet.SudioniciListAdressOIB>
    <izvorni_sadrzaj>
      <item>FINA RC OSIJEK, OIB 85821130368</item>
      <item>HERBABILJE jednostavno društvo s ograničenom odgovornošću za  poljoprivredu, trgovinu i usluge, OIB 52598855721, Kalnička 74,31431 Čepin</item>
    </izvorni_sadrzaj>
    <derivirana_varijabla naziv="DomainObject.Predmet.SudioniciListAdressOIB_1">
      <item>FINA RC OSIJEK, OIB 85821130368</item>
      <item>HERBABILJE jednostavno društvo s ograničenom odgovornošću za  poljoprivredu, trgovinu i usluge, OIB 52598855721, Kalnička 74,31431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52598855721</item>
    </izvorni_sadrzaj>
    <derivirana_varijabla naziv="DomainObject.Predmet.SudioniciListNazivOIB_1">
      <item>, OIB 85821130368</item>
      <item>, OIB 52598855721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A86E7B-C916-4AC4-8DF2-828BDBA71D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5963</properties:Characters>
  <properties:Lines>152</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2017-11-20T08:23:00Z</dcterms:created>
  <dc:creator>hermanj</dc:creator>
  <cp:lastModifiedBy>Maja Kocijan</cp:lastModifiedBy>
  <cp:lastPrinted>2017-11-20T08:31:00Z</cp:lastPrinted>
  <dcterms:modified xmlns:xsi="http://www.w3.org/2001/XMLSchema-instance" xsi:type="dcterms:W3CDTF">2017-11-20T08:34:00Z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