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1e8f1" w14:paraId="2f1e8f1" w:rsidRDefault="00861D4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61D4A" w:rsidP="00861D4A" w:rsidR="00861D4A">
      <w:pPr>
        <w:pStyle w:val="Bezproreda"/>
      </w:pPr>
      <w:r>
        <w:t xml:space="preserve">    </w:t>
      </w:r>
    </w:p>
    <w:p w:rsidRDefault="00861D4A" w:rsidP="00861D4A" w:rsidR="00861D4A">
      <w:pPr>
        <w:pStyle w:val="Bezproreda"/>
      </w:pPr>
    </w:p>
    <w:p w:rsidRDefault="00861D4A" w:rsidP="00861D4A" w:rsidR="00AE649C">
      <w:pPr>
        <w:pStyle w:val="Bezproreda"/>
      </w:pPr>
      <w:r>
        <w:t xml:space="preserve">    </w:t>
      </w:r>
      <w:bookmarkStart w:name="_GoBack" w:id="0"/>
      <w:bookmarkEnd w:id="0"/>
      <w:r>
        <w:t xml:space="preserve"> Republika Hrvatska</w:t>
      </w:r>
    </w:p>
    <w:p w:rsidRDefault="00861D4A" w:rsidP="00861D4A" w:rsidR="00861D4A">
      <w:pPr>
        <w:pStyle w:val="Bezproreda"/>
      </w:pPr>
      <w:r>
        <w:t>Trgovački sud u Bjelovaru</w:t>
      </w:r>
    </w:p>
    <w:p w:rsidRDefault="00861D4A" w:rsidP="00861D4A" w:rsidR="00861D4A" w:rsidRPr="00B76F3C">
      <w:pPr>
        <w:pStyle w:val="Bezproreda"/>
      </w:pPr>
      <w:r>
        <w:t xml:space="preserve">Bjelovar, Dr. I. </w:t>
      </w:r>
      <w:proofErr w:type="spellStart"/>
      <w:r>
        <w:t>Lebovića</w:t>
      </w:r>
      <w:proofErr w:type="spellEnd"/>
      <w:r>
        <w:t xml:space="preserve"> 42.</w:t>
      </w:r>
    </w:p>
    <w:p w:rsidRDefault="00861D4A" w:rsidP="00861D4A" w:rsidR="00861D4A">
      <w:pPr>
        <w:pStyle w:val="Bezproreda"/>
        <w:ind w:firstLine="708" w:left="4248"/>
        <w:jc w:val="center"/>
      </w:pPr>
      <w:r>
        <w:t>Poslovni broj: 1 St-27/2017-50</w:t>
      </w:r>
    </w:p>
    <w:p w:rsidRDefault="00861D4A" w:rsidP="00861D4A" w:rsidR="00861D4A">
      <w:pPr>
        <w:pStyle w:val="Bezproreda"/>
        <w:jc w:val="center"/>
      </w:pPr>
    </w:p>
    <w:p w:rsidRDefault="00861D4A" w:rsidP="00861D4A" w:rsidR="00861D4A">
      <w:pPr>
        <w:pStyle w:val="Bezproreda"/>
        <w:jc w:val="center"/>
      </w:pPr>
    </w:p>
    <w:p w:rsidRDefault="00861D4A" w:rsidP="00861D4A" w:rsidR="00861D4A">
      <w:pPr>
        <w:pStyle w:val="Bezproreda"/>
        <w:jc w:val="center"/>
      </w:pPr>
      <w:r>
        <w:t>R E P U B L I K A       H R V A T S K A</w:t>
      </w:r>
    </w:p>
    <w:p w:rsidRDefault="00861D4A" w:rsidP="00861D4A" w:rsidR="00861D4A">
      <w:pPr>
        <w:pStyle w:val="Bezproreda"/>
      </w:pPr>
    </w:p>
    <w:p w:rsidRDefault="00861D4A" w:rsidP="00861D4A" w:rsidR="00861D4A">
      <w:pPr>
        <w:pStyle w:val="Bezproreda"/>
      </w:pPr>
    </w:p>
    <w:p w:rsidRDefault="00861D4A" w:rsidP="00861D4A" w:rsidR="00861D4A">
      <w:pPr>
        <w:pStyle w:val="Bezproreda"/>
        <w:jc w:val="center"/>
      </w:pPr>
      <w:r>
        <w:t>R J E Š E N J E</w:t>
      </w:r>
    </w:p>
    <w:p w:rsidRDefault="00861D4A" w:rsidP="00861D4A" w:rsidR="00861D4A">
      <w:pPr>
        <w:pStyle w:val="Bezproreda"/>
      </w:pPr>
    </w:p>
    <w:p w:rsidRDefault="00861D4A" w:rsidP="00861D4A" w:rsidR="00861D4A">
      <w:pPr>
        <w:pStyle w:val="Bezproreda"/>
      </w:pPr>
    </w:p>
    <w:p w:rsidRDefault="00861D4A" w:rsidP="00861D4A" w:rsidR="00861D4A">
      <w:pPr>
        <w:pStyle w:val="Bezproreda"/>
        <w:ind w:firstLine="708"/>
      </w:pPr>
      <w:r>
        <w:t xml:space="preserve">Trgovački sud u Bjelovaru, po sucu  Branki Pleskalt, u predmetu stečaja nad dužnikom Veterinarska ambulanta </w:t>
      </w:r>
      <w:proofErr w:type="spellStart"/>
      <w:r>
        <w:t>Zeman</w:t>
      </w:r>
      <w:proofErr w:type="spellEnd"/>
      <w:r>
        <w:t xml:space="preserve"> d.o.o. za veterinarsku djelatnost, trgovinu i usluge u stečaju, Slatina, Kralja Tomislava 1, OIB: 35988531275,  19. rujna  2018. </w:t>
      </w:r>
    </w:p>
    <w:p w:rsidRDefault="00861D4A" w:rsidP="00861D4A" w:rsidR="00861D4A">
      <w:pPr>
        <w:pStyle w:val="Bezproreda"/>
      </w:pPr>
    </w:p>
    <w:p w:rsidRDefault="00861D4A" w:rsidP="00861D4A" w:rsidR="00861D4A">
      <w:pPr>
        <w:pStyle w:val="Bezproreda"/>
      </w:pPr>
    </w:p>
    <w:p w:rsidRDefault="00861D4A" w:rsidP="00861D4A" w:rsidR="00861D4A">
      <w:pPr>
        <w:pStyle w:val="Bezproreda"/>
        <w:jc w:val="center"/>
      </w:pPr>
      <w:r>
        <w:t>r i j e š i o      j e</w:t>
      </w:r>
    </w:p>
    <w:p w:rsidRDefault="00861D4A" w:rsidP="00861D4A" w:rsidR="00861D4A">
      <w:pPr>
        <w:pStyle w:val="Bezproreda"/>
      </w:pPr>
    </w:p>
    <w:p w:rsidRDefault="00861D4A" w:rsidP="00861D4A" w:rsidR="00861D4A">
      <w:pPr>
        <w:pStyle w:val="Bezproreda"/>
      </w:pPr>
    </w:p>
    <w:p w:rsidRDefault="00861D4A" w:rsidP="00861D4A" w:rsidR="00861D4A">
      <w:pPr>
        <w:pStyle w:val="Bezproreda"/>
        <w:ind w:firstLine="708"/>
      </w:pPr>
      <w:r>
        <w:t xml:space="preserve">Nagrada stečajnom upravitelju Branku Valentić dipl. ing. iz Virovitice, F. Rusana 100, OIB: 85378232573,  za obavljene poslove u stečajnom postupku nad dužnikom Veterinarska ambulanta </w:t>
      </w:r>
      <w:proofErr w:type="spellStart"/>
      <w:r>
        <w:t>Zeman</w:t>
      </w:r>
      <w:proofErr w:type="spellEnd"/>
      <w:r>
        <w:t xml:space="preserve"> d.o.o. za veterinarsku djelatnost, trgovinu i usluge u stečaju, Slatina, Kralja Tomislava 1, OIB: 35988531275, </w:t>
      </w:r>
      <w:proofErr w:type="spellStart"/>
      <w:r>
        <w:t>obređuje</w:t>
      </w:r>
      <w:proofErr w:type="spellEnd"/>
      <w:r>
        <w:t xml:space="preserve"> se u  bruto  iznosu od  55.619,00 kuna.</w:t>
      </w:r>
    </w:p>
    <w:p w:rsidRDefault="00861D4A" w:rsidP="00861D4A" w:rsidR="00861D4A">
      <w:pPr>
        <w:pStyle w:val="Bezproreda"/>
      </w:pPr>
    </w:p>
    <w:p w:rsidRDefault="00861D4A" w:rsidP="00861D4A" w:rsidR="00861D4A">
      <w:pPr>
        <w:pStyle w:val="Bezproreda"/>
      </w:pPr>
    </w:p>
    <w:p w:rsidRDefault="00861D4A" w:rsidP="00861D4A" w:rsidR="00861D4A">
      <w:pPr>
        <w:pStyle w:val="Bezproreda"/>
        <w:jc w:val="center"/>
      </w:pPr>
      <w:r>
        <w:t>Obrazloženje</w:t>
      </w:r>
    </w:p>
    <w:p w:rsidRDefault="00861D4A" w:rsidP="00861D4A" w:rsidR="00861D4A">
      <w:pPr>
        <w:pStyle w:val="Bezproreda"/>
      </w:pPr>
    </w:p>
    <w:p w:rsidRDefault="00861D4A" w:rsidP="00861D4A" w:rsidR="00861D4A">
      <w:pPr>
        <w:pStyle w:val="Bezproreda"/>
        <w:ind w:firstLine="708"/>
      </w:pPr>
      <w:r>
        <w:t xml:space="preserve">Podneskom od 18. rujna 2018. godine stečajni upravitelj Branko Valentić dipl. ing. iz Virovitice zatražio je određivanje nagrade za rad stečajnog upravitelja  radi unovčenja imovine. Iz spisa proizlazi kako je unovčena imovina stečajnog dužnika Veterinarska ambulanta </w:t>
      </w:r>
      <w:proofErr w:type="spellStart"/>
      <w:r>
        <w:t>Zeman</w:t>
      </w:r>
      <w:proofErr w:type="spellEnd"/>
      <w:r>
        <w:t xml:space="preserve"> d.o.o. za veterinarsku djelatnost, trgovinu i usluge u stečaju, Slatina, Kralja Tomislava 1, OIB: 35988531275,  u iznosu od 408.191,67 kuna.</w:t>
      </w:r>
    </w:p>
    <w:p w:rsidRDefault="00861D4A" w:rsidP="00861D4A" w:rsidR="00861D4A">
      <w:pPr>
        <w:pStyle w:val="Bezproreda"/>
        <w:ind w:firstLine="708"/>
      </w:pPr>
    </w:p>
    <w:p w:rsidRDefault="00861D4A" w:rsidP="00861D4A" w:rsidR="00861D4A">
      <w:pPr>
        <w:pStyle w:val="Bezproreda"/>
        <w:ind w:firstLine="708"/>
      </w:pPr>
      <w:r>
        <w:t xml:space="preserve">Temeljem članka 94. st. 1.  Stečajnog zakona (NN br. 71/15, 104/17, dalje: SZ) koja odredba se u konkretnom slučaju primjenjuje  temeljem čl. 437.  st. 4. tog zakona, stečajni upravitelj ima pravo na nagradu za svoj rad te naknadu materijalnih troškova.  Nagradu stečajnom upravitelju  rješenjem </w:t>
      </w:r>
      <w:proofErr w:type="spellStart"/>
      <w:r>
        <w:t>obređuje</w:t>
      </w:r>
      <w:proofErr w:type="spellEnd"/>
      <w:r>
        <w:t xml:space="preserv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861D4A" w:rsidP="00861D4A" w:rsidR="00861D4A">
      <w:pPr>
        <w:pStyle w:val="Bezproreda"/>
      </w:pPr>
    </w:p>
    <w:p w:rsidRDefault="00861D4A" w:rsidP="00861D4A" w:rsidR="00861D4A">
      <w:pPr>
        <w:pStyle w:val="Bezproreda"/>
        <w:ind w:firstLine="708"/>
      </w:pPr>
      <w:r>
        <w:t xml:space="preserve">Nadalje prema čl. 7. Uredbe o kriterijima i načinu obračuna i plaćanja nagrada stečajnim upraviteljima, nagrada stečajnom upravitelju s osnove vrijednosti unovčene stečajne mase obračunava se primjenom tablice vrijednosti unovčene stečajne mase a primjenom iste sud je utvrdio da stečajnom upravitelju u ovom postupku pripada pravo na nagradu u bruto </w:t>
      </w:r>
      <w:r>
        <w:lastRenderedPageBreak/>
        <w:t xml:space="preserve">iznosu od 55.619,00 kuna,   koji iznos mu je ovim rješenjem obređen, te je riješeno kao u izreci. </w:t>
      </w:r>
    </w:p>
    <w:p w:rsidRDefault="00861D4A" w:rsidP="00861D4A" w:rsidR="00861D4A">
      <w:pPr>
        <w:pStyle w:val="Bezproreda"/>
      </w:pPr>
    </w:p>
    <w:p w:rsidRDefault="00861D4A" w:rsidP="00861D4A" w:rsidR="00861D4A">
      <w:pPr>
        <w:pStyle w:val="Bezproreda"/>
        <w:ind w:firstLine="708"/>
      </w:pPr>
      <w:r>
        <w:t>Zbog navedenog odlučeno je kao u izreci.</w:t>
      </w:r>
    </w:p>
    <w:p w:rsidRDefault="00861D4A" w:rsidP="00861D4A" w:rsidR="00861D4A">
      <w:pPr>
        <w:pStyle w:val="Bezproreda"/>
        <w:ind w:firstLine="708"/>
      </w:pPr>
    </w:p>
    <w:p w:rsidRDefault="00861D4A" w:rsidP="00861D4A" w:rsidR="00861D4A">
      <w:pPr>
        <w:pStyle w:val="Bezproreda"/>
        <w:ind w:firstLine="708"/>
      </w:pPr>
      <w:r>
        <w:t>U Bjelovaru  19. rujna  2018.</w:t>
      </w:r>
    </w:p>
    <w:p w:rsidRDefault="00861D4A" w:rsidP="00861D4A" w:rsidR="00861D4A">
      <w:pPr>
        <w:pStyle w:val="Bezproreda"/>
        <w:ind w:firstLine="708" w:left="3540"/>
      </w:pPr>
      <w:r>
        <w:t xml:space="preserve">                  S u d a c</w:t>
      </w:r>
    </w:p>
    <w:p w:rsidRDefault="00861D4A" w:rsidP="00861D4A" w:rsidR="00861D4A">
      <w:pPr>
        <w:pStyle w:val="Bezproreda"/>
        <w:ind w:firstLine="708" w:left="3540"/>
      </w:pPr>
    </w:p>
    <w:p w:rsidRDefault="00861D4A" w:rsidP="00861D4A" w:rsidR="00861D4A">
      <w:pPr>
        <w:pStyle w:val="Bezproreda"/>
      </w:pPr>
      <w:r>
        <w:t xml:space="preserve">                                                                                   Branka Pleskalt </w:t>
      </w:r>
      <w:r>
        <w:t>v.r.</w:t>
      </w:r>
    </w:p>
    <w:p w:rsidRDefault="00861D4A" w:rsidP="00861D4A" w:rsidR="00861D4A">
      <w:pPr>
        <w:pStyle w:val="Bezproreda"/>
      </w:pPr>
    </w:p>
    <w:p w:rsidRDefault="00861D4A" w:rsidP="00861D4A" w:rsidR="00861D4A">
      <w:pPr>
        <w:pStyle w:val="Bezproreda"/>
      </w:pPr>
      <w:r>
        <w:tab/>
      </w:r>
      <w:r>
        <w:tab/>
      </w:r>
      <w:r>
        <w:tab/>
      </w:r>
      <w:r>
        <w:tab/>
      </w:r>
      <w:r>
        <w:tab/>
      </w:r>
      <w:r>
        <w:tab/>
        <w:t xml:space="preserve">Za točnost </w:t>
      </w:r>
      <w:proofErr w:type="spellStart"/>
      <w:r>
        <w:t>otpravka</w:t>
      </w:r>
      <w:proofErr w:type="spellEnd"/>
      <w:r>
        <w:t>-ovlašteni službenik</w:t>
      </w:r>
    </w:p>
    <w:p w:rsidRDefault="00861D4A" w:rsidP="00861D4A" w:rsidR="00861D4A">
      <w:pPr>
        <w:pStyle w:val="Bezproreda"/>
      </w:pPr>
      <w:r>
        <w:tab/>
      </w:r>
      <w:r>
        <w:tab/>
      </w:r>
      <w:r>
        <w:tab/>
      </w:r>
      <w:r>
        <w:tab/>
      </w:r>
      <w:r>
        <w:tab/>
      </w:r>
      <w:r>
        <w:tab/>
      </w:r>
      <w:r>
        <w:tab/>
        <w:t xml:space="preserve">  Vesna Dragišić</w:t>
      </w:r>
    </w:p>
    <w:p w:rsidRDefault="00861D4A" w:rsidP="00861D4A" w:rsidR="00861D4A">
      <w:pPr>
        <w:pStyle w:val="Bezproreda"/>
      </w:pPr>
    </w:p>
    <w:p w:rsidRDefault="00861D4A" w:rsidP="00861D4A" w:rsidR="00861D4A">
      <w:pPr>
        <w:pStyle w:val="Bezproreda"/>
      </w:pPr>
      <w:r>
        <w:tab/>
      </w:r>
      <w:r>
        <w:tab/>
      </w:r>
      <w:r>
        <w:tab/>
      </w:r>
      <w:r>
        <w:tab/>
      </w:r>
      <w:r>
        <w:tab/>
      </w:r>
    </w:p>
    <w:p w:rsidRDefault="00861D4A" w:rsidP="00861D4A" w:rsidR="00861D4A">
      <w:pPr>
        <w:pStyle w:val="Bezproreda"/>
      </w:pPr>
    </w:p>
    <w:p w:rsidRDefault="00861D4A" w:rsidP="00861D4A" w:rsidR="00861D4A">
      <w:pPr>
        <w:pStyle w:val="Bezproreda"/>
        <w:ind w:firstLine="708"/>
      </w:pPr>
      <w:r>
        <w:t>Pouka o pravnom lijeku: protiv ovog rješenja može se uložiti žalba Visokom trgovačkom sudu Republike Hrvatske u roku od 8 dana od primitka rješenja, a ulaže se putem ovog suda u 2 primjerka za sud.</w:t>
      </w:r>
    </w:p>
    <w:p w:rsidRDefault="00AE649C" w:rsidP="004F27AE" w:rsidR="00AE649C" w:rsidRPr="00B76F3C">
      <w:pPr>
        <w:pStyle w:val="NormaleSPIS"/>
      </w:pPr>
    </w:p>
    <w:sectPr w:rsidSect="00861D4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1512698"/>
      <w:docPartObj>
        <w:docPartGallery w:val="Page Numbers (Top of Page)"/>
        <w:docPartUnique/>
      </w:docPartObj>
    </w:sdtPr>
    <w:sdtContent>
      <w:p w:rsidRDefault="00861D4A" w:rsidR="00861D4A">
        <w:pPr>
          <w:pStyle w:val="Zaglavlje"/>
          <w:jc w:val="center"/>
        </w:pPr>
        <w:r>
          <w:fldChar w:fldCharType="begin"/>
        </w:r>
        <w:r>
          <w:instrText>PAGE   \* MERGEFORMAT</w:instrText>
        </w:r>
        <w:r>
          <w:fldChar w:fldCharType="separate"/>
        </w:r>
        <w:r>
          <w:t>2</w:t>
        </w:r>
        <w:r>
          <w:fldChar w:fldCharType="end"/>
        </w:r>
      </w:p>
    </w:sdtContent>
  </w:sdt>
  <w:p w:rsidRDefault="00861D4A" w:rsidR="008333A9">
    <w:pPr>
      <w:pStyle w:val="Zaglavlje"/>
    </w:pPr>
    <w:r>
      <w:t>Poslovni broj: 1 St-27/2017-50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1D4A"/>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15134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St-27/2017-50</izvorni_sadrzaj>
    <derivirana_varijabla naziv="DomainObject.Oznaka_1">St-27/2017-50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St-27/2017</izvorni_sadrzaj>
    <derivirana_varijabla naziv="DomainObject.Predmet.OznakaBroj_1">St-27/2017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je u tvrdim koricama</izvorni_sadrzaj>
    <derivirana_varijabla naziv="DomainObject.Predmet.PrimjedbaSuca_1">spis je u tvrdim koricama</derivirana_varijabla>
  </DomainObject.Predmet.PrimjedbaSuca>
  <DomainObject.Predmet.PrimjedbaUpisnicara>
    <izvorni_sadrzaj/>
    <derivirana_varijabla naziv="DomainObject.Predmet.PrimjedbaUpisnicara_1"/>
  </DomainObject.Predmet.PrimjedbaUpisnicara>
  <DomainObject.Predmet.ProtustrankaFormated>
    <izvorni_sadrzaj>  VETERINARSKA AMBULANTA ZEMAN d.o.o. za veterinarsku djelatnost, trgovinu i usluge, Slatina</izvorni_sadrzaj>
    <derivirana_varijabla naziv="DomainObject.Predmet.ProtustrankaFormated_1">  VETERINARSKA AMBULANTA ZEMAN d.o.o. za veterinarsku djelatnost, trgovinu i usluge, Slatina</derivirana_varijabla>
  </DomainObject.Predmet.ProtustrankaFormated>
  <DomainObject.Predmet.ProtustrankaFormatedOIB>
    <izvorni_sadrzaj>  VETERINARSKA AMBULANTA ZEMAN d.o.o. za veterinarsku djelatnost, trgovinu i usluge, Slatina, OIB 35988531275</izvorni_sadrzaj>
    <derivirana_varijabla naziv="DomainObject.Predmet.ProtustrankaFormatedOIB_1">  VETERINARSKA AMBULANTA ZEMAN d.o.o. za veterinarsku djelatnost, trgovinu i usluge, Slatina, OIB 35988531275</derivirana_varijabla>
  </DomainObject.Predmet.ProtustrankaFormatedOIB>
  <DomainObject.Predmet.ProtustrankaFormatedWithAdress>
    <izvorni_sadrzaj> VETERINARSKA AMBULANTA ZEMAN d.o.o. za veterinarsku djelatnost, trgovinu i usluge, Slatina, Kralja Tomislava 1, 33520 Slatina</izvorni_sadrzaj>
    <derivirana_varijabla naziv="DomainObject.Predmet.ProtustrankaFormatedWithAdress_1"> VETERINARSKA AMBULANTA ZEMAN d.o.o. za veterinarsku djelatnost, trgovinu i usluge, Slatina, Kralja Tomislava 1, 33520 Slatina</derivirana_varijabla>
  </DomainObject.Predmet.ProtustrankaFormatedWithAdress>
  <DomainObject.Predmet.ProtustrankaFormatedWithAdressOIB>
    <izvorni_sadrzaj> VETERINARSKA AMBULANTA ZEMAN d.o.o. za veterinarsku djelatnost, trgovinu i usluge, Slatina, OIB 35988531275, Kralja Tomislava 1, 33520 Slatina</izvorni_sadrzaj>
    <derivirana_varijabla naziv="DomainObject.Predmet.ProtustrankaFormatedWithAdressOIB_1"> VETERINARSKA AMBULANTA ZEMAN d.o.o. za veterinarsku djelatnost, trgovinu i usluge, Slatina, OIB 35988531275, Kralja Tomislava 1, 33520 Slatina</derivirana_varijabla>
  </DomainObject.Predmet.ProtustrankaFormatedWithAdressOIB>
  <DomainObject.Predmet.ProtustrankaWithAdress>
    <izvorni_sadrzaj>VETERINARSKA AMBULANTA ZEMAN d.o.o. za veterinarsku djelatnost, trgovinu i usluge, Slatina Kralja Tomislava 1, 33520 Slatina</izvorni_sadrzaj>
    <derivirana_varijabla naziv="DomainObject.Predmet.ProtustrankaWithAdress_1">VETERINARSKA AMBULANTA ZEMAN d.o.o. za veterinarsku djelatnost, trgovinu i usluge, Slatina Kralja Tomislava 1, 33520 Slatina</derivirana_varijabla>
  </DomainObject.Predmet.ProtustrankaWithAdress>
  <DomainObject.Predmet.ProtustrankaWithAdressOIB>
    <izvorni_sadrzaj>VETERINARSKA AMBULANTA ZEMAN d.o.o. za veterinarsku djelatnost, trgovinu i usluge, Slatina, OIB 35988531275, Kralja Tomislava 1, 33520 Slatina</izvorni_sadrzaj>
    <derivirana_varijabla naziv="DomainObject.Predmet.ProtustrankaWithAdressOIB_1">VETERINARSKA AMBULANTA ZEMAN d.o.o. za veterinarsku djelatnost, trgovinu i usluge, Slatina, OIB 35988531275, Kralja Tomislava 1, 33520 Slatina</derivirana_varijabla>
  </DomainObject.Predmet.ProtustrankaWithAdressOIB>
  <DomainObject.Predmet.ProtustrankaNazivFormated>
    <izvorni_sadrzaj>VETERINARSKA AMBULANTA ZEMAN d.o.o. za veterinarsku djelatnost, trgovinu i usluge, Slatina</izvorni_sadrzaj>
    <derivirana_varijabla naziv="DomainObject.Predmet.ProtustrankaNazivFormated_1">VETERINARSKA AMBULANTA ZEMAN d.o.o. za veterinarsku djelatnost, trgovinu i usluge, Slatina</derivirana_varijabla>
  </DomainObject.Predmet.ProtustrankaNazivFormated>
  <DomainObject.Predmet.ProtustrankaNazivFormatedOIB>
    <izvorni_sadrzaj>VETERINARSKA AMBULANTA ZEMAN d.o.o. za veterinarsku djelatnost, trgovinu i usluge, Slatina, OIB 35988531275</izvorni_sadrzaj>
    <derivirana_varijabla naziv="DomainObject.Predmet.ProtustrankaNazivFormatedOIB_1">VETERINARSKA AMBULANTA ZEMAN d.o.o. za veterinarsku djelatnost, trgovinu i usluge, Slatina, OIB 35988531275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ZG01</izvorni_sadrzaj>
    <derivirana_varijabla naziv="DomainObject.Predmet.StrankaFormated_1">  FINA, Regionalni centar: Zagreb, Nagodbeno vijeće: ZG01</derivirana_varijabla>
  </DomainObject.Predmet.StrankaFormated>
  <DomainObject.Predmet.StrankaFormatedOIB>
    <izvorni_sadrzaj>  FINA, Regionalni centar: Zagreb, Nagodbeno vijeće: ZG01, OIB 85821130368</izvorni_sadrzaj>
    <derivirana_varijabla naziv="DomainObject.Predmet.StrankaFormatedOIB_1">  FINA, Regionalni centar: Zagreb, Nagodbeno vijeće: ZG01, OIB 85821130368</derivirana_varijabla>
  </DomainObject.Predmet.StrankaFormatedOIB>
  <DomainObject.Predmet.StrankaFormatedWithAdress>
    <izvorni_sadrzaj> FINA, Regionalni centar: Zagreb, Nagodbeno vijeće: ZG01, Ulica grada Vukovara 70, 10000 Zagreb</izvorni_sadrzaj>
    <derivirana_varijabla naziv="DomainObject.Predmet.StrankaFormatedWithAdress_1"> FINA, Regionalni centar: Zagreb, Nagodbeno vijeće: ZG01, Ulica grada Vukovara 70, 10000 Zagreb</derivirana_varijabla>
  </DomainObject.Predmet.StrankaFormatedWithAdress>
  <DomainObject.Predmet.StrankaFormatedWithAdressOIB>
    <izvorni_sadrzaj> FINA, Regionalni centar: Zagreb, Nagodbeno vijeće: ZG01, OIB 85821130368, Ulica grada Vukovara 70, 10000 Zagreb</izvorni_sadrzaj>
    <derivirana_varijabla naziv="DomainObject.Predmet.StrankaFormatedWithAdressOIB_1"> FINA, Regionalni centar: Zagreb, Nagodbeno vijeće: ZG01, OIB 85821130368, Ulica grada Vukovara 70, 10000 Zagreb</derivirana_varijabla>
  </DomainObject.Predmet.StrankaFormatedWithAdressOIB>
  <DomainObject.Predmet.StrankaWithAdress>
    <izvorni_sadrzaj>FINA, Regionalni centar: Zagreb, Nagodbeno vijeće: ZG01 Ulica grada Vukovara 70,10000 Zagreb</izvorni_sadrzaj>
    <derivirana_varijabla naziv="DomainObject.Predmet.StrankaWithAdress_1">FINA, Regionalni centar: Zagreb, Nagodbeno vijeće: ZG01 Ulica grada Vukovara 70,10000 Zagreb</derivirana_varijabla>
  </DomainObject.Predmet.StrankaWithAdress>
  <DomainObject.Predmet.StrankaWithAdressOIB>
    <izvorni_sadrzaj>FINA, Regionalni centar: Zagreb, Nagodbeno vijeće: ZG01, OIB 85821130368, Ulica grada Vukovara 70,10000 Zagreb</izvorni_sadrzaj>
    <derivirana_varijabla naziv="DomainObject.Predmet.StrankaWithAdressOIB_1">FINA, Regionalni centar: Zagreb, Nagodbeno vijeće: ZG01, OIB 85821130368, Ulica grada Vukovara 70,10000 Zagreb</derivirana_varijabla>
  </DomainObject.Predmet.StrankaWithAdressOIB>
  <DomainObject.Predmet.StrankaNazivFormated>
    <izvorni_sadrzaj>FINA, Regionalni centar: Zagreb, Nagodbeno vijeće: ZG01</izvorni_sadrzaj>
    <derivirana_varijabla naziv="DomainObject.Predmet.StrankaNazivFormated_1">FINA, Regionalni centar: Zagreb, Nagodbeno vijeće: ZG01</derivirana_varijabla>
  </DomainObject.Predmet.StrankaNazivFormated>
  <DomainObject.Predmet.StrankaNazivFormatedOIB>
    <izvorni_sadrzaj>FINA, Regionalni centar: Zagreb, Nagodbeno vijeće: ZG01, OIB 85821130368</izvorni_sadrzaj>
    <derivirana_varijabla naziv="DomainObject.Predmet.StrankaNazivFormatedOIB_1">FINA, Regionalni centar: Zagreb, Nagodbeno vijeće: ZG01,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Nagodbeno vijeće: ZG01</item>
    </izvorni_sadrzaj>
    <derivirana_varijabla naziv="DomainObject.Predmet.StrankaListFormated_1">
      <item>FINA, Regionalni centar: Zagreb, Nagodbeno vijeće: ZG01</item>
    </derivirana_varijabla>
  </DomainObject.Predmet.StrankaListFormated>
  <DomainObject.Predmet.StrankaListFormatedOIB>
    <izvorni_sadrzaj>
      <item>FINA, Regionalni centar: Zagreb, Nagodbeno vijeće: ZG01, OIB 85821130368</item>
    </izvorni_sadrzaj>
    <derivirana_varijabla naziv="DomainObject.Predmet.StrankaListFormatedOIB_1">
      <item>FINA, Regionalni centar: Zagreb, Nagodbeno vijeće: ZG01, OIB 85821130368</item>
    </derivirana_varijabla>
  </DomainObject.Predmet.StrankaListFormatedOIB>
  <DomainObject.Predmet.StrankaListFormatedWithAdress>
    <izvorni_sadrzaj>
      <item>FINA, Regionalni centar: Zagreb, Nagodbeno vijeće: ZG01, Ulica grada Vukovara 70, 10000 Zagreb</item>
    </izvorni_sadrzaj>
    <derivirana_varijabla naziv="DomainObject.Predmet.StrankaListFormatedWithAdress_1">
      <item>FINA, Regionalni centar: Zagreb, Nagodbeno vijeće: ZG01, Ulica grada Vukovara 70, 10000 Zagreb</item>
    </derivirana_varijabla>
  </DomainObject.Predmet.StrankaListFormatedWithAdress>
  <DomainObject.Predmet.StrankaListFormatedWithAdressOIB>
    <izvorni_sadrzaj>
      <item>FINA, Regionalni centar: Zagreb, Nagodbeno vijeće: ZG01, OIB 85821130368, Ulica grada Vukovara 70, 10000 Zagreb</item>
    </izvorni_sadrzaj>
    <derivirana_varijabla naziv="DomainObject.Predmet.StrankaListFormatedWithAdressOIB_1">
      <item>FINA, Regionalni centar: Zagreb, Nagodbeno vijeće: ZG01, OIB 85821130368, Ulica grada Vukovara 70, 10000 Zagreb</item>
    </derivirana_varijabla>
  </DomainObject.Predmet.StrankaListFormatedWithAdressOIB>
  <DomainObject.Predmet.StrankaListNazivFormated>
    <izvorni_sadrzaj>
      <item>FINA, Regionalni centar: Zagreb, Nagodbeno vijeće: ZG01</item>
    </izvorni_sadrzaj>
    <derivirana_varijabla naziv="DomainObject.Predmet.StrankaListNazivFormated_1">
      <item>FINA, Regionalni centar: Zagreb, Nagodbeno vijeće: ZG01</item>
    </derivirana_varijabla>
  </DomainObject.Predmet.StrankaListNazivFormated>
  <DomainObject.Predmet.StrankaListNazivFormatedOIB>
    <izvorni_sadrzaj>
      <item>FINA, Regionalni centar: Zagreb, Nagodbeno vijeće: ZG01, OIB 85821130368</item>
    </izvorni_sadrzaj>
    <derivirana_varijabla naziv="DomainObject.Predmet.StrankaListNazivFormatedOIB_1">
      <item>FINA, Regionalni centar: Zagreb, Nagodbeno vijeće: ZG01, OIB 85821130368</item>
    </derivirana_varijabla>
  </DomainObject.Predmet.StrankaListNazivFormatedOIB>
  <DomainObject.Predmet.ProtuStrankaListFormated>
    <izvorni_sadrzaj>
      <item>VETERINARSKA AMBULANTA ZEMAN d.o.o. za veterinarsku djelatnost, trgovinu i usluge, Slatina</item>
    </izvorni_sadrzaj>
    <derivirana_varijabla naziv="DomainObject.Predmet.ProtuStrankaListFormated_1">
      <item>VETERINARSKA AMBULANTA ZEMAN d.o.o. za veterinarsku djelatnost, trgovinu i usluge, Slatina</item>
    </derivirana_varijabla>
  </DomainObject.Predmet.ProtuStrankaListFormated>
  <DomainObject.Predmet.ProtuStrankaListFormatedOIB>
    <izvorni_sadrzaj>
      <item>VETERINARSKA AMBULANTA ZEMAN d.o.o. za veterinarsku djelatnost, trgovinu i usluge, Slatina, OIB 35988531275</item>
    </izvorni_sadrzaj>
    <derivirana_varijabla naziv="DomainObject.Predmet.ProtuStrankaListFormatedOIB_1">
      <item>VETERINARSKA AMBULANTA ZEMAN d.o.o. za veterinarsku djelatnost, trgovinu i usluge, Slatina, OIB 35988531275</item>
    </derivirana_varijabla>
  </DomainObject.Predmet.ProtuStrankaListFormatedOIB>
  <DomainObject.Predmet.ProtuStrankaListFormatedWithAdress>
    <izvorni_sadrzaj>
      <item>VETERINARSKA AMBULANTA ZEMAN d.o.o. za veterinarsku djelatnost, trgovinu i usluge, Slatina, Kralja Tomislava 1, 33520 Slatina</item>
    </izvorni_sadrzaj>
    <derivirana_varijabla naziv="DomainObject.Predmet.ProtuStrankaListFormatedWithAdress_1">
      <item>VETERINARSKA AMBULANTA ZEMAN d.o.o. za veterinarsku djelatnost, trgovinu i usluge, Slatina, Kralja Tomislava 1, 33520 Slatina</item>
    </derivirana_varijabla>
  </DomainObject.Predmet.ProtuStrankaListFormatedWithAdress>
  <DomainObject.Predmet.ProtuStrankaListFormatedWithAdressOIB>
    <izvorni_sadrzaj>
      <item>VETERINARSKA AMBULANTA ZEMAN d.o.o. za veterinarsku djelatnost, trgovinu i usluge, Slatina, OIB 35988531275, Kralja Tomislava 1, 33520 Slatina</item>
    </izvorni_sadrzaj>
    <derivirana_varijabla naziv="DomainObject.Predmet.ProtuStrankaListFormatedWithAdressOIB_1">
      <item>VETERINARSKA AMBULANTA ZEMAN d.o.o. za veterinarsku djelatnost, trgovinu i usluge, Slatina, OIB 35988531275, Kralja Tomislava 1, 33520 Slatina</item>
    </derivirana_varijabla>
  </DomainObject.Predmet.ProtuStrankaListFormatedWithAdressOIB>
  <DomainObject.Predmet.ProtuStrankaListNazivFormated>
    <izvorni_sadrzaj>
      <item>VETERINARSKA AMBULANTA ZEMAN d.o.o. za veterinarsku djelatnost, trgovinu i usluge, Slatina</item>
    </izvorni_sadrzaj>
    <derivirana_varijabla naziv="DomainObject.Predmet.ProtuStrankaListNazivFormated_1">
      <item>VETERINARSKA AMBULANTA ZEMAN d.o.o. za veterinarsku djelatnost, trgovinu i usluge, Slatina</item>
    </derivirana_varijabla>
  </DomainObject.Predmet.ProtuStrankaListNazivFormated>
  <DomainObject.Predmet.ProtuStrankaListNazivFormatedOIB>
    <izvorni_sadrzaj>
      <item>VETERINARSKA AMBULANTA ZEMAN d.o.o. za veterinarsku djelatnost, trgovinu i usluge, Slatina, OIB 35988531275</item>
    </izvorni_sadrzaj>
    <derivirana_varijabla naziv="DomainObject.Predmet.ProtuStrankaListNazivFormatedOIB_1">
      <item>VETERINARSKA AMBULANTA ZEMAN d.o.o. za veterinarsku djelatnost, trgovinu i usluge, Slatina, OIB 35988531275</item>
    </derivirana_varijabla>
  </DomainObject.Predmet.ProtuStrankaListNazivFormatedOIB>
  <DomainObject.Predmet.OstaliListFormated>
    <izvorni_sadrzaj>
      <item>Mario Zeman</item>
      <item>ŽDO U BJELOVARU</item>
      <item>ZOU Karlo Tamaš i Ivana Stojić</item>
      <item>POREZNA UPRAVA U SLATINI</item>
      <item>Općinski sud u Virovitici, Stalna služba u Slatini, Zemljišnoknjižni odjel</item>
      <item>sudski registar</item>
      <item>Addiko Bank dioničko društvo</item>
      <item>Branko Valentić stečajni upravitelj</item>
      <item>Danijela Zeman</item>
      <item>Ivan Kožul</item>
      <item>Davorin Tamaš</item>
      <item>Zajednički odvjetnički ured Glavaš &amp; Šutalo</item>
      <item>računovodstvo, ovdje</item>
      <item>Općinsko državno odvjetništvo u Bjelovaru</item>
    </izvorni_sadrzaj>
    <derivirana_varijabla naziv="DomainObject.Predmet.OstaliListFormated_1">
      <item>Mario Zeman</item>
      <item>ŽDO U BJELOVARU</item>
      <item>ZOU Karlo Tamaš i Ivana Stojić</item>
      <item>POREZNA UPRAVA U SLATINI</item>
      <item>Općinski sud u Virovitici, Stalna služba u Slatini, Zemljišnoknjižni odjel</item>
      <item>sudski registar</item>
      <item>Addiko Bank dioničko društvo</item>
      <item>Branko Valentić stečajni upravitelj</item>
      <item>Danijela Zeman</item>
      <item>Ivan Kožul</item>
      <item>Davorin Tamaš</item>
      <item>Zajednički odvjetnički ured Glavaš &amp; Šutalo</item>
      <item>računovodstvo, ovdje</item>
      <item>Općinsko državno odvjetništvo u Bjelovaru</item>
    </derivirana_varijabla>
  </DomainObject.Predmet.OstaliListFormated>
  <DomainObject.Predmet.OstaliListFormatedOIB>
    <izvorni_sadrzaj>
      <item>Mario Zeman, OIB 65269905044</item>
      <item>ŽDO U BJELOVARU, OIB 86821435474</item>
      <item>ZOU Karlo Tamaš i Ivana Stojić, OIB 18975391541</item>
      <item>POREZNA UPRAVA U SLATINI</item>
      <item>Općinski sud u Virovitici, Stalna služba u Slatini, Zemljišnoknjižni odjel</item>
      <item>sudski registar</item>
      <item>Addiko Bank dioničko društvo, OIB 14036333877</item>
      <item>Branko Valentić stečajni upravitelj, OIB 85378232573</item>
      <item>Danijela Zeman, OIB 62807931133</item>
      <item>Ivan Kožul, OIB 19454131441</item>
      <item>Davorin Tamaš, OIB 60372277503</item>
      <item>Zajednički odvjetnički ured Glavaš &amp; Šutalo</item>
      <item>računovodstvo, ovdje</item>
      <item>Općinsko državno odvjetništvo u Bjelovaru</item>
    </izvorni_sadrzaj>
    <derivirana_varijabla naziv="DomainObject.Predmet.OstaliListFormatedOIB_1">
      <item>Mario Zeman, OIB 65269905044</item>
      <item>ŽDO U BJELOVARU, OIB 86821435474</item>
      <item>ZOU Karlo Tamaš i Ivana Stojić, OIB 18975391541</item>
      <item>POREZNA UPRAVA U SLATINI</item>
      <item>Općinski sud u Virovitici, Stalna služba u Slatini, Zemljišnoknjižni odjel</item>
      <item>sudski registar</item>
      <item>Addiko Bank dioničko društvo, OIB 14036333877</item>
      <item>Branko Valentić stečajni upravitelj, OIB 85378232573</item>
      <item>Danijela Zeman, OIB 62807931133</item>
      <item>Ivan Kožul, OIB 19454131441</item>
      <item>Davorin Tamaš, OIB 60372277503</item>
      <item>Zajednički odvjetnički ured Glavaš &amp; Šutalo</item>
      <item>računovodstvo, ovdje</item>
      <item>Općinsko državno odvjetništvo u Bjelovaru</item>
    </derivirana_varijabla>
  </DomainObject.Predmet.OstaliListFormatedOIB>
  <DomainObject.Predmet.OstaliListFormatedWithAdress>
    <izvorni_sadrzaj>
      <item>Mario Zeman, V. Bukovca 24., 33520 Slatina</item>
      <item>ŽDO U BJELOVARU</item>
      <item>ZOU Karlo Tamaš i Ivana Stojić, Trg Sv. Josipa 9, 33520 Slatina</item>
      <item>POREZNA UPRAVA U SLATINI</item>
      <item>Općinski sud u Virovitici, Stalna služba u Slatini, Zemljišnoknjižni odjel, ., 33520 Slatina</item>
      <item>sudski registar</item>
      <item>Addiko Bank dioničko društvo, Slavonska avenija 6, 10000 Zagreb</item>
      <item>Branko Valentić stečajni upravitelj</item>
      <item>Danijela Zeman, A.K.Zrinski 49., 33520 Slatina</item>
      <item>Ivan Kožul, Kornatska 42., 31000 Osijek</item>
      <item>Davorin Tamaš, Trg Sv. Josipa 9., 33520 Slatina</item>
      <item>Zajednički odvjetnički ured Glavaš &amp; Šutalo, Duga ulica 10., 32100 Vinkovci</item>
      <item>računovodstvo, ovdje</item>
      <item>Općinsko državno odvjetništvo u Bjelovaru</item>
    </izvorni_sadrzaj>
    <derivirana_varijabla naziv="DomainObject.Predmet.OstaliListFormatedWithAdress_1">
      <item>Mario Zeman, V. Bukovca 24., 33520 Slatina</item>
      <item>ŽDO U BJELOVARU</item>
      <item>ZOU Karlo Tamaš i Ivana Stojić, Trg Sv. Josipa 9, 33520 Slatina</item>
      <item>POREZNA UPRAVA U SLATINI</item>
      <item>Općinski sud u Virovitici, Stalna služba u Slatini, Zemljišnoknjižni odjel, ., 33520 Slatina</item>
      <item>sudski registar</item>
      <item>Addiko Bank dioničko društvo, Slavonska avenija 6, 10000 Zagreb</item>
      <item>Branko Valentić stečajni upravitelj</item>
      <item>Danijela Zeman, A.K.Zrinski 49., 33520 Slatina</item>
      <item>Ivan Kožul, Kornatska 42., 31000 Osijek</item>
      <item>Davorin Tamaš, Trg Sv. Josipa 9., 33520 Slatina</item>
      <item>Zajednički odvjetnički ured Glavaš &amp; Šutalo, Duga ulica 10., 32100 Vinkovci</item>
      <item>računovodstvo, ovdje</item>
      <item>Općinsko državno odvjetništvo u Bjelovaru</item>
    </derivirana_varijabla>
  </DomainObject.Predmet.OstaliListFormatedWithAdress>
  <DomainObject.Predmet.OstaliListFormatedWithAdressOIB>
    <izvorni_sadrzaj>
      <item>Mario Zeman, OIB 65269905044, V. Bukovca 24., 33520 Slatina</item>
      <item>ŽDO U BJELOVARU, OIB 86821435474</item>
      <item>ZOU Karlo Tamaš i Ivana Stojić, OIB 18975391541, Trg Sv. Josipa 9, 33520 Slatina</item>
      <item>POREZNA UPRAVA U SLATINI</item>
      <item>Općinski sud u Virovitici, Stalna služba u Slatini, Zemljišnoknjižni odjel, ., 33520 Slatina</item>
      <item>sudski registar</item>
      <item>Addiko Bank dioničko društvo, OIB 14036333877, Slavonska avenija 6, 10000 Zagreb</item>
      <item>Branko Valentić stečajni upravitelj, OIB 85378232573</item>
      <item>Danijela Zeman, OIB 62807931133, A.K.Zrinski 49., 33520 Slatina</item>
      <item>Ivan Kožul, OIB 19454131441, Kornatska 42., 31000 Osijek</item>
      <item>Davorin Tamaš, OIB 60372277503, Trg Sv. Josipa 9., 33520 Slatina</item>
      <item>Zajednički odvjetnički ured Glavaš &amp; Šutalo, Duga ulica 10., 32100 Vinkovci</item>
      <item>računovodstvo, ovdje</item>
      <item>Općinsko državno odvjetništvo u Bjelovaru</item>
    </izvorni_sadrzaj>
    <derivirana_varijabla naziv="DomainObject.Predmet.OstaliListFormatedWithAdressOIB_1">
      <item>Mario Zeman, OIB 65269905044, V. Bukovca 24., 33520 Slatina</item>
      <item>ŽDO U BJELOVARU, OIB 86821435474</item>
      <item>ZOU Karlo Tamaš i Ivana Stojić, OIB 18975391541, Trg Sv. Josipa 9, 33520 Slatina</item>
      <item>POREZNA UPRAVA U SLATINI</item>
      <item>Općinski sud u Virovitici, Stalna služba u Slatini, Zemljišnoknjižni odjel, ., 33520 Slatina</item>
      <item>sudski registar</item>
      <item>Addiko Bank dioničko društvo, OIB 14036333877, Slavonska avenija 6, 10000 Zagreb</item>
      <item>Branko Valentić stečajni upravitelj, OIB 85378232573</item>
      <item>Danijela Zeman, OIB 62807931133, A.K.Zrinski 49., 33520 Slatina</item>
      <item>Ivan Kožul, OIB 19454131441, Kornatska 42., 31000 Osijek</item>
      <item>Davorin Tamaš, OIB 60372277503, Trg Sv. Josipa 9., 33520 Slatina</item>
      <item>Zajednički odvjetnički ured Glavaš &amp; Šutalo, Duga ulica 10., 32100 Vinkovci</item>
      <item>računovodstvo, ovdje</item>
      <item>Općinsko državno odvjetništvo u Bjelovaru</item>
    </derivirana_varijabla>
  </DomainObject.Predmet.OstaliListFormatedWithAdressOIB>
  <DomainObject.Predmet.OstaliListNazivFormated>
    <izvorni_sadrzaj>
      <item>Mario Zeman</item>
      <item>ŽDO U BJELOVARU</item>
      <item>ZOU Karlo Tamaš i Ivana Stojić</item>
      <item>POREZNA UPRAVA U SLATINI</item>
      <item>Općinski sud u Virovitici, Stalna služba u Slatini, Zemljišnoknjižni odjel</item>
      <item>sudski registar</item>
      <item>Addiko Bank dioničko društvo</item>
      <item>Branko Valentić stečajni upravitelj</item>
      <item>Danijela Zeman</item>
      <item>Ivan Kožul</item>
      <item>Davorin Tamaš</item>
      <item>Zajednički odvjetnički ured Glavaš &amp; Šutalo</item>
      <item>računovodstvo, ovdje</item>
      <item>Općinsko državno odvjetništvo u Bjelovaru</item>
    </izvorni_sadrzaj>
    <derivirana_varijabla naziv="DomainObject.Predmet.OstaliListNazivFormated_1">
      <item>Mario Zeman</item>
      <item>ŽDO U BJELOVARU</item>
      <item>ZOU Karlo Tamaš i Ivana Stojić</item>
      <item>POREZNA UPRAVA U SLATINI</item>
      <item>Općinski sud u Virovitici, Stalna služba u Slatini, Zemljišnoknjižni odjel</item>
      <item>sudski registar</item>
      <item>Addiko Bank dioničko društvo</item>
      <item>Branko Valentić stečajni upravitelj</item>
      <item>Danijela Zeman</item>
      <item>Ivan Kožul</item>
      <item>Davorin Tamaš</item>
      <item>Zajednički odvjetnički ured Glavaš &amp; Šutalo</item>
      <item>računovodstvo, ovdje</item>
      <item>Općinsko državno odvjetništvo u Bjelovaru</item>
    </derivirana_varijabla>
  </DomainObject.Predmet.OstaliListNazivFormated>
  <DomainObject.Predmet.OstaliListNazivFormatedOIB>
    <izvorni_sadrzaj>
      <item>Mario Zeman, OIB 65269905044</item>
      <item>ŽDO U BJELOVARU, OIB 86821435474</item>
      <item>ZOU Karlo Tamaš i Ivana Stojić, OIB 18975391541</item>
      <item>POREZNA UPRAVA U SLATINI</item>
      <item>Općinski sud u Virovitici, Stalna služba u Slatini, Zemljišnoknjižni odjel</item>
      <item>sudski registar</item>
      <item>Addiko Bank dioničko društvo, OIB 14036333877</item>
      <item>Branko Valentić stečajni upravitelj, OIB 85378232573</item>
      <item>Danijela Zeman, OIB 62807931133</item>
      <item>Ivan Kožul, OIB 19454131441</item>
      <item>Davorin Tamaš, OIB 60372277503</item>
      <item>Zajednički odvjetnički ured Glavaš &amp; Šutalo</item>
      <item>računovodstvo, ovdje</item>
      <item>Općinsko državno odvjetništvo u Bjelovaru</item>
    </izvorni_sadrzaj>
    <derivirana_varijabla naziv="DomainObject.Predmet.OstaliListNazivFormatedOIB_1">
      <item>Mario Zeman, OIB 65269905044</item>
      <item>ŽDO U BJELOVARU, OIB 86821435474</item>
      <item>ZOU Karlo Tamaš i Ivana Stojić, OIB 18975391541</item>
      <item>POREZNA UPRAVA U SLATINI</item>
      <item>Općinski sud u Virovitici, Stalna služba u Slatini, Zemljišnoknjižni odjel</item>
      <item>sudski registar</item>
      <item>Addiko Bank dioničko društvo, OIB 14036333877</item>
      <item>Branko Valentić stečajni upravitelj, OIB 85378232573</item>
      <item>Danijela Zeman, OIB 62807931133</item>
      <item>Ivan Kožul, OIB 19454131441</item>
      <item>Davorin Tamaš, OIB 60372277503</item>
      <item>Zajednički odvjetnički ured Glavaš &amp; Šutalo</item>
      <item>računovodstvo, ovdje</item>
      <item>Općinsko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St-27/2017-50</izvorni_sadrzaj>
    <derivirana_varijabla naziv="DomainObject.PoslovniBrojDokumenta_1">St-27/2017-50</derivirana_varijabla>
  </DomainObject.PoslovniBrojDokumenta>
  <DomainObject.Predmet.StrankaIDrugi>
    <izvorni_sadrzaj>FINA, Regionalni centar: Zagreb, Nagodbeno vijeće: ZG01</izvorni_sadrzaj>
    <derivirana_varijabla naziv="DomainObject.Predmet.StrankaIDrugi_1">FINA, Regionalni centar: Zagreb, Nagodbeno vijeće: ZG01</derivirana_varijabla>
  </DomainObject.Predmet.StrankaIDrugi>
  <DomainObject.Predmet.ProtustrankaIDrugi>
    <izvorni_sadrzaj>VETERINARSKA AMBULANTA ZEMAN d.o.o. za veterinarsku djelatnost, trgovinu i usluge, Slatina</izvorni_sadrzaj>
    <derivirana_varijabla naziv="DomainObject.Predmet.ProtustrankaIDrugi_1">VETERINARSKA AMBULANTA ZEMAN d.o.o. za veterinarsku djelatnost, trgovinu i usluge, Slatina</derivirana_varijabla>
  </DomainObject.Predmet.ProtustrankaIDrugi>
  <DomainObject.Predmet.StrankaIDrugiAdressOIB>
    <izvorni_sadrzaj>FINA, Regionalni centar: Zagreb, Nagodbeno vijeće: ZG01, OIB 85821130368, Ulica grada Vukovara 70, 10000 Zagreb</izvorni_sadrzaj>
    <derivirana_varijabla naziv="DomainObject.Predmet.StrankaIDrugiAdressOIB_1">FINA, Regionalni centar: Zagreb, Nagodbeno vijeće: ZG01, OIB 85821130368, Ulica grada Vukovara 70, 10000 Zagreb</derivirana_varijabla>
  </DomainObject.Predmet.StrankaIDrugiAdressOIB>
  <DomainObject.Predmet.ProtustrankaIDrugiAdressOIB>
    <izvorni_sadrzaj>VETERINARSKA AMBULANTA ZEMAN d.o.o. za veterinarsku djelatnost, trgovinu i usluge, Slatina, OIB 35988531275, Kralja Tomislava 1, 33520 Slatina</izvorni_sadrzaj>
    <derivirana_varijabla naziv="DomainObject.Predmet.ProtustrankaIDrugiAdressOIB_1">VETERINARSKA AMBULANTA ZEMAN d.o.o. za veterinarsku djelatnost, trgovinu i usluge, Slatina, OIB 35988531275, Kralja Tomislava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ZEMAN d.o.o. za veterinarsku djelatnost, trgovinu i usluge, Slatina</item>
      <item>FINA, Regionalni centar: Zagreb, Nagodbeno vijeće: ZG01</item>
      <item>Mario Zeman</item>
      <item>ŽDO U BJELOVARU</item>
      <item>ZOU Karlo Tamaš i Ivana Stojić</item>
      <item>POREZNA UPRAVA U SLATINI</item>
      <item>Općinski sud u Virovitici, Stalna služba u Slatini, Zemljišnoknjižni odjel</item>
      <item>sudski registar</item>
      <item>Addiko Bank dioničko društvo</item>
      <item>Branko Valentić stečajni upravitelj</item>
      <item>Danijela Zeman</item>
      <item>Ivan Kožul</item>
      <item>Davorin Tamaš</item>
      <item>Zajednički odvjetnički ured Glavaš &amp; Šutalo</item>
      <item>računovodstvo, ovdje</item>
      <item>Općinsko državno odvjetništvo u Bjelovaru</item>
    </izvorni_sadrzaj>
    <derivirana_varijabla naziv="DomainObject.Predmet.SudioniciListNaziv_1">
      <item>VETERINARSKA AMBULANTA ZEMAN d.o.o. za veterinarsku djelatnost, trgovinu i usluge, Slatina</item>
      <item>FINA, Regionalni centar: Zagreb, Nagodbeno vijeće: ZG01</item>
      <item>Mario Zeman</item>
      <item>ŽDO U BJELOVARU</item>
      <item>ZOU Karlo Tamaš i Ivana Stojić</item>
      <item>POREZNA UPRAVA U SLATINI</item>
      <item>Općinski sud u Virovitici, Stalna služba u Slatini, Zemljišnoknjižni odjel</item>
      <item>sudski registar</item>
      <item>Addiko Bank dioničko društvo</item>
      <item>Branko Valentić stečajni upravitelj</item>
      <item>Danijela Zeman</item>
      <item>Ivan Kožul</item>
      <item>Davorin Tamaš</item>
      <item>Zajednički odvjetnički ured Glavaš &amp; Šutalo</item>
      <item>računovodstvo, ovdje</item>
      <item>Općinsko državno odvjetništvo u Bjelovaru</item>
    </derivirana_varijabla>
  </DomainObject.Predmet.SudioniciListNaziv>
  <DomainObject.Predmet.SudioniciListAdressOIB>
    <izvorni_sadrzaj>
      <item>VETERINARSKA AMBULANTA ZEMAN d.o.o. za veterinarsku djelatnost, trgovinu i usluge, Slatina, OIB 35988531275, Kralja Tomislava 1,33520 Slatina</item>
      <item>FINA, Regionalni centar: Zagreb, Nagodbeno vijeće: ZG01, OIB 85821130368, Ulica grada Vukovara 70,10000 Zagreb</item>
      <item>Mario Zeman, OIB 65269905044, V. Bukovca 24.,33520 Slatina</item>
      <item>ŽDO U BJELOVARU, OIB 86821435474</item>
      <item>ZOU Karlo Tamaš i Ivana Stojić, OIB 18975391541, Trg Sv. Josipa 9,33520 Slatina</item>
      <item>POREZNA UPRAVA U SLATINI</item>
      <item>Općinski sud u Virovitici, Stalna služba u Slatini, Zemljišnoknjižni odjel, .,33520 Slatina</item>
      <item>sudski registar</item>
      <item>Addiko Bank dioničko društvo, OIB 14036333877, Slavonska avenija 6,10000 Zagreb</item>
      <item>Branko Valentić stečajni upravitelj, OIB 85378232573</item>
      <item>Danijela Zeman, OIB 62807931133, A.K.Zrinski 49.,33520 Slatina</item>
      <item>Ivan Kožul, OIB 19454131441, Kornatska 42.,31000 Osijek</item>
      <item>Davorin Tamaš, OIB 60372277503, Trg Sv. Josipa 9.,33520 Slatina</item>
      <item>Zajednički odvjetnički ured Glavaš &amp; Šutalo, Duga ulica 10.,32100 Vinkovci</item>
      <item>računovodstvo, ovdje</item>
      <item>Općinsko državno odvjetništvo u Bjelovaru</item>
    </izvorni_sadrzaj>
    <derivirana_varijabla naziv="DomainObject.Predmet.SudioniciListAdressOIB_1">
      <item>VETERINARSKA AMBULANTA ZEMAN d.o.o. za veterinarsku djelatnost, trgovinu i usluge, Slatina, OIB 35988531275, Kralja Tomislava 1,33520 Slatina</item>
      <item>FINA, Regionalni centar: Zagreb, Nagodbeno vijeće: ZG01, OIB 85821130368, Ulica grada Vukovara 70,10000 Zagreb</item>
      <item>Mario Zeman, OIB 65269905044, V. Bukovca 24.,33520 Slatina</item>
      <item>ŽDO U BJELOVARU, OIB 86821435474</item>
      <item>ZOU Karlo Tamaš i Ivana Stojić, OIB 18975391541, Trg Sv. Josipa 9,33520 Slatina</item>
      <item>POREZNA UPRAVA U SLATINI</item>
      <item>Općinski sud u Virovitici, Stalna služba u Slatini, Zemljišnoknjižni odjel, .,33520 Slatina</item>
      <item>sudski registar</item>
      <item>Addiko Bank dioničko društvo, OIB 14036333877, Slavonska avenija 6,10000 Zagreb</item>
      <item>Branko Valentić stečajni upravitelj, OIB 85378232573</item>
      <item>Danijela Zeman, OIB 62807931133, A.K.Zrinski 49.,33520 Slatina</item>
      <item>Ivan Kožul, OIB 19454131441, Kornatska 42.,31000 Osijek</item>
      <item>Davorin Tamaš, OIB 60372277503, Trg Sv. Josipa 9.,33520 Slatina</item>
      <item>Zajednički odvjetnički ured Glavaš &amp; Šutalo, Duga ulica 10.,32100 Vinkovci</item>
      <item>računovodstvo, ovdje</item>
      <item>Općinsko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15C5EA-9DB3-4EFB-AFF5-CCACFCECBF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399</properties:Words>
  <properties:Characters>2157</properties:Characters>
  <properties:Lines>67</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2018-09-19T07:51:00Z</cp:lastPrinted>
  <dcterms:modified xmlns:xsi="http://www.w3.org/2001/XMLSchema-instance" xsi:type="dcterms:W3CDTF">2018-09-19T07:51:00Z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St-27/2017-50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