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c8a5" w14:paraId="d75c8a5" w:rsidRDefault="00EF18FE" w:rsidP="00EF18FE" w:rsidR="00EF18F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EF18FE" w:rsidP="00EF18FE" w:rsidR="00EF18F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EF18FE" w:rsidP="00EF18FE" w:rsidR="00EF18FE" w:rsidRPr="003B548F">
      <w:r w:rsidRPr="003B548F">
        <w:t xml:space="preserve"> TRGOVAČKI SUD U PAZINU</w:t>
      </w:r>
      <w:r w:rsidRPr="00EF18FE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St-494</w:t>
      </w:r>
      <w:r w:rsidRPr="003E2D0B">
        <w:t>/</w:t>
      </w:r>
      <w:r w:rsidRPr="0092113E">
        <w:t>17-7</w:t>
      </w:r>
    </w:p>
    <w:p w:rsidRDefault="00EF18FE" w:rsidP="00EF18FE" w:rsidR="00EF18FE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(prije: St-275/17)</w:t>
      </w:r>
    </w:p>
    <w:p w:rsidRDefault="00EF18FE" w:rsidP="00EF18FE" w:rsidR="00EF18FE" w:rsidRPr="00ED7FD5">
      <w:pPr>
        <w:jc w:val="both"/>
      </w:pPr>
      <w:r w:rsidRPr="00ED7FD5">
        <w:tab/>
      </w:r>
    </w:p>
    <w:p w:rsidRDefault="00EF18FE" w:rsidP="00EF18FE" w:rsidR="00EF18FE" w:rsidRPr="00ED7FD5">
      <w:pPr>
        <w:jc w:val="center"/>
      </w:pPr>
      <w:r w:rsidRPr="00ED7FD5">
        <w:t>R E P U B L I K A  H R V A T S K A</w:t>
      </w:r>
    </w:p>
    <w:p w:rsidRDefault="00EF18FE" w:rsidP="00EF18FE" w:rsidR="00EF18FE" w:rsidRPr="00ED7FD5"/>
    <w:p w:rsidRDefault="00EF18FE" w:rsidP="00EF18FE" w:rsidR="00EF18FE" w:rsidRPr="00ED7FD5">
      <w:pPr>
        <w:jc w:val="center"/>
      </w:pPr>
      <w:r w:rsidRPr="00ED7FD5">
        <w:t>R J E Š E NJ E</w:t>
      </w:r>
    </w:p>
    <w:p w:rsidRDefault="00EF18FE" w:rsidP="00EF18FE" w:rsidR="00EF18FE" w:rsidRPr="00ED7FD5"/>
    <w:p w:rsidRDefault="00EF18FE" w:rsidP="00EF18FE" w:rsidR="00EF18FE" w:rsidRPr="00EF18FE">
      <w:pPr>
        <w:jc w:val="both"/>
      </w:pPr>
      <w:r w:rsidRPr="00ED7FD5">
        <w:tab/>
        <w:t xml:space="preserve">Trgovački sud u Pazinu, po sucu Adrijani Labinjan Skok, po prijedlogu predlagatelja </w:t>
      </w:r>
      <w:r w:rsidRPr="00EB10A7">
        <w:t>Republike Hrvatske, Ministarstva fin</w:t>
      </w:r>
      <w:r>
        <w:t>ancija, Porezne uprave, Područnog</w:t>
      </w:r>
      <w:r w:rsidRPr="00EB10A7">
        <w:t xml:space="preserve"> ured</w:t>
      </w:r>
      <w:r>
        <w:t>a</w:t>
      </w:r>
      <w:r w:rsidRPr="00EB10A7">
        <w:t xml:space="preserve"> Istra, Primorje, Lika, OIB: 52634238587, </w:t>
      </w:r>
      <w:r>
        <w:t>koju zastupa Županijsko državno</w:t>
      </w:r>
      <w:r w:rsidRPr="00EB10A7">
        <w:t xml:space="preserve"> odvj</w:t>
      </w:r>
      <w:r>
        <w:t>etništvo</w:t>
      </w:r>
      <w:r w:rsidRPr="00EB10A7">
        <w:t xml:space="preserve"> u Puli - Pola</w:t>
      </w:r>
      <w:r w:rsidRPr="009C3F78">
        <w:t>, radi otvaranja</w:t>
      </w:r>
      <w:r w:rsidRPr="00EF18FE">
        <w:t xml:space="preserve"> stečajnog postupka nad dužnikom APIS POREČ d.o.o., Poreč, Trg </w:t>
      </w:r>
      <w:proofErr w:type="spellStart"/>
      <w:r w:rsidRPr="00EF18FE">
        <w:t>Marafor</w:t>
      </w:r>
      <w:proofErr w:type="spellEnd"/>
      <w:r w:rsidRPr="00EF18FE">
        <w:t xml:space="preserve"> 6, OIB: 97220708934, 1. rujna 2017. </w:t>
      </w:r>
    </w:p>
    <w:p w:rsidRDefault="00EF18FE" w:rsidP="00EF18FE" w:rsidR="00EF18FE" w:rsidRPr="00EF18FE">
      <w:pPr>
        <w:jc w:val="both"/>
      </w:pPr>
    </w:p>
    <w:p w:rsidRDefault="00EF18FE" w:rsidP="00EF18FE" w:rsidR="00EF18FE" w:rsidRPr="00EF18FE">
      <w:pPr>
        <w:ind w:firstLine="708"/>
      </w:pPr>
      <w:r w:rsidRPr="00EF18FE">
        <w:tab/>
      </w:r>
      <w:r w:rsidRPr="00EF18FE">
        <w:tab/>
      </w:r>
      <w:r w:rsidRPr="00EF18FE">
        <w:tab/>
      </w:r>
      <w:r w:rsidRPr="00EF18FE">
        <w:tab/>
        <w:t xml:space="preserve">     r i j e š i o   j e</w:t>
      </w:r>
    </w:p>
    <w:p w:rsidRDefault="00EF18FE" w:rsidP="00EF18FE" w:rsidR="00EF18FE" w:rsidRPr="00EF18FE">
      <w:pPr>
        <w:jc w:val="both"/>
      </w:pPr>
    </w:p>
    <w:p w:rsidRDefault="00EF18FE" w:rsidP="00EF18FE" w:rsidR="00EF18FE" w:rsidRPr="00EF18FE">
      <w:pPr>
        <w:jc w:val="both"/>
        <w:rPr>
          <w:lang w:val="pl-PL"/>
        </w:rPr>
      </w:pPr>
      <w:r w:rsidRPr="00EF18FE">
        <w:rPr>
          <w:lang w:val="pl-PL"/>
        </w:rPr>
        <w:tab/>
        <w:t>I.</w:t>
      </w:r>
      <w:r w:rsidRPr="00EF18F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EF18FE">
        <w:t xml:space="preserve">APIS POREČ d.o.o., Poreč, Trg </w:t>
      </w:r>
      <w:proofErr w:type="spellStart"/>
      <w:r w:rsidRPr="00EF18FE">
        <w:t>Marafor</w:t>
      </w:r>
      <w:proofErr w:type="spellEnd"/>
      <w:r w:rsidRPr="00EF18FE">
        <w:t xml:space="preserve"> 6, OIB: 97220708934</w:t>
      </w:r>
      <w:r w:rsidRPr="00EF18FE">
        <w:rPr>
          <w:lang w:val="pl-PL"/>
        </w:rPr>
        <w:t xml:space="preserve">, te se odlučuje održati ročište, pa se </w:t>
      </w:r>
      <w:r w:rsidRPr="00EF18FE">
        <w:rPr>
          <w:b/>
          <w:lang w:val="pl-PL"/>
        </w:rPr>
        <w:t>ročište zakazuje za dan 18. listopada 2017. u 9:30 sati, u</w:t>
      </w:r>
      <w:r w:rsidRPr="00EF18FE">
        <w:rPr>
          <w:b/>
        </w:rPr>
        <w:t xml:space="preserve"> Trgovačkom sudu u Pazinu, </w:t>
      </w:r>
      <w:proofErr w:type="spellStart"/>
      <w:r w:rsidRPr="00EF18FE">
        <w:rPr>
          <w:b/>
        </w:rPr>
        <w:t>Dršćevka</w:t>
      </w:r>
      <w:proofErr w:type="spellEnd"/>
      <w:r w:rsidRPr="00EF18FE">
        <w:rPr>
          <w:b/>
        </w:rPr>
        <w:t xml:space="preserve"> 1, sudnica 5</w:t>
      </w:r>
      <w:r w:rsidRPr="00EF18FE">
        <w:t>,</w:t>
      </w:r>
      <w:r w:rsidRPr="00EF18FE">
        <w:rPr>
          <w:lang w:val="pl-PL"/>
        </w:rPr>
        <w:t xml:space="preserve"> na koje se pozivaju: </w:t>
      </w:r>
    </w:p>
    <w:p w:rsidRDefault="00EF18FE" w:rsidP="00EF18FE" w:rsidR="00EF18FE" w:rsidRPr="00EF18FE">
      <w:pPr>
        <w:jc w:val="both"/>
        <w:rPr>
          <w:lang w:val="sv-SE"/>
        </w:rPr>
      </w:pPr>
      <w:r w:rsidRPr="00EF18FE">
        <w:rPr>
          <w:lang w:val="pl-PL"/>
        </w:rPr>
        <w:tab/>
      </w:r>
      <w:r w:rsidRPr="00EF18FE">
        <w:rPr>
          <w:lang w:val="pl-PL"/>
        </w:rPr>
        <w:tab/>
      </w:r>
      <w:r w:rsidRPr="00EF18FE">
        <w:rPr>
          <w:lang w:val="sv-SE"/>
        </w:rPr>
        <w:t xml:space="preserve">- predlagatelj </w:t>
      </w:r>
      <w:r w:rsidRPr="00EF18FE">
        <w:t>Republika Hrvatska po ŽDO Pula</w:t>
      </w:r>
    </w:p>
    <w:p w:rsidRDefault="00EF18FE" w:rsidP="00EF18FE" w:rsidR="00EF18FE" w:rsidRPr="00EF18FE">
      <w:pPr>
        <w:jc w:val="both"/>
      </w:pPr>
      <w:r w:rsidRPr="00EF18FE">
        <w:rPr>
          <w:lang w:val="sv-SE"/>
        </w:rPr>
        <w:tab/>
      </w:r>
      <w:r w:rsidRPr="00EF18FE">
        <w:rPr>
          <w:lang w:val="sv-SE"/>
        </w:rPr>
        <w:tab/>
        <w:t xml:space="preserve">- FINA, </w:t>
      </w:r>
      <w:r w:rsidRPr="00EF18FE">
        <w:t>Regionalni centar Rijeka, Rijeka, F. Kurelca 8,</w:t>
      </w:r>
    </w:p>
    <w:p w:rsidRDefault="00EF18FE" w:rsidP="00EF18FE" w:rsidR="00EF18FE" w:rsidRPr="00EF18FE">
      <w:pPr>
        <w:jc w:val="both"/>
      </w:pPr>
      <w:r w:rsidRPr="00EF18FE">
        <w:tab/>
      </w:r>
      <w:r w:rsidRPr="00EF18FE">
        <w:tab/>
        <w:t xml:space="preserve">- dužnik APIS POREČ d.o.o., Poreč, Trg </w:t>
      </w:r>
      <w:proofErr w:type="spellStart"/>
      <w:r w:rsidRPr="00EF18FE">
        <w:t>Marafor</w:t>
      </w:r>
      <w:proofErr w:type="spellEnd"/>
      <w:r w:rsidRPr="00EF18FE">
        <w:t xml:space="preserve"> 6, OIB: 97220708934, </w:t>
      </w:r>
    </w:p>
    <w:p w:rsidRDefault="00EF18FE" w:rsidP="00EF18FE" w:rsidR="00EF18FE" w:rsidRPr="00EF18FE">
      <w:pPr>
        <w:jc w:val="both"/>
        <w:rPr>
          <w:lang w:val="sv-SE"/>
        </w:rPr>
      </w:pPr>
      <w:r w:rsidRPr="00EF18FE">
        <w:rPr>
          <w:lang w:val="sv-SE"/>
        </w:rPr>
        <w:tab/>
      </w:r>
      <w:r w:rsidRPr="00EF18FE">
        <w:rPr>
          <w:lang w:val="sv-SE"/>
        </w:rPr>
        <w:tab/>
        <w:t>- zakonski zastupnik dužnika Idriz Ferati, Poreč, Ljudevita Gaja 7,</w:t>
      </w:r>
    </w:p>
    <w:p w:rsidRDefault="00EF18FE" w:rsidP="00EF18FE" w:rsidR="00EF18FE" w:rsidRPr="00EF18FE">
      <w:pPr>
        <w:jc w:val="both"/>
        <w:rPr>
          <w:lang w:val="sv-SE"/>
        </w:rPr>
      </w:pPr>
      <w:r w:rsidRPr="00EF18FE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EF18FE" w:rsidP="00EF18FE" w:rsidR="00EF18FE" w:rsidRPr="00EF18FE">
      <w:pPr>
        <w:jc w:val="both"/>
        <w:rPr>
          <w:lang w:val="sv-SE"/>
        </w:rPr>
      </w:pPr>
    </w:p>
    <w:p w:rsidRDefault="00EF18FE" w:rsidP="00EF18FE" w:rsidR="00EF18FE" w:rsidRPr="00EF18FE">
      <w:pPr>
        <w:jc w:val="both"/>
        <w:rPr>
          <w:lang w:val="sv-SE"/>
        </w:rPr>
      </w:pPr>
      <w:r w:rsidRPr="00EF18FE">
        <w:tab/>
        <w:t>II.</w:t>
      </w:r>
      <w:r w:rsidRPr="00EF18FE">
        <w:tab/>
        <w:t xml:space="preserve">Naređuje se dužniku APIS POREČ d.o.o., Poreč, Trg </w:t>
      </w:r>
      <w:proofErr w:type="spellStart"/>
      <w:r w:rsidRPr="00EF18FE">
        <w:t>Marafor</w:t>
      </w:r>
      <w:proofErr w:type="spellEnd"/>
      <w:r w:rsidRPr="00EF18FE">
        <w:t xml:space="preserve"> 6, OIB: 97220708934, da do zakazanog ročišta </w:t>
      </w:r>
      <w:r w:rsidRPr="00EF18FE">
        <w:rPr>
          <w:lang w:val="sv-SE"/>
        </w:rPr>
        <w:t>dostavi sudu popis imovine i obveza dužnika sukladno odredbi čl. 16. st. 3. u svezi s čl. 17. SZ-a.</w:t>
      </w:r>
    </w:p>
    <w:p w:rsidRDefault="00EF18FE" w:rsidP="00EF18FE" w:rsidR="00EF18FE" w:rsidRPr="00EF18FE">
      <w:pPr>
        <w:jc w:val="both"/>
      </w:pPr>
      <w:r w:rsidRPr="00EF18F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F18FE" w:rsidP="00EF18FE" w:rsidR="00EF18FE" w:rsidRPr="00EF18FE">
      <w:pPr>
        <w:jc w:val="both"/>
      </w:pPr>
    </w:p>
    <w:p w:rsidRDefault="00EF18FE" w:rsidP="00EF18FE" w:rsidR="00EF18FE" w:rsidRPr="00EF18FE">
      <w:pPr>
        <w:jc w:val="center"/>
      </w:pPr>
      <w:r w:rsidRPr="00EF18FE">
        <w:t>U Pazinu 1. rujna 2017.</w:t>
      </w:r>
    </w:p>
    <w:p w:rsidRDefault="00EF18FE" w:rsidP="00EF18FE" w:rsidR="00EF18FE" w:rsidRPr="003B548F">
      <w:pPr>
        <w:jc w:val="center"/>
      </w:pPr>
      <w:r w:rsidRPr="00EF18FE">
        <w:t xml:space="preserve">                                                             </w:t>
      </w:r>
      <w:r w:rsidRPr="00EF18FE">
        <w:tab/>
        <w:t xml:space="preserve"> </w:t>
      </w:r>
      <w:r w:rsidRPr="00EF18FE">
        <w:tab/>
      </w:r>
      <w:r w:rsidRPr="00EF18FE">
        <w:tab/>
        <w:t xml:space="preserve">  </w:t>
      </w:r>
      <w:r w:rsidRPr="003B548F">
        <w:t xml:space="preserve">        Sudac</w:t>
      </w:r>
    </w:p>
    <w:p w:rsidRDefault="00EF18FE" w:rsidP="00EF18FE" w:rsidR="00EF18FE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EF18FE" w:rsidP="00EF18FE" w:rsidR="00EF18FE" w:rsidRPr="003B548F">
      <w:pPr>
        <w:jc w:val="both"/>
      </w:pPr>
    </w:p>
    <w:p w:rsidRDefault="00EF18FE" w:rsidP="00EF18FE" w:rsidR="00EF18FE" w:rsidRPr="003B548F">
      <w:pPr>
        <w:jc w:val="both"/>
      </w:pPr>
      <w:r w:rsidRPr="003B548F">
        <w:t>UPUTA O PRAVNOM LIJEKU:</w:t>
      </w:r>
    </w:p>
    <w:p w:rsidRDefault="00EF18FE" w:rsidP="00EF18FE" w:rsidR="00EF18FE" w:rsidRPr="003B548F">
      <w:pPr>
        <w:jc w:val="both"/>
      </w:pPr>
      <w:r w:rsidRPr="003B548F">
        <w:t>Protiv ovog rješenja nije dopuštena posebna žalba (čl. 115. st. 1. SZ-a).</w:t>
      </w:r>
    </w:p>
    <w:p w:rsidRDefault="00EF18FE" w:rsidP="00EF18FE" w:rsidR="00EF18FE" w:rsidRPr="003B548F">
      <w:pPr>
        <w:jc w:val="both"/>
      </w:pPr>
    </w:p>
    <w:p w:rsidRDefault="00EF18FE" w:rsidP="00EF18FE" w:rsidR="00EF18FE" w:rsidRPr="003B548F">
      <w:pPr>
        <w:jc w:val="both"/>
      </w:pPr>
      <w:r w:rsidRPr="003B548F">
        <w:t>DNA:</w:t>
      </w:r>
    </w:p>
    <w:p w:rsidRDefault="00EF18FE" w:rsidP="00EF18FE" w:rsidR="00EF18FE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EF18FE">
        <w:t>Republika Hrvatska po ŽDO Pula</w:t>
      </w:r>
      <w:r>
        <w:t>, Pula, Rovinjska ul. 2 a</w:t>
      </w:r>
    </w:p>
    <w:p w:rsidRDefault="00EF18FE" w:rsidP="00EF18FE" w:rsidR="00EF18FE" w:rsidRPr="00A01367">
      <w:pPr>
        <w:jc w:val="both"/>
      </w:pPr>
      <w:r>
        <w:rPr>
          <w:lang w:val="sv-SE"/>
        </w:rPr>
        <w:t xml:space="preserve">-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EF18FE" w:rsidP="00EF18FE" w:rsidR="00EF18FE" w:rsidRPr="003B548F">
      <w:pPr>
        <w:jc w:val="both"/>
        <w:rPr>
          <w:lang w:val="sv-SE"/>
        </w:rPr>
      </w:pPr>
      <w:r w:rsidRPr="003B548F">
        <w:t xml:space="preserve">- dužnik </w:t>
      </w:r>
      <w:r w:rsidRPr="00EF18FE">
        <w:t xml:space="preserve">APIS POREČ d.o.o., Poreč, Trg </w:t>
      </w:r>
      <w:proofErr w:type="spellStart"/>
      <w:r w:rsidRPr="00EF18FE">
        <w:t>Marafor</w:t>
      </w:r>
      <w:proofErr w:type="spellEnd"/>
      <w:r w:rsidRPr="00EF18FE">
        <w:t xml:space="preserve"> 6</w:t>
      </w:r>
    </w:p>
    <w:p w:rsidRDefault="00EF18FE" w:rsidP="00EF18FE" w:rsidR="00EF18FE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 w:rsidRPr="00EF18FE">
        <w:rPr>
          <w:lang w:val="sv-SE"/>
        </w:rPr>
        <w:t>Idriz Ferati, Poreč, Ljudevita Gaja 7</w:t>
      </w:r>
    </w:p>
    <w:p w:rsidRDefault="00EF18FE" w:rsidP="00EF18FE" w:rsidR="00500701">
      <w:pPr>
        <w:jc w:val="both"/>
      </w:pPr>
      <w:r w:rsidRPr="003B548F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A80" w:rsidR="00000000">
      <w:r>
        <w:separator/>
      </w:r>
    </w:p>
  </w:endnote>
  <w:endnote w:id="0" w:type="continuationSeparator">
    <w:p w:rsidRDefault="005D5A8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A80" w:rsidR="00000000">
      <w:r>
        <w:separator/>
      </w:r>
    </w:p>
  </w:footnote>
  <w:footnote w:id="0" w:type="continuationSeparator">
    <w:p w:rsidRDefault="005D5A8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3610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F18F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D5A8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8FE"/>
    <w:rsid w:val="001C0829"/>
    <w:rsid w:val="00554328"/>
    <w:rsid w:val="005D5A80"/>
    <w:rsid w:val="0092113E"/>
    <w:rsid w:val="00985388"/>
    <w:rsid w:val="00A36108"/>
    <w:rsid w:val="00E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8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18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18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1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8F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8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18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18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1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8F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POREČ d.o.o. POREČ</izvorni_sadrzaj>
    <derivirana_varijabla naziv="DomainObject.Predmet.ProtustrankaFormated_1">  APIS POREČ d.o.o. POREČ</derivirana_varijabla>
  </DomainObject.Predmet.ProtustrankaFormated>
  <DomainObject.Predmet.ProtustrankaFormatedOIB>
    <izvorni_sadrzaj>  APIS POREČ d.o.o. POREČ, OIB 97220708934</izvorni_sadrzaj>
    <derivirana_varijabla naziv="DomainObject.Predmet.ProtustrankaFormatedOIB_1">  APIS POREČ d.o.o. POREČ, OIB 97220708934</derivirana_varijabla>
  </DomainObject.Predmet.ProtustrankaFormatedOIB>
  <DomainObject.Predmet.ProtustrankaFormatedWithAdress>
    <izvorni_sadrzaj> APIS POREČ d.o.o. POREČ, Trg Marafor 6, 52440 Poreč</izvorni_sadrzaj>
    <derivirana_varijabla naziv="DomainObject.Predmet.ProtustrankaFormatedWithAdress_1"> APIS POREČ d.o.o. POREČ, Trg Marafor 6, 52440 Poreč</derivirana_varijabla>
  </DomainObject.Predmet.ProtustrankaFormatedWithAdress>
  <DomainObject.Predmet.ProtustrankaFormatedWithAdressOIB>
    <izvorni_sadrzaj> APIS POREČ d.o.o. POREČ, OIB 97220708934, Trg Marafor 6, 52440 Poreč</izvorni_sadrzaj>
    <derivirana_varijabla naziv="DomainObject.Predmet.ProtustrankaFormatedWithAdressOIB_1"> APIS POREČ d.o.o. POREČ, OIB 97220708934, Trg Marafor 6, 52440 Poreč</derivirana_varijabla>
  </DomainObject.Predmet.ProtustrankaFormatedWithAdressOIB>
  <DomainObject.Predmet.ProtustrankaWithAdress>
    <izvorni_sadrzaj>APIS POREČ d.o.o. POREČ Trg Marafor 6, 52440 Poreč</izvorni_sadrzaj>
    <derivirana_varijabla naziv="DomainObject.Predmet.ProtustrankaWithAdress_1">APIS POREČ d.o.o. POREČ Trg Marafor 6, 52440 Poreč</derivirana_varijabla>
  </DomainObject.Predmet.ProtustrankaWithAdress>
  <DomainObject.Predmet.ProtustrankaWithAdressOIB>
    <izvorni_sadrzaj>APIS POREČ d.o.o. POREČ, OIB 97220708934, Trg Marafor 6, 52440 Poreč</izvorni_sadrzaj>
    <derivirana_varijabla naziv="DomainObject.Predmet.ProtustrankaWithAdressOIB_1">APIS POREČ d.o.o. POREČ, OIB 97220708934, Trg Marafor 6, 52440 Poreč</derivirana_varijabla>
  </DomainObject.Predmet.ProtustrankaWithAdressOIB>
  <DomainObject.Predmet.ProtustrankaNazivFormated>
    <izvorni_sadrzaj>APIS POREČ d.o.o. POREČ</izvorni_sadrzaj>
    <derivirana_varijabla naziv="DomainObject.Predmet.ProtustrankaNazivFormated_1">APIS POREČ d.o.o. POREČ</derivirana_varijabla>
  </DomainObject.Predmet.ProtustrankaNazivFormated>
  <DomainObject.Predmet.ProtustrankaNazivFormatedOIB>
    <izvorni_sadrzaj>APIS POREČ d.o.o. POREČ, OIB 97220708934</izvorni_sadrzaj>
    <derivirana_varijabla naziv="DomainObject.Predmet.ProtustrankaNazivFormatedOIB_1">APIS POREČ d.o.o. POREČ, OIB 97220708934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7809.89</izvorni_sadrzaj>
    <derivirana_varijabla naziv="DomainObject.Predmet.TrenutnaVrijednost_1">7809.89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APIS POREČ d.o.o. POREČ</item>
    </izvorni_sadrzaj>
    <derivirana_varijabla naziv="DomainObject.Predmet.ProtuStrankaListFormated_1">
      <item>APIS POREČ d.o.o. POREČ</item>
    </derivirana_varijabla>
  </DomainObject.Predmet.ProtuStrankaListFormated>
  <DomainObject.Predmet.ProtuStrankaListFormatedOIB>
    <izvorni_sadrzaj>
      <item>APIS POREČ d.o.o. POREČ, OIB 97220708934</item>
    </izvorni_sadrzaj>
    <derivirana_varijabla naziv="DomainObject.Predmet.ProtuStrankaListFormatedOIB_1">
      <item>APIS POREČ d.o.o. POREČ, OIB 97220708934</item>
    </derivirana_varijabla>
  </DomainObject.Predmet.ProtuStrankaListFormatedOIB>
  <DomainObject.Predmet.ProtuStrankaListFormatedWithAdress>
    <izvorni_sadrzaj>
      <item>APIS POREČ d.o.o. POREČ, Trg Marafor 6, 52440 Poreč</item>
    </izvorni_sadrzaj>
    <derivirana_varijabla naziv="DomainObject.Predmet.ProtuStrankaListFormatedWithAdress_1">
      <item>APIS POREČ d.o.o. POREČ, Trg Marafor 6, 52440 Poreč</item>
    </derivirana_varijabla>
  </DomainObject.Predmet.ProtuStrankaListFormatedWithAdress>
  <DomainObject.Predmet.ProtuStrankaListFormatedWithAdressOIB>
    <izvorni_sadrzaj>
      <item>APIS POREČ d.o.o. POREČ, OIB 97220708934, Trg Marafor 6, 52440 Poreč</item>
    </izvorni_sadrzaj>
    <derivirana_varijabla naziv="DomainObject.Predmet.ProtuStrankaListFormatedWithAdressOIB_1">
      <item>APIS POREČ d.o.o. POREČ, OIB 97220708934, Trg Marafor 6, 52440 Poreč</item>
    </derivirana_varijabla>
  </DomainObject.Predmet.ProtuStrankaListFormatedWithAdressOIB>
  <DomainObject.Predmet.ProtuStrankaListNazivFormated>
    <izvorni_sadrzaj>
      <item>APIS POREČ d.o.o. POREČ</item>
    </izvorni_sadrzaj>
    <derivirana_varijabla naziv="DomainObject.Predmet.ProtuStrankaListNazivFormated_1">
      <item>APIS POREČ d.o.o. POREČ</item>
    </derivirana_varijabla>
  </DomainObject.Predmet.ProtuStrankaListNazivFormated>
  <DomainObject.Predmet.ProtuStrankaListNazivFormatedOIB>
    <izvorni_sadrzaj>
      <item>APIS POREČ d.o.o. POREČ, OIB 97220708934</item>
    </izvorni_sadrzaj>
    <derivirana_varijabla naziv="DomainObject.Predmet.ProtuStrankaListNazivFormatedOIB_1">
      <item>APIS POREČ d.o.o. POREČ, OIB 97220708934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APIS POREČ d.o.o. POREČ</izvorni_sadrzaj>
    <derivirana_varijabla naziv="DomainObject.Predmet.ProtustrankaIDrugi_1">APIS POREČ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APIS POREČ d.o.o. POREČ, OIB 97220708934, Trg Marafor 6, 52440 Poreč</izvorni_sadrzaj>
    <derivirana_varijabla naziv="DomainObject.Predmet.ProtustrankaIDrugiAdressOIB_1">APIS POREČ d.o.o. POREČ, OIB 97220708934, Trg Marafor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APIS POREČ d.o.o. POREČ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APIS POREČ d.o.o. POREČ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APIS POREČ d.o.o. POREČ, OIB 97220708934, Trg Marafor 6,52440 Poreč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APIS POREČ d.o.o. POREČ, OIB 97220708934, Trg Marafor 6,52440 Poreč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97220708934</item>
      <item>, OIB 52634238587</item>
      <item>, OIB 93993757343</item>
    </izvorni_sadrzaj>
    <derivirana_varijabla naziv="DomainObject.Predmet.SudioniciListNazivOIB_1">
      <item>, OIB 97220708934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1782</properties:Characters>
  <properties:Lines>48</properties:Lines>
  <properties:Paragraphs>26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2017-09-01T08:54:00Z</dcterms:created>
  <dc:creator>Jasmina Matika</dc:creator>
  <cp:lastModifiedBy>Jasmina Matika</cp:lastModifiedBy>
  <cp:lastPrinted>2017-09-01T09:55:00Z</cp:lastPrinted>
  <dcterms:modified xmlns:xsi="http://www.w3.org/2001/XMLSchema-instance" xsi:type="dcterms:W3CDTF">2017-09-01T10:47:00Z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