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db7a" w14:paraId="c6ddb7a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AB0F7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5A65FE">
        <w:rPr>
          <w:rFonts w:hAnsi="Times New Roman" w:ascii="Times New Roman"/>
        </w:rPr>
        <w:t>5661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5A65FE" w:rsidP="00B81090" w:rsidR="005A65FE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  <w:r w:rsidR="00AB0F7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AB0F7F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C7E7F" w:rsidP="009A259C" w:rsidR="00CB7817">
      <w:pPr>
        <w:ind w:firstLine="720"/>
        <w:jc w:val="both"/>
        <w:rPr>
          <w:rFonts w:hAnsi="Times New Roman" w:ascii="Times New Roman"/>
          <w:szCs w:val="24"/>
        </w:rPr>
      </w:pPr>
      <w:r w:rsidRPr="003C7E7F">
        <w:rPr>
          <w:rFonts w:hAnsi="Times New Roman" w:ascii="Times New Roman"/>
          <w:szCs w:val="24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5A65FE" w:rsidRPr="005A65FE">
        <w:rPr>
          <w:rFonts w:hAnsi="Times New Roman" w:ascii="Times New Roman"/>
          <w:szCs w:val="24"/>
        </w:rPr>
        <w:t>MARIA PETRINJA jednostavno društvo s ograničenom odgovornošću za trgovinu i preradu, Hrastovica, (Grad Petrinja) Hrastovica 117, OIB: 76395311610, MBS: 080950057</w:t>
      </w:r>
      <w:r w:rsidR="00AB0F7F">
        <w:rPr>
          <w:rFonts w:hAnsi="Times New Roman" w:ascii="Times New Roman"/>
          <w:szCs w:val="24"/>
        </w:rPr>
        <w:t>, dana 24</w:t>
      </w:r>
      <w:r w:rsidR="000338FC">
        <w:rPr>
          <w:rFonts w:hAnsi="Times New Roman" w:ascii="Times New Roman"/>
          <w:szCs w:val="24"/>
        </w:rPr>
        <w:t>. travnja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3C7E7F" w:rsidP="009A259C" w:rsidR="003C7E7F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5A65FE" w:rsidR="005A65F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203828">
        <w:rPr>
          <w:rFonts w:hAnsi="Times New Roman" w:ascii="Times New Roman"/>
          <w:szCs w:val="24"/>
        </w:rPr>
        <w:t xml:space="preserve">Za privremenog stečajnog upravitelja imenuje se </w:t>
      </w:r>
      <w:r w:rsidR="005A65FE">
        <w:rPr>
          <w:rFonts w:hAnsi="Times New Roman" w:ascii="Times New Roman"/>
          <w:szCs w:val="24"/>
        </w:rPr>
        <w:t>IVAN SAMAC</w:t>
      </w:r>
      <w:r w:rsidR="00CD048E" w:rsidRPr="00CD048E">
        <w:rPr>
          <w:rFonts w:hAnsi="Times New Roman" w:ascii="Times New Roman"/>
          <w:szCs w:val="24"/>
        </w:rPr>
        <w:t xml:space="preserve">, OIB: </w:t>
      </w:r>
    </w:p>
    <w:p w:rsidRDefault="005A65FE" w:rsidP="005A65FE" w:rsidR="007F17A7" w:rsidRPr="005A65FE">
      <w:pPr>
        <w:jc w:val="both"/>
        <w:rPr>
          <w:rFonts w:hAnsi="Times New Roman" w:ascii="Times New Roman"/>
          <w:szCs w:val="24"/>
        </w:rPr>
      </w:pPr>
      <w:r w:rsidRPr="005A65FE">
        <w:rPr>
          <w:rFonts w:hAnsi="Times New Roman" w:ascii="Times New Roman"/>
          <w:szCs w:val="24"/>
        </w:rPr>
        <w:t>811441078908</w:t>
      </w:r>
      <w:r w:rsidR="00CD048E" w:rsidRPr="005A65FE">
        <w:rPr>
          <w:rFonts w:hAnsi="Times New Roman" w:ascii="Times New Roman"/>
          <w:szCs w:val="24"/>
        </w:rPr>
        <w:t xml:space="preserve">, iz </w:t>
      </w:r>
      <w:r w:rsidRPr="005A65FE">
        <w:rPr>
          <w:rFonts w:hAnsi="Times New Roman" w:ascii="Times New Roman"/>
          <w:szCs w:val="24"/>
        </w:rPr>
        <w:t>Zagreba, Hrgovići 97.</w:t>
      </w: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03828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5A65FE">
        <w:rPr>
          <w:rFonts w:hAnsi="Times New Roman" w:ascii="Times New Roman"/>
          <w:szCs w:val="24"/>
        </w:rPr>
        <w:t>19.8.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5A65FE" w:rsidRPr="005A65FE">
        <w:rPr>
          <w:rFonts w:hAnsi="Times New Roman" w:ascii="Times New Roman"/>
          <w:szCs w:val="24"/>
        </w:rPr>
        <w:t>MARIA PETRINJA jednostavno društvo s ograničenom odgovornošću za trgovinu i preradu, Hrastovica, (Grad Petrinja) Hrastovica 117, OIB: 76395311610, MBS: 080950057</w:t>
      </w:r>
      <w:r w:rsidR="00576EC7">
        <w:rPr>
          <w:rFonts w:hAnsi="Times New Roman" w:ascii="Times New Roman"/>
          <w:szCs w:val="24"/>
        </w:rPr>
        <w:t>.</w:t>
      </w:r>
    </w:p>
    <w:p w:rsidRDefault="003B1ADE" w:rsidP="003C7E7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8C40F3">
        <w:rPr>
          <w:rFonts w:hAnsi="Times New Roman" w:ascii="Times New Roman"/>
          <w:szCs w:val="24"/>
        </w:rPr>
        <w:t>13</w:t>
      </w:r>
      <w:r w:rsidR="005A65FE">
        <w:rPr>
          <w:rFonts w:hAnsi="Times New Roman" w:ascii="Times New Roman"/>
          <w:szCs w:val="24"/>
        </w:rPr>
        <w:t>.</w:t>
      </w:r>
      <w:r w:rsidR="007F17A7" w:rsidRPr="007F17A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do</w:t>
      </w:r>
      <w:r w:rsidR="00203828">
        <w:rPr>
          <w:rFonts w:hAnsi="Times New Roman" w:ascii="Times New Roman"/>
          <w:szCs w:val="24"/>
        </w:rPr>
        <w:t xml:space="preserve">stavu prokaznog popisa imovine, ali na ročište </w:t>
      </w:r>
      <w:r w:rsidR="008C40F3">
        <w:rPr>
          <w:rFonts w:hAnsi="Times New Roman" w:ascii="Times New Roman"/>
          <w:szCs w:val="24"/>
        </w:rPr>
        <w:t>dana 16</w:t>
      </w:r>
      <w:r w:rsidR="00203828">
        <w:rPr>
          <w:rFonts w:hAnsi="Times New Roman" w:ascii="Times New Roman"/>
          <w:szCs w:val="24"/>
        </w:rPr>
        <w:t xml:space="preserve">. ožujka 2017. nije pristupio, niti dostavio traženo. </w:t>
      </w:r>
    </w:p>
    <w:p w:rsidRDefault="007F17A7" w:rsidP="000338F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5A65FE">
        <w:rPr>
          <w:rFonts w:hAnsi="Times New Roman" w:ascii="Times New Roman"/>
          <w:szCs w:val="24"/>
        </w:rPr>
        <w:t>62.132,59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8C40F3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AB0F7F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AB0F7F" w:rsidP="00AB0F7F" w:rsidR="00AB0F7F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AB0F7F">
        <w:rPr>
          <w:rFonts w:hAnsi="Times New Roman" w:ascii="Times New Roman"/>
          <w:szCs w:val="24"/>
        </w:rPr>
        <w:t>24</w:t>
      </w:r>
      <w:r w:rsidR="000338FC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2017.g.</w:t>
      </w:r>
    </w:p>
    <w:p w:rsidRDefault="00AB0F7F" w:rsidP="003B1ADE" w:rsidR="00AB0F7F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Vesna Sremac Šoštar</w:t>
      </w:r>
      <w:r w:rsidR="00211D7C">
        <w:rPr>
          <w:rFonts w:hAnsi="Times New Roman" w:ascii="Times New Roman"/>
          <w:szCs w:val="24"/>
        </w:rPr>
        <w:t>, v.r.</w:t>
      </w:r>
    </w:p>
    <w:p w:rsidRDefault="00AB0F7F" w:rsidP="00AB0F7F" w:rsidR="00AB0F7F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AB0F7F" w:rsidP="00AB0F7F" w:rsidR="00AB0F7F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AB0F7F" w:rsidP="00AB0F7F" w:rsidR="00AB0F7F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AB0F7F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AB0F7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622D12" w:rsidP="00622D12" w:rsidR="00622D12">
      <w:pPr>
        <w:jc w:val="both"/>
        <w:rPr>
          <w:rFonts w:hAnsi="Times New Roman" w:ascii="Times New Roman"/>
        </w:rPr>
      </w:pPr>
    </w:p>
    <w:p w:rsidRDefault="00211D7C" w:rsidP="00211D7C" w:rsidR="007F17A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11D7C" w:rsidP="00211D7C" w:rsidR="00211D7C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211D7C">
        <w:rPr>
          <w:rFonts w:hAnsi="Times New Roman" w:ascii="Times New Roman"/>
        </w:rPr>
        <w:t>Zlatka Plivelić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18C" w:rsidR="00E3618C">
      <w:r>
        <w:separator/>
      </w:r>
    </w:p>
  </w:endnote>
  <w:endnote w:id="0" w:type="continuationSeparator">
    <w:p w:rsidRDefault="00E3618C" w:rsidR="00E36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18C" w:rsidR="00E3618C">
      <w:r>
        <w:separator/>
      </w:r>
    </w:p>
  </w:footnote>
  <w:footnote w:id="0" w:type="continuationSeparator">
    <w:p w:rsidRDefault="00E3618C" w:rsidR="00E36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5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5A65FE">
      <w:rPr>
        <w:rFonts w:hAnsi="Times New Roman" w:ascii="Times New Roman"/>
      </w:rPr>
      <w:t>5661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4A99"/>
    <w:multiLevelType w:val="hybridMultilevel"/>
    <w:tmpl w:val="473E7786"/>
    <w:lvl w:tplc="C31CA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8FC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203828"/>
    <w:rsid w:val="00211B8C"/>
    <w:rsid w:val="00211D7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C7E7F"/>
    <w:rsid w:val="003E01D6"/>
    <w:rsid w:val="00416EBF"/>
    <w:rsid w:val="004705D6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82976"/>
    <w:rsid w:val="0059094D"/>
    <w:rsid w:val="005919AE"/>
    <w:rsid w:val="005A65FE"/>
    <w:rsid w:val="005E0EEF"/>
    <w:rsid w:val="00605C1B"/>
    <w:rsid w:val="00622D12"/>
    <w:rsid w:val="006252E5"/>
    <w:rsid w:val="00627D00"/>
    <w:rsid w:val="007027E6"/>
    <w:rsid w:val="00737A4B"/>
    <w:rsid w:val="0074133D"/>
    <w:rsid w:val="007462B8"/>
    <w:rsid w:val="00766390"/>
    <w:rsid w:val="007A5E7A"/>
    <w:rsid w:val="007B6131"/>
    <w:rsid w:val="007B77D1"/>
    <w:rsid w:val="007C72DF"/>
    <w:rsid w:val="007E4D02"/>
    <w:rsid w:val="007E7DFD"/>
    <w:rsid w:val="007F17A7"/>
    <w:rsid w:val="007F2409"/>
    <w:rsid w:val="008031BA"/>
    <w:rsid w:val="0081293C"/>
    <w:rsid w:val="00813B62"/>
    <w:rsid w:val="008145B1"/>
    <w:rsid w:val="0081479D"/>
    <w:rsid w:val="00831C29"/>
    <w:rsid w:val="00833C83"/>
    <w:rsid w:val="008816DA"/>
    <w:rsid w:val="00891FB2"/>
    <w:rsid w:val="008C24B3"/>
    <w:rsid w:val="008C40F3"/>
    <w:rsid w:val="008D7847"/>
    <w:rsid w:val="008E0EF7"/>
    <w:rsid w:val="009432E4"/>
    <w:rsid w:val="009527AB"/>
    <w:rsid w:val="009A259C"/>
    <w:rsid w:val="009C2E2C"/>
    <w:rsid w:val="00A55620"/>
    <w:rsid w:val="00A863D7"/>
    <w:rsid w:val="00AA5DBE"/>
    <w:rsid w:val="00AB0F7F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C4E9D"/>
    <w:rsid w:val="00C156FD"/>
    <w:rsid w:val="00C54465"/>
    <w:rsid w:val="00C703D0"/>
    <w:rsid w:val="00C75F6C"/>
    <w:rsid w:val="00C761AE"/>
    <w:rsid w:val="00CB1E0D"/>
    <w:rsid w:val="00CB331B"/>
    <w:rsid w:val="00CB732E"/>
    <w:rsid w:val="00CB7817"/>
    <w:rsid w:val="00CC6A3C"/>
    <w:rsid w:val="00CD048E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3618C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22D12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22D12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5661</izvorni_sadrzaj>
    <derivirana_varijabla naziv="DomainObject.Predmet.Broj_1">5661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St-5661/2016</izvorni_sadrzaj>
    <derivirana_varijabla naziv="DomainObject.Predmet.OznakaBroj_1">St-5661/2016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PETRINJA jednostavno društvo s ograničenom odgovornošću za trgovinu i preradu zastupanog po punomoćniku DINKO RADUČEVIĆ</izvorni_sadrzaj>
    <derivirana_varijabla naziv="DomainObject.Predmet.ProtustrankaFormated_1">  MARIA PETRINJA jednostavno društvo s ograničenom odgovornošću za trgovinu i preradu zastupanog po punomoćniku DINKO RADUČEVIĆ</derivirana_varijabla>
  </DomainObject.Predmet.ProtustrankaFormated>
  <DomainObject.Predmet.ProtustrankaFormatedOIB>
    <izvorni_sadrzaj>  MARIA PETRINJA jednostavno društvo s ograničenom odgovornošću za trgovinu i preradu, OIB 76395311610 zastupanog po punomoćniku DINKO RADUČEVIĆ</izvorni_sadrzaj>
    <derivirana_varijabla naziv="DomainObject.Predmet.ProtustrankaFormatedOIB_1">  MARIA PETRINJA jednostavno društvo s ograničenom odgovornošću za trgovinu i preradu, OIB 76395311610 zastupanog po punomoćniku DINKO RADUČEVIĆ</derivirana_varijabla>
  </DomainObject.Predmet.ProtustrankaFormatedOIB>
  <DomainObject.Predmet.ProtustrankaFormatedWithAdress>
    <izvorni_sadrzaj> MARIA PETRINJA jednostavno društvo s ograničenom odgovornošću za trgovinu i preradu, Hrastovica 117, 44250 Hrastovica zastupanog po punomoćniku DINKO RADUČEVIĆ</izvorni_sadrzaj>
    <derivirana_varijabla naziv="DomainObject.Predmet.ProtustrankaFormatedWithAdress_1"> MARIA PETRINJA jednostavno društvo s ograničenom odgovornošću za trgovinu i preradu, Hrastovica 117, 44250 Hrastovica zastupanog po punomoćniku DINKO RADUČEVIĆ</derivirana_varijabla>
  </DomainObject.Predmet.ProtustrankaFormatedWithAdress>
  <DomainObject.Predmet.ProtustrankaFormatedWithAdressOIB>
    <izvorni_sadrzaj> MARIA PETRINJA jednostavno društvo s ograničenom odgovornošću za trgovinu i preradu, OIB 76395311610, Hrastovica 117, 44250 Hrastovica zastupanog po punomoćniku DINKO RADUČEVIĆ</izvorni_sadrzaj>
    <derivirana_varijabla naziv="DomainObject.Predmet.ProtustrankaFormatedWithAdressOIB_1"> MARIA PETRINJA jednostavno društvo s ograničenom odgovornošću za trgovinu i preradu, OIB 76395311610, Hrastovica 117, 44250 Hrastovica zastupanog po punomoćniku DINKO RADUČEVIĆ</derivirana_varijabla>
  </DomainObject.Predmet.ProtustrankaFormatedWithAdressOIB>
  <DomainObject.Predmet.ProtustrankaWithAdress>
    <izvorni_sadrzaj>MARIA PETRINJA jednostavno društvo s ograničenom odgovornošću za trgovinu i preradu Hrastovica 117, 44250 Hrastovica</izvorni_sadrzaj>
    <derivirana_varijabla naziv="DomainObject.Predmet.ProtustrankaWithAdress_1">MARIA PETRINJA jednostavno društvo s ograničenom odgovornošću za trgovinu i preradu Hrastovica 117, 44250 Hrastovica</derivirana_varijabla>
  </DomainObject.Predmet.ProtustrankaWithAdress>
  <DomainObject.Predmet.ProtustrankaWithAdressOIB>
    <izvorni_sadrzaj>MARIA PETRINJA jednostavno društvo s ograničenom odgovornošću za trgovinu i preradu, OIB 76395311610, Hrastovica 117, 44250 Hrastovica</izvorni_sadrzaj>
    <derivirana_varijabla naziv="DomainObject.Predmet.ProtustrankaWithAdressOIB_1">MARIA PETRINJA jednostavno društvo s ograničenom odgovornošću za trgovinu i preradu, OIB 76395311610, Hrastovica 117, 44250 Hrastovica</derivirana_varijabla>
  </DomainObject.Predmet.ProtustrankaWithAdressOIB>
  <DomainObject.Predmet.ProtustrankaNazivFormated>
    <izvorni_sadrzaj>MARIA PETRINJA jednostavno društvo s ograničenom odgovornošću za trgovinu i preradu</izvorni_sadrzaj>
    <derivirana_varijabla naziv="DomainObject.Predmet.ProtustrankaNazivFormated_1">MARIA PETRINJA jednostavno društvo s ograničenom odgovornošću za trgovinu i preradu</derivirana_varijabla>
  </DomainObject.Predmet.ProtustrankaNazivFormated>
  <DomainObject.Predmet.ProtustrankaNazivFormatedOIB>
    <izvorni_sadrzaj>MARIA PETRINJA jednostavno društvo s ograničenom odgovornošću za trgovinu i preradu, OIB 76395311610</izvorni_sadrzaj>
    <derivirana_varijabla naziv="DomainObject.Predmet.ProtustrankaNazivFormatedOIB_1">MARIA PETRINJA jednostavno društvo s ograničenom odgovornošću za trgovinu i preradu, OIB 76395311610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MARIA PETRINJA jednostavno društvo s ograničenom odgovornošću za trgovinu i preradu zastupanog po punomoćniku DINKO RADUČEVIĆ</item>
    </izvorni_sadrzaj>
    <derivirana_varijabla naziv="DomainObject.Predmet.ProtuStrankaListFormated_1">
      <item>MARIA PETRINJA jednostavno društvo s ograničenom odgovornošću za trgovinu i preradu zastupanog po punomoćniku DINKO RADUČEVIĆ</item>
    </derivirana_varijabla>
  </DomainObject.Predmet.ProtuStrankaListFormated>
  <DomainObject.Predmet.ProtuStrankaListFormatedOIB>
    <izvorni_sadrzaj>
      <item>MARIA PETRINJA jednostavno društvo s ograničenom odgovornošću za trgovinu i preradu, OIB 76395311610 zastupanog po punomoćniku DINKO RADUČEVIĆ</item>
    </izvorni_sadrzaj>
    <derivirana_varijabla naziv="DomainObject.Predmet.ProtuStrankaListFormatedOIB_1">
      <item>MARIA PETRINJA jednostavno društvo s ograničenom odgovornošću za trgovinu i preradu, OIB 76395311610 zastupanog po punomoćniku DINKO RADUČEVIĆ</item>
    </derivirana_varijabla>
  </DomainObject.Predmet.ProtuStrankaListFormatedOIB>
  <DomainObject.Predmet.ProtuStrankaListFormatedWithAdress>
    <izvorni_sadrzaj>
      <item>MARIA PETRINJA jednostavno društvo s ograničenom odgovornošću za trgovinu i preradu, Hrastovica 117, 44250 Hrastovica zastupanog po punomoćniku DINKO RADUČEVIĆ</item>
    </izvorni_sadrzaj>
    <derivirana_varijabla naziv="DomainObject.Predmet.ProtuStrankaListFormatedWithAdress_1">
      <item>MARIA PETRINJA jednostavno društvo s ograničenom odgovornošću za trgovinu i preradu, Hrastovica 117, 44250 Hrastovica zastupanog po punomoćniku DINKO RADUČEVIĆ</item>
    </derivirana_varijabla>
  </DomainObject.Predmet.ProtuStrankaListFormatedWithAdress>
  <DomainObject.Predmet.ProtuStrankaListFormatedWithAdressOIB>
    <izvorni_sadrzaj>
      <item>MARIA PETRINJA jednostavno društvo s ograničenom odgovornošću za trgovinu i preradu, OIB 76395311610, Hrastovica 117, 44250 Hrastovica zastupanog po punomoćniku DINKO RADUČEVIĆ</item>
    </izvorni_sadrzaj>
    <derivirana_varijabla naziv="DomainObject.Predmet.ProtuStrankaListFormatedWithAdressOIB_1">
      <item>MARIA PETRINJA jednostavno društvo s ograničenom odgovornošću za trgovinu i preradu, OIB 76395311610, Hrastovica 117, 44250 Hrastovica zastupanog po punomoćniku DINKO RADUČEVIĆ</item>
    </derivirana_varijabla>
  </DomainObject.Predmet.ProtuStrankaListFormatedWithAdressOIB>
  <DomainObject.Predmet.ProtuStrankaListNazivFormated>
    <izvorni_sadrzaj>
      <item>MARIA PETRINJA jednostavno društvo s ograničenom odgovornošću za trgovinu i preradu</item>
    </izvorni_sadrzaj>
    <derivirana_varijabla naziv="DomainObject.Predmet.ProtuStrankaListNazivFormated_1">
      <item>MARIA PETRINJA jednostavno društvo s ograničenom odgovornošću za trgovinu i preradu</item>
    </derivirana_varijabla>
  </DomainObject.Predmet.ProtuStrankaListNazivFormated>
  <DomainObject.Predmet.ProtuStrankaListNazivFormatedOIB>
    <izvorni_sadrzaj>
      <item>MARIA PETRINJA jednostavno društvo s ograničenom odgovornošću za trgovinu i preradu, OIB 76395311610</item>
    </izvorni_sadrzaj>
    <derivirana_varijabla naziv="DomainObject.Predmet.ProtuStrankaListNazivFormatedOIB_1">
      <item>MARIA PETRINJA jednostavno društvo s ograničenom odgovornošću za trgovinu i preradu, OIB 76395311610</item>
    </derivirana_varijabla>
  </DomainObject.Predmet.ProtuStrankaListNazivFormatedOIB>
  <DomainObject.Predmet.OstaliListFormated>
    <izvorni_sadrzaj>
      <item>DINKO RADUČEVIĆ punomoćnik sudionika u postupku MARIA PETRINJA jednostavno društvo s ograničenom odgovornošću za trgovinu i preradu</item>
    </izvorni_sadrzaj>
    <derivirana_varijabla naziv="DomainObject.Predmet.OstaliListFormated_1">
      <item>DINKO RADUČEVIĆ punomoćnik sudionika u postupku MARIA PETRINJA jednostavno društvo s ograničenom odgovornošću za trgovinu i preradu</item>
    </derivirana_varijabla>
  </DomainObject.Predmet.OstaliListFormated>
  <DomainObject.Predmet.OstaliListFormatedOIB>
    <izvorni_sadrzaj>
      <item>DINKO RADUČEVIĆ, OIB 51246582654 punomoćnik sudionika u postupku MARIA PETRINJA jednostavno društvo s ograničenom odgovornošću za trgovinu i preradu</item>
    </izvorni_sadrzaj>
    <derivirana_varijabla naziv="DomainObject.Predmet.OstaliListFormatedOIB_1">
      <item>DINKO RADUČEVIĆ, OIB 51246582654 punomoćnik sudionika u postupku MARIA PETRINJA jednostavno društvo s ograničenom odgovornošću za trgovinu i preradu</item>
    </derivirana_varijabla>
  </DomainObject.Predmet.OstaliListFormatedOIB>
  <DomainObject.Predmet.OstaliListFormatedWithAdress>
    <izvorni_sadrzaj>
      <item>DINKO RADUČEVIĆ, Hrastovica 117, 44250 Hrastovica punomoćnik sudionika u postupku MARIA PETRINJA jednostavno društvo s ograničenom odgovornošću za trgovinu i preradu</item>
    </izvorni_sadrzaj>
    <derivirana_varijabla naziv="DomainObject.Predmet.OstaliListFormatedWithAdress_1">
      <item>DINKO RADUČEVIĆ, Hrastovica 117, 44250 Hrastovica punomoćnik sudionika u postupku MARIA PETRINJA jednostavno društvo s ograničenom odgovornošću za trgovinu i preradu</item>
    </derivirana_varijabla>
  </DomainObject.Predmet.OstaliListFormatedWithAdress>
  <DomainObject.Predmet.OstaliListFormatedWithAdressOIB>
    <izvorni_sadrzaj>
      <item>DINKO RADUČEVIĆ, OIB 51246582654, Hrastovica 117, 44250 Hrastovica punomoćnik sudionika u postupku MARIA PETRINJA jednostavno društvo s ograničenom odgovornošću za trgovinu i preradu</item>
    </izvorni_sadrzaj>
    <derivirana_varijabla naziv="DomainObject.Predmet.OstaliListFormatedWithAdressOIB_1">
      <item>DINKO RADUČEVIĆ, OIB 51246582654, Hrastovica 117, 44250 Hrastovica punomoćnik sudionika u postupku MARIA PETRINJA jednostavno društvo s ograničenom odgovornošću za trgovinu i preradu</item>
    </derivirana_varijabla>
  </DomainObject.Predmet.OstaliListFormatedWithAdressOIB>
  <DomainObject.Predmet.OstaliListNazivFormated>
    <izvorni_sadrzaj>
      <item>DINKO RADUČEVIĆ</item>
    </izvorni_sadrzaj>
    <derivirana_varijabla naziv="DomainObject.Predmet.OstaliListNazivFormated_1">
      <item>DINKO RADUČEVIĆ</item>
    </derivirana_varijabla>
  </DomainObject.Predmet.OstaliListNazivFormated>
  <DomainObject.Predmet.OstaliListNazivFormatedOIB>
    <izvorni_sadrzaj>
      <item>DINKO RADUČEVIĆ, OIB 51246582654</item>
    </izvorni_sadrzaj>
    <derivirana_varijabla naziv="DomainObject.Predmet.OstaliListNazivFormatedOIB_1">
      <item>DINKO RADUČEVIĆ, OIB 51246582654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MARIA PETRINJA jednostavno društvo s ograničenom odgovornošću za trgovinu i preradu</izvorni_sadrzaj>
    <derivirana_varijabla naziv="DomainObject.Predmet.ProtustrankaIDrugi_1">MARIA PETRINJA jednostavno društvo s ograničenom odgovornošću za trgovinu i preradu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MARIA PETRINJA jednostavno društvo s ograničenom odgovornošću za trgovinu i preradu, OIB 76395311610, Hrastovica 117, 44250 Hrastovica</izvorni_sadrzaj>
    <derivirana_varijabla naziv="DomainObject.Predmet.ProtustrankaIDrugiAdressOIB_1">MARIA PETRINJA jednostavno društvo s ograničenom odgovornošću za trgovinu i preradu, OIB 76395311610, Hrastovica 117, 44250 Hrastovica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MARIA PETRINJA jednostavno društvo s ograničenom odgovornošću za trgovinu i preradu</item>
      <item>DINKO RADUČEVIĆ</item>
    </izvorni_sadrzaj>
    <derivirana_varijabla naziv="DomainObject.Predmet.SudioniciListNaziv_1">
      <item>FINA Regionalni centar Zagreb</item>
      <item>MARIA PETRINJA jednostavno društvo s ograničenom odgovornošću za trgovinu i preradu</item>
      <item>DINKO RADUČEVIĆ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MARIA PETRINJA jednostavno društvo s ograničenom odgovornošću za trgovinu i preradu, OIB 76395311610, Hrastovica 117,44250 Hrastovica</item>
      <item>DINKO RADUČEVIĆ, OIB 51246582654, Hrastovica 117,44250 Hrastovica</item>
    </izvorni_sadrzaj>
    <derivirana_varijabla naziv="DomainObject.Predmet.SudioniciListAdressOIB_1">
      <item>FINA Regionalni centar Zagreb, OIB 85821130368, Trg svibanjskih žrtava 1995. br. 1,10000 Zagreb</item>
      <item>MARIA PETRINJA jednostavno društvo s ograničenom odgovornošću za trgovinu i preradu, OIB 76395311610, Hrastovica 117,44250 Hrastovica</item>
      <item>DINKO RADUČEVIĆ, OIB 51246582654, Hrastovica 117,44250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76395311610</item>
      <item>, OIB 51246582654</item>
    </izvorni_sadrzaj>
    <derivirana_varijabla naziv="DomainObject.Predmet.SudioniciListNazivOIB_1">
      <item>, OIB 85821130368</item>
      <item>, OIB 76395311610</item>
      <item>, OIB 51246582654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BCD52-E098-40F3-9BA4-B2A0508B6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431</properties:Words>
  <properties:Characters>2312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2017-04-24T12:09:00Z</dcterms:created>
  <dc:creator>x</dc:creator>
  <cp:lastModifiedBy>Zlatka Plivelić</cp:lastModifiedBy>
  <cp:lastPrinted>2017-04-24T12:08:00Z</cp:lastPrinted>
  <dcterms:modified xmlns:xsi="http://www.w3.org/2001/XMLSchema-instance" xsi:type="dcterms:W3CDTF">2017-04-24T12:19:00Z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