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7f61c" w14:paraId="b57f61c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14339C">
        <w:t>57/16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14339C">
        <w:t>VELIM-LOZINA d.o.o., Slivno, Velim Dolina, OIB: 28118146493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4F4EF0">
        <w:t>18</w:t>
      </w:r>
      <w:r w:rsidR="0014339C">
        <w:t>. travnja 2016.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14339C">
        <w:t>VELIM-LOZINA d.o.o., Slivno, Velim Dolina, OIB: 28118146493</w:t>
      </w:r>
      <w:r w:rsidR="007046CC">
        <w:t xml:space="preserve">, sa danom </w:t>
      </w:r>
      <w:r w:rsidR="004F4EF0">
        <w:t>18</w:t>
      </w:r>
      <w:r w:rsidR="0014339C">
        <w:t>. travnja 2016. godine</w:t>
      </w:r>
      <w:r w:rsidR="007046CC">
        <w:t xml:space="preserve">, </w:t>
      </w:r>
      <w:r w:rsidR="004F4EF0">
        <w:t xml:space="preserve">u 14.00 sati, </w:t>
      </w:r>
      <w:r w:rsidR="007046CC">
        <w:t xml:space="preserve">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B4DE6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4F4EF0">
        <w:t>Hrvoje Kraljičković iz Zagreba, Trg Hrvatskih velikana 4, OIB: 63875916042.</w:t>
      </w: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14339C">
        <w:t>VELIM-LOZINA d.o.o., Slivno, Velim Dolina, OIB: 28118146493</w:t>
      </w:r>
      <w:r>
        <w:t xml:space="preserve">, sa danom </w:t>
      </w:r>
      <w:r w:rsidR="004F4EF0">
        <w:t>18</w:t>
      </w:r>
      <w:r w:rsidR="0014339C">
        <w:t>. travnja 2016. godine</w:t>
      </w:r>
      <w:r>
        <w:t>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B4DE6" w:rsidR="00E83EE3">
      <w:pPr>
        <w:ind w:firstLine="708"/>
        <w:jc w:val="both"/>
      </w:pPr>
      <w:r>
        <w:t xml:space="preserve">Dana </w:t>
      </w:r>
      <w:r w:rsidR="0014339C">
        <w:t>30</w:t>
      </w:r>
      <w:r>
        <w:t xml:space="preserve">. </w:t>
      </w:r>
      <w:r w:rsidR="0014339C">
        <w:t>listopada</w:t>
      </w:r>
      <w:r w:rsidR="00EB4DE6">
        <w:t xml:space="preserve">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14339C">
        <w:t>VELIM-LOZINA d.o.o., Slivno, Velim Dolina, OIB: 28118146493</w:t>
      </w:r>
      <w:r w:rsidR="00512737">
        <w:t>.</w:t>
      </w:r>
    </w:p>
    <w:p w:rsidRDefault="00E83EE3" w:rsidP="00EB4DE6" w:rsidR="00E83EE3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14339C">
        <w:t>57/16</w:t>
      </w:r>
      <w:r w:rsidR="007046CC">
        <w:t xml:space="preserve"> od dana </w:t>
      </w:r>
      <w:r w:rsidR="00E113E9">
        <w:t>03</w:t>
      </w:r>
      <w:r w:rsidR="007046CC">
        <w:t xml:space="preserve">. </w:t>
      </w:r>
      <w:r w:rsidR="0014339C">
        <w:t>veljače 2016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</w:t>
      </w:r>
      <w:r w:rsidR="007046CC">
        <w:lastRenderedPageBreak/>
        <w:t xml:space="preserve">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</w:t>
      </w:r>
      <w:r w:rsidR="0014339C">
        <w:t xml:space="preserve"> </w:t>
      </w:r>
      <w:r w:rsidR="00A4361C">
        <w:t>postupanja</w:t>
      </w:r>
      <w:r w:rsidR="007046CC">
        <w:t xml:space="preserve"> po pozivu suda.</w:t>
      </w:r>
    </w:p>
    <w:p w:rsidRDefault="007046CC" w:rsidP="007046CC" w:rsidR="007046CC"/>
    <w:p w:rsidRDefault="00C53C77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8068F2">
        <w:t>03</w:t>
      </w:r>
      <w:r w:rsidR="003038A0">
        <w:t xml:space="preserve">. </w:t>
      </w:r>
      <w:r w:rsidR="0014339C">
        <w:t>veljače 2016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4F4EF0">
        <w:t>18</w:t>
      </w:r>
      <w:r w:rsidR="0014339C">
        <w:t>. travnja 2016.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</w:t>
      </w:r>
      <w:r w:rsidR="004F4EF0">
        <w:t>.  dužniki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</w:t>
      </w:r>
      <w:r w:rsidR="004F4EF0">
        <w:t xml:space="preserve"> </w:t>
      </w:r>
      <w:r>
        <w:t>po pravomoćnosti</w:t>
      </w:r>
    </w:p>
    <w:p w:rsidRDefault="00F12F0E" w:rsidP="00F12F0E" w:rsidR="00F12F0E">
      <w:r>
        <w:t>6. porezna uprava, ispostava Šibenik</w:t>
      </w:r>
    </w:p>
    <w:p w:rsidRDefault="00F12F0E" w:rsidP="00F12F0E" w:rsidR="00F12F0E">
      <w:r>
        <w:t>7. ŽDO, Građansko-upravni odjel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7C4B" w:rsidP="00EB4DE6" w:rsidR="00F07C4B">
      <w:r>
        <w:separator/>
      </w:r>
    </w:p>
  </w:endnote>
  <w:endnote w:id="0" w:type="continuationSeparator">
    <w:p w:rsidRDefault="00F07C4B" w:rsidP="00EB4DE6" w:rsidR="00F07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7C4B" w:rsidP="00EB4DE6" w:rsidR="00F07C4B">
      <w:r>
        <w:separator/>
      </w:r>
    </w:p>
  </w:footnote>
  <w:footnote w:id="0" w:type="continuationSeparator">
    <w:p w:rsidRDefault="00F07C4B" w:rsidP="00EB4DE6" w:rsidR="00F07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855C07">
      <w:rPr>
        <w:noProof/>
      </w:rPr>
      <w:t>2</w:t>
    </w:r>
    <w:r>
      <w:fldChar w:fldCharType="end"/>
    </w:r>
    <w:r>
      <w:t xml:space="preserve">                            </w:t>
    </w:r>
    <w:r w:rsidR="00B73BD2">
      <w:t xml:space="preserve">                        9 St-</w:t>
    </w:r>
    <w:r w:rsidR="0014339C">
      <w:t>57/16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0562B5"/>
    <w:rsid w:val="000F0C80"/>
    <w:rsid w:val="000F68AC"/>
    <w:rsid w:val="00122CE6"/>
    <w:rsid w:val="0012595C"/>
    <w:rsid w:val="0014339C"/>
    <w:rsid w:val="0015754B"/>
    <w:rsid w:val="00167A45"/>
    <w:rsid w:val="0017049D"/>
    <w:rsid w:val="001A052D"/>
    <w:rsid w:val="001A1043"/>
    <w:rsid w:val="001F5F1A"/>
    <w:rsid w:val="00221738"/>
    <w:rsid w:val="00245AAE"/>
    <w:rsid w:val="00270605"/>
    <w:rsid w:val="002A3D3A"/>
    <w:rsid w:val="002A577B"/>
    <w:rsid w:val="002B4B1E"/>
    <w:rsid w:val="003038A0"/>
    <w:rsid w:val="00347B56"/>
    <w:rsid w:val="00353ACD"/>
    <w:rsid w:val="003C0F2A"/>
    <w:rsid w:val="003F271C"/>
    <w:rsid w:val="004052EA"/>
    <w:rsid w:val="004D127C"/>
    <w:rsid w:val="004D1A15"/>
    <w:rsid w:val="004E0233"/>
    <w:rsid w:val="004F4EF0"/>
    <w:rsid w:val="00512737"/>
    <w:rsid w:val="00527C04"/>
    <w:rsid w:val="00575BD4"/>
    <w:rsid w:val="005944A7"/>
    <w:rsid w:val="005A65D7"/>
    <w:rsid w:val="005D784B"/>
    <w:rsid w:val="005E392A"/>
    <w:rsid w:val="00640F3D"/>
    <w:rsid w:val="00641917"/>
    <w:rsid w:val="00693FAB"/>
    <w:rsid w:val="006951CE"/>
    <w:rsid w:val="006B0D58"/>
    <w:rsid w:val="006E3CDE"/>
    <w:rsid w:val="006E5648"/>
    <w:rsid w:val="007046CC"/>
    <w:rsid w:val="00744774"/>
    <w:rsid w:val="00760461"/>
    <w:rsid w:val="00765CC8"/>
    <w:rsid w:val="00791DC6"/>
    <w:rsid w:val="007A70EC"/>
    <w:rsid w:val="007F02FD"/>
    <w:rsid w:val="008068F2"/>
    <w:rsid w:val="008074FB"/>
    <w:rsid w:val="0083216F"/>
    <w:rsid w:val="0085146B"/>
    <w:rsid w:val="00855C07"/>
    <w:rsid w:val="00867989"/>
    <w:rsid w:val="008B03EF"/>
    <w:rsid w:val="008B163C"/>
    <w:rsid w:val="008B205A"/>
    <w:rsid w:val="009229A6"/>
    <w:rsid w:val="009D1154"/>
    <w:rsid w:val="009D6110"/>
    <w:rsid w:val="009F4ED6"/>
    <w:rsid w:val="00A05719"/>
    <w:rsid w:val="00A30D2E"/>
    <w:rsid w:val="00A4361C"/>
    <w:rsid w:val="00AC5066"/>
    <w:rsid w:val="00AE6B36"/>
    <w:rsid w:val="00B73BD2"/>
    <w:rsid w:val="00BF0B58"/>
    <w:rsid w:val="00C07A69"/>
    <w:rsid w:val="00C2699B"/>
    <w:rsid w:val="00C36B21"/>
    <w:rsid w:val="00C53C77"/>
    <w:rsid w:val="00C63B34"/>
    <w:rsid w:val="00C84E3C"/>
    <w:rsid w:val="00C86E8D"/>
    <w:rsid w:val="00CB4E78"/>
    <w:rsid w:val="00CC19DD"/>
    <w:rsid w:val="00CD2D78"/>
    <w:rsid w:val="00D140B1"/>
    <w:rsid w:val="00D3065F"/>
    <w:rsid w:val="00E04CB1"/>
    <w:rsid w:val="00E113E9"/>
    <w:rsid w:val="00E1175B"/>
    <w:rsid w:val="00E83EE3"/>
    <w:rsid w:val="00EB4DE6"/>
    <w:rsid w:val="00EC15DD"/>
    <w:rsid w:val="00F07C4B"/>
    <w:rsid w:val="00F12F0E"/>
    <w:rsid w:val="00F2096A"/>
    <w:rsid w:val="00F85021"/>
    <w:rsid w:val="00F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5C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C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C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C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C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5C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C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C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C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C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St-57/2016</izvorni_sadrzaj>
    <derivirana_varijabla naziv="DomainObject.Predmet.OznakaBroj_1">St-57/2016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VELIM-LOZINA, društvo s ograničenom odgovornošću za proizvodnju, poljoprivredu, trgovinu, ugostiteljstvo i turizam</izvorni_sadrzaj>
    <derivirana_varijabla naziv="DomainObject.Predmet.ProtustrankaFormated_1">  VELIM-LOZINA, društvo s ograničenom odgovornošću za proizvodnju, poljoprivredu, trgovinu, ugostiteljstvo i turizam</derivirana_varijabla>
  </DomainObject.Predmet.ProtustrankaFormated>
  <DomainObject.Predmet.ProtustrankaFormatedOIB>
    <izvorni_sadrzaj>  VELIM-LOZINA, društvo s ograničenom odgovornošću za proizvodnju, poljoprivredu, trgovinu, ugostiteljstvo i turizam, OIB 28118146493</izvorni_sadrzaj>
    <derivirana_varijabla naziv="DomainObject.Predmet.ProtustrankaFormatedOIB_1">  VELIM-LOZINA, društvo s ograničenom odgovornošću za proizvodnju, poljoprivredu, trgovinu, ugostiteljstvo i turizam, OIB 28118146493</derivirana_varijabla>
  </DomainObject.Predmet.ProtustrankaFormatedOIB>
  <DomainObject.Predmet.ProtustrankaFormatedWithAdress>
    <izvorni_sadrzaj> VELIM-LOZINA, društvo s ograničenom odgovornošću za proizvodnju, poljoprivredu, trgovinu, ugostiteljstvo i turizam, Velim Dolina, 22205 Slivno</izvorni_sadrzaj>
    <derivirana_varijabla naziv="DomainObject.Predmet.ProtustrankaFormatedWithAdress_1"> VELIM-LOZINA, društvo s ograničenom odgovornošću za proizvodnju, poljoprivredu, trgovinu, ugostiteljstvo i turizam, Velim Dolina, 22205 Slivno</derivirana_varijabla>
  </DomainObject.Predmet.ProtustrankaFormatedWithAdress>
  <DomainObject.Predmet.ProtustrankaFormatedWithAdressOIB>
    <izvorni_sadrzaj> VELIM-LOZINA, društvo s ograničenom odgovornošću za proizvodnju, poljoprivredu, trgovinu, ugostiteljstvo i turizam, OIB 28118146493, Velim Dolina, 22205 Slivno</izvorni_sadrzaj>
    <derivirana_varijabla naziv="DomainObject.Predmet.ProtustrankaFormatedWithAdressOIB_1"> VELIM-LOZINA, društvo s ograničenom odgovornošću za proizvodnju, poljoprivredu, trgovinu, ugostiteljstvo i turizam, OIB 28118146493, Velim Dolina, 22205 Slivno</derivirana_varijabla>
  </DomainObject.Predmet.ProtustrankaFormatedWithAdressOIB>
  <DomainObject.Predmet.ProtustrankaWithAdress>
    <izvorni_sadrzaj>VELIM-LOZINA, društvo s ograničenom odgovornošću za proizvodnju, poljoprivredu, trgovinu, ugostiteljstvo i turizam Velim Dolina, 22205 Slivno</izvorni_sadrzaj>
    <derivirana_varijabla naziv="DomainObject.Predmet.ProtustrankaWithAdress_1">VELIM-LOZINA, društvo s ograničenom odgovornošću za proizvodnju, poljoprivredu, trgovinu, ugostiteljstvo i turizam Velim Dolina, 22205 Slivno</derivirana_varijabla>
  </DomainObject.Predmet.ProtustrankaWithAdress>
  <DomainObject.Predmet.ProtustrankaWithAdressOIB>
    <izvorni_sadrzaj>VELIM-LOZINA, društvo s ograničenom odgovornošću za proizvodnju, poljoprivredu, trgovinu, ugostiteljstvo i turizam, OIB 28118146493, Velim Dolina, 22205 Slivno</izvorni_sadrzaj>
    <derivirana_varijabla naziv="DomainObject.Predmet.ProtustrankaWithAdressOIB_1">VELIM-LOZINA, društvo s ograničenom odgovornošću za proizvodnju, poljoprivredu, trgovinu, ugostiteljstvo i turizam, OIB 28118146493, Velim Dolina, 22205 Slivno</derivirana_varijabla>
  </DomainObject.Predmet.ProtustrankaWithAdressOIB>
  <DomainObject.Predmet.ProtustrankaNazivFormated>
    <izvorni_sadrzaj>VELIM-LOZINA, društvo s ograničenom odgovornošću za proizvodnju, poljoprivredu, trgovinu, ugostiteljstvo i turizam</izvorni_sadrzaj>
    <derivirana_varijabla naziv="DomainObject.Predmet.ProtustrankaNazivFormated_1">VELIM-LOZINA, društvo s ograničenom odgovornošću za proizvodnju, poljoprivredu, trgovinu, ugostiteljstvo i turizam</derivirana_varijabla>
  </DomainObject.Predmet.ProtustrankaNazivFormated>
  <DomainObject.Predmet.ProtustrankaNazivFormatedOIB>
    <izvorni_sadrzaj>VELIM-LOZINA, društvo s ograničenom odgovornošću za proizvodnju, poljoprivredu, trgovinu, ugostiteljstvo i turizam, OIB 28118146493</izvorni_sadrzaj>
    <derivirana_varijabla naziv="DomainObject.Predmet.ProtustrankaNazivFormatedOIB_1">VELIM-LOZINA, društvo s ograničenom odgovornošću za proizvodnju, poljoprivredu, trgovinu, ugostiteljstvo i turizam, OIB 28118146493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VELIM-LOZINA, društvo s ograničenom odgovornošću za proizvodnju, poljoprivredu, trgovinu, ugostiteljstvo i turizam</item>
    </izvorni_sadrzaj>
    <derivirana_varijabla naziv="DomainObject.Predmet.ProtuStrankaListFormated_1">
      <item>VELIM-LOZINA, društvo s ograničenom odgovornošću za proizvodnju, poljoprivredu, trgovinu, ugostiteljstvo i turizam</item>
    </derivirana_varijabla>
  </DomainObject.Predmet.ProtuStrankaListFormated>
  <DomainObject.Predmet.ProtuStrankaListFormatedOIB>
    <izvorni_sadrzaj>
      <item>VELIM-LOZINA, društvo s ograničenom odgovornošću za proizvodnju, poljoprivredu, trgovinu, ugostiteljstvo i turizam, OIB 28118146493</item>
    </izvorni_sadrzaj>
    <derivirana_varijabla naziv="DomainObject.Predmet.ProtuStrankaListFormatedOIB_1">
      <item>VELIM-LOZINA, društvo s ograničenom odgovornošću za proizvodnju, poljoprivredu, trgovinu, ugostiteljstvo i turizam, OIB 28118146493</item>
    </derivirana_varijabla>
  </DomainObject.Predmet.ProtuStrankaListFormatedOIB>
  <DomainObject.Predmet.ProtuStrankaListFormatedWithAdress>
    <izvorni_sadrzaj>
      <item>VELIM-LOZINA, društvo s ograničenom odgovornošću za proizvodnju, poljoprivredu, trgovinu, ugostiteljstvo i turizam, Velim Dolina, 22205 Slivno</item>
    </izvorni_sadrzaj>
    <derivirana_varijabla naziv="DomainObject.Predmet.ProtuStrankaListFormatedWithAdress_1">
      <item>VELIM-LOZINA, društvo s ograničenom odgovornošću za proizvodnju, poljoprivredu, trgovinu, ugostiteljstvo i turizam, Velim Dolina, 22205 Slivno</item>
    </derivirana_varijabla>
  </DomainObject.Predmet.ProtuStrankaListFormatedWithAdress>
  <DomainObject.Predmet.ProtuStrankaListFormatedWithAdressOIB>
    <izvorni_sadrzaj>
      <item>VELIM-LOZINA, društvo s ograničenom odgovornošću za proizvodnju, poljoprivredu, trgovinu, ugostiteljstvo i turizam, OIB 28118146493, Velim Dolina, 22205 Slivno</item>
    </izvorni_sadrzaj>
    <derivirana_varijabla naziv="DomainObject.Predmet.ProtuStrankaListFormatedWithAdressOIB_1">
      <item>VELIM-LOZINA, društvo s ograničenom odgovornošću za proizvodnju, poljoprivredu, trgovinu, ugostiteljstvo i turizam, OIB 28118146493, Velim Dolina, 22205 Slivno</item>
    </derivirana_varijabla>
  </DomainObject.Predmet.ProtuStrankaListFormatedWithAdressOIB>
  <DomainObject.Predmet.ProtuStrankaListNazivFormated>
    <izvorni_sadrzaj>
      <item>VELIM-LOZINA, društvo s ograničenom odgovornošću za proizvodnju, poljoprivredu, trgovinu, ugostiteljstvo i turizam</item>
    </izvorni_sadrzaj>
    <derivirana_varijabla naziv="DomainObject.Predmet.ProtuStrankaListNazivFormated_1">
      <item>VELIM-LOZINA, društvo s ograničenom odgovornošću za proizvodnju, poljoprivredu, trgovinu, ugostiteljstvo i turizam</item>
    </derivirana_varijabla>
  </DomainObject.Predmet.ProtuStrankaListNazivFormated>
  <DomainObject.Predmet.ProtuStrankaListNazivFormatedOIB>
    <izvorni_sadrzaj>
      <item>VELIM-LOZINA, društvo s ograničenom odgovornošću za proizvodnju, poljoprivredu, trgovinu, ugostiteljstvo i turizam, OIB 28118146493</item>
    </izvorni_sadrzaj>
    <derivirana_varijabla naziv="DomainObject.Predmet.ProtuStrankaListNazivFormatedOIB_1">
      <item>VELIM-LOZINA, društvo s ograničenom odgovornošću za proizvodnju, poljoprivredu, trgovinu, ugostiteljstvo i turizam, OIB 28118146493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VELIM-LOZINA, društvo s ograničenom odgovornošću za proizvodnju, poljoprivredu, trgovinu, ugostiteljstvo i turizam</izvorni_sadrzaj>
    <derivirana_varijabla naziv="DomainObject.Predmet.ProtustrankaIDrugi_1">VELIM-LOZINA, društvo s ograničenom odgovornošću za proizvodnju, poljoprivredu, trgovinu, ugostiteljstvo i turizam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VELIM-LOZINA, društvo s ograničenom odgovornošću za proizvodnju, poljoprivredu, trgovinu, ugostiteljstvo i turizam, OIB 28118146493, Velim Dolina, 22205 Slivno</izvorni_sadrzaj>
    <derivirana_varijabla naziv="DomainObject.Predmet.ProtustrankaIDrugiAdressOIB_1">VELIM-LOZINA, društvo s ograničenom odgovornošću za proizvodnju, poljoprivredu, trgovinu, ugostiteljstvo i turizam, OIB 28118146493, Velim Dolina, 22205 Slivno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VELIM-LOZINA, društvo s ograničenom odgovornošću za proizvodnju, poljoprivredu, trgovinu, ugostiteljstvo i turizam</item>
      <item>FINA,RC SPLIT,Podružnica Dubrovnik</item>
    </izvorni_sadrzaj>
    <derivirana_varijabla naziv="DomainObject.Predmet.SudioniciListNaziv_1">
      <item>VELIM-LOZINA, društvo s ograničenom odgovornošću za proizvodnju, poljoprivredu, trgovinu, ugostiteljstvo i turizam</item>
      <item>FINA,RC SPLIT,Podružnica Dubrovnik</item>
    </derivirana_varijabla>
  </DomainObject.Predmet.SudioniciListNaziv>
  <DomainObject.Predmet.SudioniciListAdressOIB>
    <izvorni_sadrzaj>
      <item>VELIM-LOZINA, društvo s ograničenom odgovornošću za proizvodnju, poljoprivredu, trgovinu, ugostiteljstvo i turizam, OIB 28118146493, Velim Dolina,22205 Slivno</item>
      <item>FINA,RC SPLIT,Podružnica Dubrovnik, OIB 85821130368</item>
    </izvorni_sadrzaj>
    <derivirana_varijabla naziv="DomainObject.Predmet.SudioniciListAdressOIB_1">
      <item>VELIM-LOZINA, društvo s ograničenom odgovornošću za proizvodnju, poljoprivredu, trgovinu, ugostiteljstvo i turizam, OIB 28118146493, Velim Dolina,22205 Slivno</item>
      <item>FINA,RC SPLIT,Podružnica Dubrovnik,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28118146493</item>
      <item>, OIB 85821130368</item>
    </izvorni_sadrzaj>
    <derivirana_varijabla naziv="DomainObject.Predmet.SudioniciListNazivOIB_1">
      <item>, OIB 28118146493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463</properties:Words>
  <properties:Characters>2539</properties:Characters>
  <properties:Lines>94</properties:Lines>
  <properties:Paragraphs>31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2016-04-07T08:16:00Z</dcterms:created>
  <dc:creator>mgulin1</dc:creator>
  <cp:lastModifiedBy>Marina Gulin</cp:lastModifiedBy>
  <dcterms:modified xmlns:xsi="http://www.w3.org/2001/XMLSchema-instance" xsi:type="dcterms:W3CDTF">2016-04-18T10:01:00Z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