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f518" w14:paraId="8aaf518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SUVENIR, d.o.o., Kaštel Gomilica, Milinkovo 24, OIB: 91739711729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11. 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SUVENIR, d.o.o., Kaštel Gomilica, Milinkovo 24, OIB: 91739711729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2.356,09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blokadi računa i novčanih sredstava ovršenika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CA2FAD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11. srpnja</w:t>
      </w:r>
      <w:r w:rsidR="00F32994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1C3C0A" w:rsidRPr="001C3C0A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F32994">
          <w:rPr>
            <w:rFonts w:hAnsi="Times New Roman" w:ascii="Times New Roman"/>
            <w:sz w:val="24"/>
            <w:szCs w:val="24"/>
            <w:lang w:val="hr-HR"/>
          </w:rPr>
          <w:t>15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A2FAD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1C3C0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F32994">
      <w:rPr>
        <w:rFonts w:hAnsi="Times New Roman" w:ascii="Times New Roman"/>
        <w:sz w:val="24"/>
        <w:szCs w:val="24"/>
        <w:lang w:val="hr-HR"/>
      </w:rPr>
      <w:t>15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A2FAD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1C3C0A"/>
    <w:rsid w:val="00254AC3"/>
    <w:rsid w:val="00277B57"/>
    <w:rsid w:val="00391B1C"/>
    <w:rsid w:val="00434FCD"/>
    <w:rsid w:val="005E2A83"/>
    <w:rsid w:val="00736ADD"/>
    <w:rsid w:val="00A96238"/>
    <w:rsid w:val="00AD128E"/>
    <w:rsid w:val="00B41223"/>
    <w:rsid w:val="00CA2FAD"/>
    <w:rsid w:val="00E0463E"/>
    <w:rsid w:val="00E47ECC"/>
    <w:rsid w:val="00F3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C3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C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3C0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3C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3C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C3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C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3C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3C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3C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SUVENIR, društvo s ograničenom odgovornošću za proizvodnju i trgovinu</izvorni_sadrzaj>
    <derivirana_varijabla naziv="DomainObject.Predmet.ProtustrankaFormated_1">  SUVENIR, društvo s ograničenom odgovornošću za proizvodnju i trgovinu</derivirana_varijabla>
  </DomainObject.Predmet.ProtustrankaFormated>
  <DomainObject.Predmet.ProtustrankaFormatedOIB>
    <izvorni_sadrzaj>  SUVENIR, društvo s ograničenom odgovornošću za proizvodnju i trgovinu, OIB 91739711729</izvorni_sadrzaj>
    <derivirana_varijabla naziv="DomainObject.Predmet.ProtustrankaFormatedOIB_1">  SUVENIR, društvo s ograničenom odgovornošću za proizvodnju i trgovinu, OIB 91739711729</derivirana_varijabla>
  </DomainObject.Predmet.ProtustrankaFormatedOIB>
  <DomainObject.Predmet.ProtustrankaFormatedWithAdress>
    <izvorni_sadrzaj> SUVENIR, društvo s ograničenom odgovornošću za proizvodnju i trgovinu, Milinkovo 24, 21214 Kaštel Gomilica</izvorni_sadrzaj>
    <derivirana_varijabla naziv="DomainObject.Predmet.ProtustrankaFormatedWithAdress_1"> SUVENIR, društvo s ograničenom odgovornošću za proizvodnju i trgovinu, Milinkovo 24, 21214 Kaštel Gomilica</derivirana_varijabla>
  </DomainObject.Predmet.ProtustrankaFormatedWithAdress>
  <DomainObject.Predmet.ProtustrankaFormatedWithAdressOIB>
    <izvorni_sadrzaj> SUVENIR, društvo s ograničenom odgovornošću za proizvodnju i trgovinu, OIB 91739711729, Milinkovo 24, 21214 Kaštel Gomilica</izvorni_sadrzaj>
    <derivirana_varijabla naziv="DomainObject.Predmet.ProtustrankaFormatedWithAdressOIB_1"> SUVENIR, društvo s ograničenom odgovornošću za proizvodnju i trgovinu, OIB 91739711729, Milinkovo 24, 21214 Kaštel Gomilica</derivirana_varijabla>
  </DomainObject.Predmet.ProtustrankaFormatedWithAdressOIB>
  <DomainObject.Predmet.ProtustrankaWithAdress>
    <izvorni_sadrzaj>SUVENIR, društvo s ograničenom odgovornošću za proizvodnju i trgovinu Milinkovo 24, 21214 Kaštel Gomilica</izvorni_sadrzaj>
    <derivirana_varijabla naziv="DomainObject.Predmet.ProtustrankaWithAdress_1">SUVENIR, društvo s ograničenom odgovornošću za proizvodnju i trgovinu Milinkovo 24, 21214 Kaštel Gomilica</derivirana_varijabla>
  </DomainObject.Predmet.ProtustrankaWithAdress>
  <DomainObject.Predmet.ProtustrankaWithAdressOIB>
    <izvorni_sadrzaj>SUVENIR, društvo s ograničenom odgovornošću za proizvodnju i trgovinu, OIB 91739711729, Milinkovo 24, 21214 Kaštel Gomilica</izvorni_sadrzaj>
    <derivirana_varijabla naziv="DomainObject.Predmet.ProtustrankaWithAdressOIB_1">SUVENIR, društvo s ograničenom odgovornošću za proizvodnju i trgovinu, OIB 91739711729, Milinkovo 24, 21214 Kaštel Gomilica</derivirana_varijabla>
  </DomainObject.Predmet.ProtustrankaWithAdressOIB>
  <DomainObject.Predmet.ProtustrankaNazivFormated>
    <izvorni_sadrzaj>SUVENIR, društvo s ograničenom odgovornošću za proizvodnju i trgovinu</izvorni_sadrzaj>
    <derivirana_varijabla naziv="DomainObject.Predmet.ProtustrankaNazivFormated_1">SUVENIR, društvo s ograničenom odgovornošću za proizvodnju i trgovinu</derivirana_varijabla>
  </DomainObject.Predmet.ProtustrankaNazivFormated>
  <DomainObject.Predmet.ProtustrankaNazivFormatedOIB>
    <izvorni_sadrzaj>SUVENIR, društvo s ograničenom odgovornošću za proizvodnju i trgovinu, OIB 91739711729</izvorni_sadrzaj>
    <derivirana_varijabla naziv="DomainObject.Predmet.ProtustrankaNazivFormatedOIB_1">SUVENIR, društvo s ograničenom odgovornošću za proizvodnju i trgovinu, OIB 91739711729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2356.09</izvorni_sadrzaj>
    <derivirana_varijabla naziv="DomainObject.Predmet.TrenutnaVrijednost_1">2356.09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SUVENIR, društvo s ograničenom odgovornošću za proizvodnju i trgovinu</item>
    </izvorni_sadrzaj>
    <derivirana_varijabla naziv="DomainObject.Predmet.ProtuStrankaListFormated_1">
      <item>SUVENIR, društvo s ograničenom odgovornošću za proizvodnju i trgovinu</item>
    </derivirana_varijabla>
  </DomainObject.Predmet.ProtuStrankaListFormated>
  <DomainObject.Predmet.ProtuStrankaListFormatedOIB>
    <izvorni_sadrzaj>
      <item>SUVENIR, društvo s ograničenom odgovornošću za proizvodnju i trgovinu, OIB 91739711729</item>
    </izvorni_sadrzaj>
    <derivirana_varijabla naziv="DomainObject.Predmet.ProtuStrankaListFormatedOIB_1">
      <item>SUVENIR, društvo s ograničenom odgovornošću za proizvodnju i trgovinu, OIB 91739711729</item>
    </derivirana_varijabla>
  </DomainObject.Predmet.ProtuStrankaListFormatedOIB>
  <DomainObject.Predmet.ProtuStrankaListFormatedWithAdress>
    <izvorni_sadrzaj>
      <item>SUVENIR, društvo s ograničenom odgovornošću za proizvodnju i trgovinu, Milinkovo 24, 21214 Kaštel Gomilica</item>
    </izvorni_sadrzaj>
    <derivirana_varijabla naziv="DomainObject.Predmet.ProtuStrankaListFormatedWithAdress_1">
      <item>SUVENIR, društvo s ograničenom odgovornošću za proizvodnju i trgovinu, Milinkovo 24, 21214 Kaštel Gomilica</item>
    </derivirana_varijabla>
  </DomainObject.Predmet.ProtuStrankaListFormatedWithAdress>
  <DomainObject.Predmet.ProtuStrankaListFormatedWithAdressOIB>
    <izvorni_sadrzaj>
      <item>SUVENIR, društvo s ograničenom odgovornošću za proizvodnju i trgovinu, OIB 91739711729, Milinkovo 24, 21214 Kaštel Gomilica</item>
    </izvorni_sadrzaj>
    <derivirana_varijabla naziv="DomainObject.Predmet.ProtuStrankaListFormatedWithAdressOIB_1">
      <item>SUVENIR, društvo s ograničenom odgovornošću za proizvodnju i trgovinu, OIB 91739711729, Milinkovo 24, 21214 Kaštel Gomilica</item>
    </derivirana_varijabla>
  </DomainObject.Predmet.ProtuStrankaListFormatedWithAdressOIB>
  <DomainObject.Predmet.ProtuStrankaListNazivFormated>
    <izvorni_sadrzaj>
      <item>SUVENIR, društvo s ograničenom odgovornošću za proizvodnju i trgovinu</item>
    </izvorni_sadrzaj>
    <derivirana_varijabla naziv="DomainObject.Predmet.ProtuStrankaListNazivFormated_1">
      <item>SUVENIR, društvo s ograničenom odgovornošću za proizvodnju i trgovinu</item>
    </derivirana_varijabla>
  </DomainObject.Predmet.ProtuStrankaListNazivFormated>
  <DomainObject.Predmet.ProtuStrankaListNazivFormatedOIB>
    <izvorni_sadrzaj>
      <item>SUVENIR, društvo s ograničenom odgovornošću za proizvodnju i trgovinu, OIB 91739711729</item>
    </izvorni_sadrzaj>
    <derivirana_varijabla naziv="DomainObject.Predmet.ProtuStrankaListNazivFormatedOIB_1">
      <item>SUVENIR, društvo s ograničenom odgovornošću za proizvodnju i trgovinu, OIB 91739711729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SUVENIR, društvo s ograničenom odgovornošću za proizvodnju i trgovinu</izvorni_sadrzaj>
    <derivirana_varijabla naziv="DomainObject.Predmet.ProtustrankaIDrugi_1">SUVENIR, društvo s ograničenom odgovornošću za proizvodnju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SUVENIR, društvo s ograničenom odgovornošću za proizvodnju i trgovinu, OIB 91739711729, Milinkovo 24, 21214 Kaštel Gomilica</izvorni_sadrzaj>
    <derivirana_varijabla naziv="DomainObject.Predmet.ProtustrankaIDrugiAdressOIB_1">SUVENIR, društvo s ograničenom odgovornošću za proizvodnju i trgovinu, OIB 91739711729, Milinkovo 24,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SUVENIR, društvo s ograničenom odgovornošću za proizvodnju i trgovinu</item>
      <item>FINANCIJSKA AGENCIJA,RC SPLIT</item>
    </izvorni_sadrzaj>
    <derivirana_varijabla naziv="DomainObject.Predmet.SudioniciListNaziv_1">
      <item>SUVENIR, društvo s ograničenom odgovornošću za proizvodnju i trgovinu</item>
      <item>FINANCIJSKA AGENCIJA,RC SPLIT</item>
    </derivirana_varijabla>
  </DomainObject.Predmet.SudioniciListNaziv>
  <DomainObject.Predmet.SudioniciListAdressOIB>
    <izvorni_sadrzaj>
      <item>SUVENIR, društvo s ograničenom odgovornošću za proizvodnju i trgovinu, OIB 91739711729, Milinkovo 24,21214 Kaštel Gomilica</item>
      <item>FINANCIJSKA AGENCIJA,RC SPLIT, OIB 85821130368, Mažuranićevo šetalište 24b,21000 Split</item>
    </izvorni_sadrzaj>
    <derivirana_varijabla naziv="DomainObject.Predmet.SudioniciListAdressOIB_1">
      <item>SUVENIR, društvo s ograničenom odgovornošću za proizvodnju i trgovinu, OIB 91739711729, Milinkovo 24,21214 Kaštel Gomilica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91739711729</item>
      <item>, OIB 85821130368</item>
    </izvorni_sadrzaj>
    <derivirana_varijabla naziv="DomainObject.Predmet.SudioniciListNazivOIB_1">
      <item>, OIB 91739711729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97DA7-1004-48F0-B025-C9F441683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2268</properties:Characters>
  <properties:Lines>73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2016-07-11T07:49:00Z</cp:lastPrinted>
  <dcterms:modified xmlns:xsi="http://www.w3.org/2001/XMLSchema-instance" xsi:type="dcterms:W3CDTF">2016-07-11T07:58:00Z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