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Republika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Hrvatska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Trgovački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sud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u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5c59b4c" w14:paraId="5c59b4c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AD5185" w:rsidR="00CF7B33" w:rsidRPr="00CF7B33">
            <w:pPr>
              <w:jc w:val="right"/>
            </w:pPr>
            <w:r w:rsidRPr="00CF7B33">
              <w:t>Poslovni broj: 5 St-</w:t>
            </w:r>
            <w:r w:rsidR="00AD5185">
              <w:t>724/15-10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AD5185">
        <w:t xml:space="preserve"> </w:t>
      </w:r>
      <w:r w:rsidR="00AD5185" w:rsidRPr="00AD5185">
        <w:t xml:space="preserve">METEOR GRADITELJSTVO d.o.o., Varaždin, </w:t>
      </w:r>
      <w:proofErr w:type="spellStart"/>
      <w:r w:rsidR="00AD5185" w:rsidRPr="00AD5185">
        <w:t>Optujska</w:t>
      </w:r>
      <w:proofErr w:type="spellEnd"/>
      <w:r w:rsidR="00AD5185" w:rsidRPr="00AD5185">
        <w:t xml:space="preserve"> 12, OIB: 06381817290</w:t>
      </w:r>
      <w:r w:rsidR="00AD5185">
        <w:t>, 12</w:t>
      </w:r>
      <w:r w:rsidR="009B6C00">
        <w:t>. rujna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AD5185">
        <w:t xml:space="preserve"> </w:t>
      </w:r>
      <w:r w:rsidR="00AD5185" w:rsidRPr="00AD5185">
        <w:t xml:space="preserve">METEOR GRADITELJSTVO d.o.o., Varaždin, </w:t>
      </w:r>
      <w:proofErr w:type="spellStart"/>
      <w:r w:rsidR="00AD5185" w:rsidRPr="00AD5185">
        <w:t>Optujska</w:t>
      </w:r>
      <w:proofErr w:type="spellEnd"/>
      <w:r w:rsidR="00AD5185" w:rsidRPr="00AD5185">
        <w:t xml:space="preserve"> 12, OIB: 06381817290</w:t>
      </w:r>
      <w:r w:rsidR="00740000">
        <w:t xml:space="preserve">, </w:t>
      </w:r>
      <w:r w:rsidR="00CB6C18">
        <w:t xml:space="preserve">iznosi </w:t>
      </w:r>
      <w:r w:rsidR="00AD5185">
        <w:t>8.460.512,06</w:t>
      </w:r>
      <w:r w:rsidR="00286FC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AD5185">
        <w:t xml:space="preserve"> Erna </w:t>
      </w:r>
      <w:proofErr w:type="spellStart"/>
      <w:r w:rsidR="00AD5185">
        <w:t>Paripović</w:t>
      </w:r>
      <w:proofErr w:type="spellEnd"/>
      <w:r w:rsidR="00AD5185">
        <w:t xml:space="preserve">, Varaždin, </w:t>
      </w:r>
      <w:proofErr w:type="spellStart"/>
      <w:r w:rsidR="00AD5185">
        <w:t>Optujska</w:t>
      </w:r>
      <w:proofErr w:type="spellEnd"/>
      <w:r w:rsidR="00AD5185">
        <w:t xml:space="preserve"> 16, OIB: 46793811089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AD5185">
        <w:t>12</w:t>
      </w:r>
      <w:r w:rsidR="009B6C00">
        <w:t>. rujna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 xml:space="preserve">Za točnost </w:t>
      </w:r>
      <w:proofErr w:type="spellStart"/>
      <w:r w:rsidRPr="00102896">
        <w:t>otpravka</w:t>
      </w:r>
      <w:proofErr w:type="spellEnd"/>
      <w:r w:rsidRPr="00102896">
        <w:t xml:space="preserve">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EE9" w:rsidR="002D7EE9">
      <w:r>
        <w:separator/>
      </w:r>
    </w:p>
  </w:endnote>
  <w:endnote w:id="0" w:type="continuationSeparator">
    <w:p w:rsidRDefault="002D7EE9" w:rsidR="002D7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EE9" w:rsidR="002D7EE9">
      <w:r>
        <w:separator/>
      </w:r>
    </w:p>
  </w:footnote>
  <w:footnote w:id="0" w:type="continuationSeparator">
    <w:p w:rsidRDefault="002D7EE9" w:rsidR="002D7E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D7EE9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D5185"/>
    <w:rsid w:val="00AE50E3"/>
    <w:rsid w:val="00AF154A"/>
    <w:rsid w:val="00AF2C11"/>
    <w:rsid w:val="00AF4394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39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4394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439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439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39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4394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439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439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veljače 2016.</izvorni_sadrzaj>
    <derivirana_varijabla naziv="DomainObject.Predmet.DatumRjesavanja_1">29.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St-455/13</izvorni_sadrzaj>
    <derivirana_varijabla naziv="DomainObject.Predmet.Opis_1">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St-724/2015</izvorni_sadrzaj>
    <derivirana_varijabla naziv="DomainObject.Predmet.OznakaBroj_1">St-724/2015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METEOR GRADITELJSTVO društvo s ograničenom odgovornošću za građevinu i trgovinu</izvorni_sadrzaj>
    <derivirana_varijabla naziv="DomainObject.Predmet.ProtustrankaFormated_1">  METEOR GRADITELJSTVO društvo s ograničenom odgovornošću za građevinu i trgovinu</derivirana_varijabla>
  </DomainObject.Predmet.ProtustrankaFormated>
  <DomainObject.Predmet.ProtustrankaFormatedOIB>
    <izvorni_sadrzaj>  METEOR GRADITELJSTVO društvo s ograničenom odgovornošću za građevinu i trgovinu, OIB 06381817290</izvorni_sadrzaj>
    <derivirana_varijabla naziv="DomainObject.Predmet.ProtustrankaFormatedOIB_1">  METEOR GRADITELJSTVO društvo s ograničenom odgovornošću za građevinu i trgovinu, OIB 06381817290</derivirana_varijabla>
  </DomainObject.Predmet.ProtustrankaFormatedOIB>
  <DomainObject.Predmet.ProtustrankaFormatedWithAdress>
    <izvorni_sadrzaj> METEOR GRADITELJSTVO društvo s ograničenom odgovornošću za građevinu i trgovinu, Optujska 12, 42000 Varaždin</izvorni_sadrzaj>
    <derivirana_varijabla naziv="DomainObject.Predmet.ProtustrankaFormatedWithAdress_1"> METEOR GRADITELJSTVO društvo s ograničenom odgovornošću za građevinu i trgovinu, Optujska 12, 42000 Varaždin</derivirana_varijabla>
  </DomainObject.Predmet.ProtustrankaFormatedWithAdress>
  <DomainObject.Predmet.ProtustrankaFormatedWithAdressOIB>
    <izvorni_sadrzaj> METEOR GRADITELJSTVO društvo s ograničenom odgovornošću za građevinu i trgovinu, OIB 06381817290, Optujska 12, 42000 Varaždin</izvorni_sadrzaj>
    <derivirana_varijabla naziv="DomainObject.Predmet.ProtustrankaFormatedWithAdressOIB_1"> METEOR GRADITELJSTVO društvo s ograničenom odgovornošću za građevinu i trgovinu, OIB 06381817290, Optujska 12, 42000 Varaždin</derivirana_varijabla>
  </DomainObject.Predmet.ProtustrankaFormatedWithAdressOIB>
  <DomainObject.Predmet.ProtustrankaWithAdress>
    <izvorni_sadrzaj>METEOR GRADITELJSTVO društvo s ograničenom odgovornošću za građevinu i trgovinu Optujska 12, 42000 Varaždin</izvorni_sadrzaj>
    <derivirana_varijabla naziv="DomainObject.Predmet.ProtustrankaWithAdress_1">METEOR GRADITELJSTVO društvo s ograničenom odgovornošću za građevinu i trgovinu Optujska 12, 42000 Varaždin</derivirana_varijabla>
  </DomainObject.Predmet.ProtustrankaWithAdress>
  <DomainObject.Predmet.ProtustrankaWithAdressOIB>
    <izvorni_sadrzaj>METEOR GRADITELJSTVO društvo s ograničenom odgovornošću za građevinu i trgovinu, OIB 06381817290, Optujska 12, 42000 Varaždin</izvorni_sadrzaj>
    <derivirana_varijabla naziv="DomainObject.Predmet.ProtustrankaWithAdressOIB_1">METEOR GRADITELJSTVO društvo s ograničenom odgovornošću za građevinu i trgovinu, OIB 06381817290, Optujska 12, 42000 Varaždin</derivirana_varijabla>
  </DomainObject.Predmet.ProtustrankaWithAdressOIB>
  <DomainObject.Predmet.ProtustrankaNazivFormated>
    <izvorni_sadrzaj>METEOR GRADITELJSTVO društvo s ograničenom odgovornošću za građevinu i trgovinu</izvorni_sadrzaj>
    <derivirana_varijabla naziv="DomainObject.Predmet.ProtustrankaNazivFormated_1">METEOR GRADITELJSTVO društvo s ograničenom odgovornošću za građevinu i trgovinu</derivirana_varijabla>
  </DomainObject.Predmet.ProtustrankaNazivFormated>
  <DomainObject.Predmet.ProtustrankaNazivFormatedOIB>
    <izvorni_sadrzaj>METEOR GRADITELJSTVO društvo s ograničenom odgovornošću za građevinu i trgovinu, OIB 06381817290</izvorni_sadrzaj>
    <derivirana_varijabla naziv="DomainObject.Predmet.ProtustrankaNazivFormatedOIB_1">METEOR GRADITELJSTVO društvo s ograničenom odgovornošću za građevinu i trgovinu, OIB 06381817290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7234726.02</izvorni_sadrzaj>
    <derivirana_varijabla naziv="DomainObject.Predmet.TrenutnaVrijednost_1">7234726.02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METEOR GRADITELJSTVO društvo s ograničenom odgovornošću za građevinu i trgovinu</item>
    </izvorni_sadrzaj>
    <derivirana_varijabla naziv="DomainObject.Predmet.ProtuStrankaListFormated_1">
      <item>METEOR GRADITELJSTVO društvo s ograničenom odgovornošću za građevinu i trgovinu</item>
    </derivirana_varijabla>
  </DomainObject.Predmet.ProtuStrankaListFormated>
  <DomainObject.Predmet.ProtuStrankaListFormatedOIB>
    <izvorni_sadrzaj>
      <item>METEOR GRADITELJSTVO društvo s ograničenom odgovornošću za građevinu i trgovinu, OIB 06381817290</item>
    </izvorni_sadrzaj>
    <derivirana_varijabla naziv="DomainObject.Predmet.ProtuStrankaListFormatedOIB_1">
      <item>METEOR GRADITELJSTVO društvo s ograničenom odgovornošću za građevinu i trgovinu, OIB 06381817290</item>
    </derivirana_varijabla>
  </DomainObject.Predmet.ProtuStrankaListFormatedOIB>
  <DomainObject.Predmet.ProtuStrankaListFormatedWithAdress>
    <izvorni_sadrzaj>
      <item>METEOR GRADITELJSTVO društvo s ograničenom odgovornošću za građevinu i trgovinu, Optujska 12, 42000 Varaždin</item>
    </izvorni_sadrzaj>
    <derivirana_varijabla naziv="DomainObject.Predmet.ProtuStrankaListFormatedWithAdress_1">
      <item>METEOR GRADITELJSTVO društvo s ograničenom odgovornošću za građevinu i trgovinu, Optujska 12, 42000 Varaždin</item>
    </derivirana_varijabla>
  </DomainObject.Predmet.ProtuStrankaListFormatedWithAdress>
  <DomainObject.Predmet.ProtuStrankaListFormatedWithAdressOIB>
    <izvorni_sadrzaj>
      <item>METEOR GRADITELJSTVO društvo s ograničenom odgovornošću za građevinu i trgovinu, OIB 06381817290, Optujska 12, 42000 Varaždin</item>
    </izvorni_sadrzaj>
    <derivirana_varijabla naziv="DomainObject.Predmet.ProtuStrankaListFormatedWithAdressOIB_1">
      <item>METEOR GRADITELJSTVO društvo s ograničenom odgovornošću za građevinu i trgovinu, OIB 06381817290, Optujska 12, 42000 Varaždin</item>
    </derivirana_varijabla>
  </DomainObject.Predmet.ProtuStrankaListFormatedWithAdressOIB>
  <DomainObject.Predmet.ProtuStrankaListNazivFormated>
    <izvorni_sadrzaj>
      <item>METEOR GRADITELJSTVO društvo s ograničenom odgovornošću za građevinu i trgovinu</item>
    </izvorni_sadrzaj>
    <derivirana_varijabla naziv="DomainObject.Predmet.ProtuStrankaListNazivFormated_1">
      <item>METEOR GRADITELJSTVO društvo s ograničenom odgovornošću za građevinu i trgovinu</item>
    </derivirana_varijabla>
  </DomainObject.Predmet.ProtuStrankaListNazivFormated>
  <DomainObject.Predmet.ProtuStrankaListNazivFormatedOIB>
    <izvorni_sadrzaj>
      <item>METEOR GRADITELJSTVO društvo s ograničenom odgovornošću za građevinu i trgovinu, OIB 06381817290</item>
    </izvorni_sadrzaj>
    <derivirana_varijabla naziv="DomainObject.Predmet.ProtuStrankaListNazivFormatedOIB_1">
      <item>METEOR GRADITELJSTVO društvo s ograničenom odgovornošću za građevinu i trgovinu, OIB 06381817290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METEOR GRADITELJSTVO društvo s ograničenom odgovornošću za građevinu i trgovinu</izvorni_sadrzaj>
    <derivirana_varijabla naziv="DomainObject.Predmet.ProtustrankaIDrugi_1">METEOR GRADITELJSTVO društvo s ograničenom odgovornošću za građevinu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METEOR GRADITELJSTVO društvo s ograničenom odgovornošću za građevinu i trgovinu, OIB 06381817290, Optujska 12, 42000 Varaždin</izvorni_sadrzaj>
    <derivirana_varijabla naziv="DomainObject.Predmet.ProtustrankaIDrugiAdressOIB_1">METEOR GRADITELJSTVO društvo s ograničenom odgovornošću za građevinu i trgovinu, OIB 06381817290, Optujska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St-724/2015-5</izvorni_sadrzaj>
    <derivirana_varijabla naziv="DomainObject.Predmet.OdlukaRjesenje.Oznaka_1">St-724/2015-5</derivirana_varijabla>
  </DomainObject.Predmet.OdlukaRjesenje.Oznaka>
  <DomainObject.Predmet.SudioniciListNaziv>
    <izvorni_sadrzaj>
      <item>Financijska agencija</item>
      <item>METEOR GRADITELJSTVO društvo s ograničenom odgovornošću za građevinu i trgovinu</item>
      <item>E-oglasna ploča</item>
      <item>Sudski registar, Trgovački sud u Varaždinu</item>
    </izvorni_sadrzaj>
    <derivirana_varijabla naziv="DomainObject.Predmet.SudioniciListNaziv_1">
      <item>Financijska agencija</item>
      <item>METEOR GRADITELJSTVO društvo s ograničenom odgovornošću za građevinu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METEOR GRADITELJSTVO društvo s ograničenom odgovornošću za građevinu i trgovinu, OIB 06381817290, Optujska 12,42000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METEOR GRADITELJSTVO društvo s ograničenom odgovornošću za građevinu i trgovinu, OIB 06381817290, Optujska 12,42000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06381817290</item>
      <item>, OIB null</item>
      <item>, OIB null</item>
    </izvorni_sadrzaj>
    <derivirana_varijabla naziv="DomainObject.Predmet.SudioniciListNazivOIB_1">
      <item>, OIB 85821130368</item>
      <item>, OIB 06381817290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3B1B7-26C0-4960-912E-5C4F409A0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2151</properties:Characters>
  <properties:Lines>52</properties:Lines>
  <properties:Paragraphs>15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2018-09-12T08:23:00Z</cp:lastPrinted>
  <dcterms:modified xmlns:xsi="http://www.w3.org/2001/XMLSchema-instance" xsi:type="dcterms:W3CDTF">2018-09-12T08:24:00Z</dcterms:modified>
  <cp:revision>149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(St-314-18-3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