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eb5f" w14:paraId="4f3eb5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311019">
        <w:t>25</w:t>
      </w:r>
      <w:r w:rsidR="0039799B">
        <w:t>5</w:t>
      </w:r>
      <w:r w:rsidR="00AC54DB">
        <w:t>9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857DA">
        <w:t>20</w:t>
      </w:r>
      <w:r w:rsidR="00311019">
        <w:t>. prosinca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31101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39799B" w:rsidRPr="0039799B">
        <w:t>SANDO UGOSTITELJSTVO d.o.o.</w:t>
      </w:r>
      <w:r w:rsidR="0039799B">
        <w:t xml:space="preserve"> Zagreb, </w:t>
      </w:r>
      <w:r w:rsidR="0039799B" w:rsidRPr="0039799B">
        <w:t>Kraljevićeva 11</w:t>
      </w:r>
      <w:r w:rsidR="0039799B">
        <w:t xml:space="preserve">, OIB. </w:t>
      </w:r>
      <w:r w:rsidR="0039799B">
        <w:tab/>
      </w:r>
      <w:r w:rsidR="0039799B" w:rsidRPr="0039799B">
        <w:t>68064854846</w:t>
      </w:r>
      <w:r w:rsidR="00311019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39799B">
        <w:t>27.448,21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F857DA">
        <w:t>20</w:t>
      </w:r>
      <w:r w:rsidR="00311019">
        <w:t xml:space="preserve">. prosinca 2017. 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152CC1">
        <w:t>,v.r.</w:t>
      </w:r>
    </w:p>
    <w:p w:rsidRDefault="00F8310C" w:rsidP="00572798" w:rsidR="00F8310C" w:rsidRPr="009C5689">
      <w:pPr>
        <w:jc w:val="right"/>
      </w:pPr>
    </w:p>
    <w:p w:rsidRDefault="00152CC1" w:rsidR="00152CC1" w:rsidRPr="00ED5ADF">
      <w:pPr>
        <w:jc w:val="right"/>
      </w:pPr>
    </w:p>
    <w:p w:rsidRDefault="00152CC1" w:rsidR="00152CC1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52CC1" w:rsidR="00152CC1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2C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E830C9" w:rsidRPr="00E830C9">
      <w:t xml:space="preserve"> </w:t>
    </w:r>
    <w:r w:rsidR="002906F9">
      <w:t>25</w:t>
    </w:r>
    <w:r w:rsidR="0039799B">
      <w:t>5</w:t>
    </w:r>
    <w:r w:rsidR="00AC54DB">
      <w:t>9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C20FF"/>
    <w:rsid w:val="000C3F9F"/>
    <w:rsid w:val="000F5513"/>
    <w:rsid w:val="0011362F"/>
    <w:rsid w:val="00114EAD"/>
    <w:rsid w:val="0012191B"/>
    <w:rsid w:val="00133A3B"/>
    <w:rsid w:val="00152CC1"/>
    <w:rsid w:val="00185571"/>
    <w:rsid w:val="001E50FB"/>
    <w:rsid w:val="001F6933"/>
    <w:rsid w:val="00230A63"/>
    <w:rsid w:val="0023179F"/>
    <w:rsid w:val="00254E78"/>
    <w:rsid w:val="00262CA3"/>
    <w:rsid w:val="00263D6D"/>
    <w:rsid w:val="00264D19"/>
    <w:rsid w:val="002906F9"/>
    <w:rsid w:val="00297E94"/>
    <w:rsid w:val="002B758E"/>
    <w:rsid w:val="002E366C"/>
    <w:rsid w:val="00311019"/>
    <w:rsid w:val="00322BB2"/>
    <w:rsid w:val="00325398"/>
    <w:rsid w:val="0038246E"/>
    <w:rsid w:val="00384CCE"/>
    <w:rsid w:val="00396F27"/>
    <w:rsid w:val="0039799B"/>
    <w:rsid w:val="003A1449"/>
    <w:rsid w:val="003D35F9"/>
    <w:rsid w:val="003E3A15"/>
    <w:rsid w:val="003E54DB"/>
    <w:rsid w:val="003F7520"/>
    <w:rsid w:val="00413F4C"/>
    <w:rsid w:val="004418AA"/>
    <w:rsid w:val="00471DD9"/>
    <w:rsid w:val="004B337A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562CA"/>
    <w:rsid w:val="007715C3"/>
    <w:rsid w:val="007B5AFD"/>
    <w:rsid w:val="007D5A5D"/>
    <w:rsid w:val="00813E97"/>
    <w:rsid w:val="008155EE"/>
    <w:rsid w:val="00822950"/>
    <w:rsid w:val="00841C5F"/>
    <w:rsid w:val="008613BD"/>
    <w:rsid w:val="00863025"/>
    <w:rsid w:val="00871F01"/>
    <w:rsid w:val="008D134A"/>
    <w:rsid w:val="00902C71"/>
    <w:rsid w:val="00920612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86DE0"/>
    <w:rsid w:val="00AC2E3E"/>
    <w:rsid w:val="00AC4528"/>
    <w:rsid w:val="00AC54DB"/>
    <w:rsid w:val="00AC6D81"/>
    <w:rsid w:val="00AD027A"/>
    <w:rsid w:val="00B449F3"/>
    <w:rsid w:val="00B55703"/>
    <w:rsid w:val="00B6670B"/>
    <w:rsid w:val="00B82F18"/>
    <w:rsid w:val="00C405FD"/>
    <w:rsid w:val="00C41A71"/>
    <w:rsid w:val="00C81975"/>
    <w:rsid w:val="00C836B9"/>
    <w:rsid w:val="00C958E9"/>
    <w:rsid w:val="00CE7362"/>
    <w:rsid w:val="00D01B78"/>
    <w:rsid w:val="00D62FF6"/>
    <w:rsid w:val="00D66226"/>
    <w:rsid w:val="00DE5BD2"/>
    <w:rsid w:val="00DE6EF8"/>
    <w:rsid w:val="00E830C9"/>
    <w:rsid w:val="00EC3302"/>
    <w:rsid w:val="00ED6AA8"/>
    <w:rsid w:val="00F034D3"/>
    <w:rsid w:val="00F510B3"/>
    <w:rsid w:val="00F74418"/>
    <w:rsid w:val="00F8310C"/>
    <w:rsid w:val="00F857DA"/>
    <w:rsid w:val="00FC5BA8"/>
    <w:rsid w:val="00FD5721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2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C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C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C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C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2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C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C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C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C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2559</izvorni_sadrzaj>
    <derivirana_varijabla naziv="DomainObject.Predmet.Broj_1">2559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St-2559/2017</izvorni_sadrzaj>
    <derivirana_varijabla naziv="DomainObject.Predmet.OznakaBroj_1">St-2559/2017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SANDO UGOSTITELJSTVO d.o.o. zastupanog po punomoćniku Domagoj Despot</izvorni_sadrzaj>
    <derivirana_varijabla naziv="DomainObject.Predmet.ProtustrankaFormated_1">  SANDO UGOSTITELJSTVO d.o.o. zastupanog po punomoćniku Domagoj Despot</derivirana_varijabla>
  </DomainObject.Predmet.ProtustrankaFormated>
  <DomainObject.Predmet.ProtustrankaFormatedOIB>
    <izvorni_sadrzaj>  SANDO UGOSTITELJSTVO d.o.o., OIB 68064854846 zastupanog po punomoćniku Domagoj Despot</izvorni_sadrzaj>
    <derivirana_varijabla naziv="DomainObject.Predmet.ProtustrankaFormatedOIB_1">  SANDO UGOSTITELJSTVO d.o.o., OIB 68064854846 zastupanog po punomoćniku Domagoj Despot</derivirana_varijabla>
  </DomainObject.Predmet.ProtustrankaFormatedOIB>
  <DomainObject.Predmet.ProtustrankaFormatedWithAdress>
    <izvorni_sadrzaj> SANDO UGOSTITELJSTVO d.o.o., Kraljevićeva 11, 10000 Zagreb zastupanog po punomoćniku Domagoj Despot</izvorni_sadrzaj>
    <derivirana_varijabla naziv="DomainObject.Predmet.ProtustrankaFormatedWithAdress_1"> SANDO UGOSTITELJSTVO d.o.o., Kraljevićeva 11, 10000 Zagreb zastupanog po punomoćniku Domagoj Despot</derivirana_varijabla>
  </DomainObject.Predmet.ProtustrankaFormatedWithAdress>
  <DomainObject.Predmet.ProtustrankaFormatedWithAdressOIB>
    <izvorni_sadrzaj> SANDO UGOSTITELJSTVO d.o.o., OIB 68064854846, Kraljevićeva 11, 10000 Zagreb zastupanog po punomoćniku Domagoj Despot</izvorni_sadrzaj>
    <derivirana_varijabla naziv="DomainObject.Predmet.ProtustrankaFormatedWithAdressOIB_1"> SANDO UGOSTITELJSTVO d.o.o., OIB 68064854846, Kraljevićeva 11, 10000 Zagreb zastupanog po punomoćniku Domagoj Despot</derivirana_varijabla>
  </DomainObject.Predmet.ProtustrankaFormatedWithAdressOIB>
  <DomainObject.Predmet.ProtustrankaWithAdress>
    <izvorni_sadrzaj>SANDO UGOSTITELJSTVO d.o.o. Kraljevićeva 11, 10000 Zagreb</izvorni_sadrzaj>
    <derivirana_varijabla naziv="DomainObject.Predmet.ProtustrankaWithAdress_1">SANDO UGOSTITELJSTVO d.o.o. Kraljevićeva 11, 10000 Zagreb</derivirana_varijabla>
  </DomainObject.Predmet.ProtustrankaWithAdress>
  <DomainObject.Predmet.ProtustrankaWithAdressOIB>
    <izvorni_sadrzaj>SANDO UGOSTITELJSTVO d.o.o., OIB 68064854846, Kraljevićeva 11, 10000 Zagreb</izvorni_sadrzaj>
    <derivirana_varijabla naziv="DomainObject.Predmet.ProtustrankaWithAdressOIB_1">SANDO UGOSTITELJSTVO d.o.o., OIB 68064854846, Kraljevićeva 11, 10000 Zagreb</derivirana_varijabla>
  </DomainObject.Predmet.ProtustrankaWithAdressOIB>
  <DomainObject.Predmet.ProtustrankaNazivFormated>
    <izvorni_sadrzaj>SANDO UGOSTITELJSTVO d.o.o.</izvorni_sadrzaj>
    <derivirana_varijabla naziv="DomainObject.Predmet.ProtustrankaNazivFormated_1">SANDO UGOSTITELJSTVO d.o.o.</derivirana_varijabla>
  </DomainObject.Predmet.ProtustrankaNazivFormated>
  <DomainObject.Predmet.ProtustrankaNazivFormatedOIB>
    <izvorni_sadrzaj>SANDO UGOSTITELJSTVO d.o.o., OIB 68064854846</izvorni_sadrzaj>
    <derivirana_varijabla naziv="DomainObject.Predmet.ProtustrankaNazivFormatedOIB_1">SANDO UGOSTITELJSTVO d.o.o., OIB 68064854846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SANDO UGOSTITELJSTVO d.o.o. zastupanog po punomoćniku Domagoj Despot</item>
    </izvorni_sadrzaj>
    <derivirana_varijabla naziv="DomainObject.Predmet.ProtuStrankaListFormated_1">
      <item>SANDO UGOSTITELJSTVO d.o.o. zastupanog po punomoćniku Domagoj Despot</item>
    </derivirana_varijabla>
  </DomainObject.Predmet.ProtuStrankaListFormated>
  <DomainObject.Predmet.ProtuStrankaListFormatedOIB>
    <izvorni_sadrzaj>
      <item>SANDO UGOSTITELJSTVO d.o.o., OIB 68064854846 zastupanog po punomoćniku Domagoj Despot</item>
    </izvorni_sadrzaj>
    <derivirana_varijabla naziv="DomainObject.Predmet.ProtuStrankaListFormatedOIB_1">
      <item>SANDO UGOSTITELJSTVO d.o.o., OIB 68064854846 zastupanog po punomoćniku Domagoj Despot</item>
    </derivirana_varijabla>
  </DomainObject.Predmet.ProtuStrankaListFormatedOIB>
  <DomainObject.Predmet.ProtuStrankaListFormatedWithAdress>
    <izvorni_sadrzaj>
      <item>SANDO UGOSTITELJSTVO d.o.o., Kraljevićeva 11, 10000 Zagreb zastupanog po punomoćniku Domagoj Despot</item>
    </izvorni_sadrzaj>
    <derivirana_varijabla naziv="DomainObject.Predmet.ProtuStrankaListFormatedWithAdress_1">
      <item>SANDO UGOSTITELJSTVO d.o.o., Kraljevićeva 11, 10000 Zagreb zastupanog po punomoćniku Domagoj Despot</item>
    </derivirana_varijabla>
  </DomainObject.Predmet.ProtuStrankaListFormatedWithAdress>
  <DomainObject.Predmet.ProtuStrankaListFormatedWithAdressOIB>
    <izvorni_sadrzaj>
      <item>SANDO UGOSTITELJSTVO d.o.o., OIB 68064854846, Kraljevićeva 11, 10000 Zagreb zastupanog po punomoćniku Domagoj Despot</item>
    </izvorni_sadrzaj>
    <derivirana_varijabla naziv="DomainObject.Predmet.ProtuStrankaListFormatedWithAdressOIB_1">
      <item>SANDO UGOSTITELJSTVO d.o.o., OIB 68064854846, Kraljevićeva 11, 10000 Zagreb zastupanog po punomoćniku Domagoj Despot</item>
    </derivirana_varijabla>
  </DomainObject.Predmet.ProtuStrankaListFormatedWithAdressOIB>
  <DomainObject.Predmet.ProtuStrankaListNazivFormated>
    <izvorni_sadrzaj>
      <item>SANDO UGOSTITELJSTVO d.o.o.</item>
    </izvorni_sadrzaj>
    <derivirana_varijabla naziv="DomainObject.Predmet.ProtuStrankaListNazivFormated_1">
      <item>SANDO UGOSTITELJSTVO d.o.o.</item>
    </derivirana_varijabla>
  </DomainObject.Predmet.ProtuStrankaListNazivFormated>
  <DomainObject.Predmet.ProtuStrankaListNazivFormatedOIB>
    <izvorni_sadrzaj>
      <item>SANDO UGOSTITELJSTVO d.o.o., OIB 68064854846</item>
    </izvorni_sadrzaj>
    <derivirana_varijabla naziv="DomainObject.Predmet.ProtuStrankaListNazivFormatedOIB_1">
      <item>SANDO UGOSTITELJSTVO d.o.o., OIB 68064854846</item>
    </derivirana_varijabla>
  </DomainObject.Predmet.ProtuStrankaListNazivFormatedOIB>
  <DomainObject.Predmet.OstaliListFormated>
    <izvorni_sadrzaj>
      <item>Domagoj Despot punomoćnik sudionika u postupku SANDO UGOSTITELJSTVO d.o.o.</item>
    </izvorni_sadrzaj>
    <derivirana_varijabla naziv="DomainObject.Predmet.OstaliListFormated_1">
      <item>Domagoj Despot punomoćnik sudionika u postupku SANDO UGOSTITELJSTVO d.o.o.</item>
    </derivirana_varijabla>
  </DomainObject.Predmet.OstaliListFormated>
  <DomainObject.Predmet.OstaliListFormatedOIB>
    <izvorni_sadrzaj>
      <item>Domagoj Despot, OIB 75970190668 punomoćnik sudionika u postupku SANDO UGOSTITELJSTVO d.o.o.</item>
    </izvorni_sadrzaj>
    <derivirana_varijabla naziv="DomainObject.Predmet.OstaliListFormatedOIB_1">
      <item>Domagoj Despot, OIB 75970190668 punomoćnik sudionika u postupku SANDO UGOSTITELJSTVO d.o.o.</item>
    </derivirana_varijabla>
  </DomainObject.Predmet.OstaliListFormatedOIB>
  <DomainObject.Predmet.OstaliListFormatedWithAdress>
    <izvorni_sadrzaj>
      <item>Domagoj Despot, Kraljevićeva 11, 10000 Zagreb punomoćnik sudionika u postupku SANDO UGOSTITELJSTVO d.o.o.</item>
    </izvorni_sadrzaj>
    <derivirana_varijabla naziv="DomainObject.Predmet.OstaliListFormatedWithAdress_1">
      <item>Domagoj Despot, Kraljevićeva 11, 10000 Zagreb punomoćnik sudionika u postupku SANDO UGOSTITELJSTVO d.o.o.</item>
    </derivirana_varijabla>
  </DomainObject.Predmet.OstaliListFormatedWithAdress>
  <DomainObject.Predmet.OstaliListFormatedWithAdressOIB>
    <izvorni_sadrzaj>
      <item>Domagoj Despot, OIB 75970190668, Kraljevićeva 11, 10000 Zagreb punomoćnik sudionika u postupku SANDO UGOSTITELJSTVO d.o.o.</item>
    </izvorni_sadrzaj>
    <derivirana_varijabla naziv="DomainObject.Predmet.OstaliListFormatedWithAdressOIB_1">
      <item>Domagoj Despot, OIB 75970190668, Kraljevićeva 11, 10000 Zagreb punomoćnik sudionika u postupku SANDO UGOSTITELJSTVO d.o.o.</item>
    </derivirana_varijabla>
  </DomainObject.Predmet.OstaliListFormatedWithAdressOIB>
  <DomainObject.Predmet.OstaliListNazivFormated>
    <izvorni_sadrzaj>
      <item>Domagoj Despot</item>
    </izvorni_sadrzaj>
    <derivirana_varijabla naziv="DomainObject.Predmet.OstaliListNazivFormated_1">
      <item>Domagoj Despot</item>
    </derivirana_varijabla>
  </DomainObject.Predmet.OstaliListNazivFormated>
  <DomainObject.Predmet.OstaliListNazivFormatedOIB>
    <izvorni_sadrzaj>
      <item>Domagoj Despot, OIB 75970190668</item>
    </izvorni_sadrzaj>
    <derivirana_varijabla naziv="DomainObject.Predmet.OstaliListNazivFormatedOIB_1">
      <item>Domagoj Despot, OIB 75970190668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SANDO UGOSTITELJSTVO d.o.o.</izvorni_sadrzaj>
    <derivirana_varijabla naziv="DomainObject.Predmet.ProtustrankaIDrugi_1">SANDO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SANDO UGOSTITELJSTVO d.o.o., OIB 68064854846, Kraljevićeva 11, 10000 Zagreb</izvorni_sadrzaj>
    <derivirana_varijabla naziv="DomainObject.Predmet.ProtustrankaIDrugiAdressOIB_1">SANDO UGOSTITELJSTVO d.o.o., OIB 68064854846, Kraljevićeva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SANDO UGOSTITELJSTVO d.o.o.</item>
      <item>Domagoj Despot</item>
    </izvorni_sadrzaj>
    <derivirana_varijabla naziv="DomainObject.Predmet.SudioniciListNaziv_1">
      <item>FINA Regionalni centar Zagreb</item>
      <item>SANDO UGOSTITELJSTVO d.o.o.</item>
      <item>Domagoj Despot</item>
    </derivirana_varijabla>
  </DomainObject.Predmet.SudioniciListNaziv>
  <DomainObject.Predmet.SudioniciListAdressOIB>
    <izvorni_sadrzaj>
      <item>FINA Regionalni centar Zagreb, OIB 85821130368, Trg svibanjskih žrtava 1995. 1,10000 Zagreb</item>
      <item>SANDO UGOSTITELJSTVO d.o.o., OIB 68064854846, Kraljevićeva 11,10000 Zagreb</item>
      <item>Domagoj Despot, OIB 75970190668, Kraljevićeva 11,10000 Zagreb</item>
    </izvorni_sadrzaj>
    <derivirana_varijabla naziv="DomainObject.Predmet.SudioniciListAdressOIB_1">
      <item>FINA Regionalni centar Zagreb, OIB 85821130368, Trg svibanjskih žrtava 1995. 1,10000 Zagreb</item>
      <item>SANDO UGOSTITELJSTVO d.o.o., OIB 68064854846, Kraljevićeva 11,10000 Zagreb</item>
      <item>Domagoj Despot, OIB 75970190668, Kraljevićeva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68064854846</item>
      <item>, OIB 75970190668</item>
    </izvorni_sadrzaj>
    <derivirana_varijabla naziv="DomainObject.Predmet.SudioniciListNazivOIB_1">
      <item>, OIB 85821130368</item>
      <item>, OIB 68064854846</item>
      <item>, OIB 75970190668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91436C-F20C-45F0-BB85-A9C9A3EF8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1344</properties:Characters>
  <properties:Lines>45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2017-12-20T07:28:00Z</dcterms:created>
  <dc:creator>ilukac</dc:creator>
  <cp:lastModifiedBy>Ljubica Radošević</cp:lastModifiedBy>
  <cp:lastPrinted>2017-12-20T07:39:00Z</cp:lastPrinted>
  <dcterms:modified xmlns:xsi="http://www.w3.org/2001/XMLSchema-instance" xsi:type="dcterms:W3CDTF">2017-12-20T07:39:00Z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