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e63b" w14:paraId="51de63b" w:rsidRDefault="0045599D" w:rsidR="0045599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10219B">
      <w:r w:rsidRPr="0010219B">
        <w:t xml:space="preserve">  REPUBLIKA HRVATSKA</w:t>
      </w:r>
    </w:p>
    <w:p w:rsidRDefault="009236B9" w:rsidP="009236B9" w:rsidR="009236B9" w:rsidRPr="0010219B">
      <w:r w:rsidRPr="0010219B">
        <w:t xml:space="preserve">   Trgovački sud u Zagrebu</w:t>
      </w:r>
    </w:p>
    <w:p w:rsidRDefault="009236B9" w:rsidP="009236B9" w:rsidR="009236B9" w:rsidRPr="0010219B">
      <w:r w:rsidRPr="0010219B">
        <w:t xml:space="preserve">     Zagreb, Amruševa 2/II                                                     </w:t>
      </w:r>
      <w:r w:rsidR="0045599D">
        <w:t xml:space="preserve">                             </w:t>
      </w:r>
      <w:r w:rsidRPr="0010219B">
        <w:t>72 St-</w:t>
      </w:r>
      <w:r w:rsidR="00C636CE" w:rsidRPr="0010219B">
        <w:t>338/2012</w:t>
      </w:r>
      <w:r w:rsidR="0045599D">
        <w:t>-472</w:t>
      </w:r>
    </w:p>
    <w:p w:rsidRDefault="009236B9" w:rsidP="009236B9" w:rsidR="009236B9" w:rsidRPr="0010219B">
      <w:pPr>
        <w:jc w:val="center"/>
        <w:rPr>
          <w:b/>
        </w:rPr>
      </w:pPr>
    </w:p>
    <w:p w:rsidRDefault="0045599D" w:rsidP="000D00E5" w:rsidR="0045599D">
      <w:pPr>
        <w:jc w:val="center"/>
      </w:pPr>
      <w:r>
        <w:t>REPUBLIKA HRVATSKA</w:t>
      </w:r>
    </w:p>
    <w:p w:rsidRDefault="009236B9" w:rsidP="009236B9" w:rsidR="009236B9" w:rsidRPr="0045599D">
      <w:pPr>
        <w:jc w:val="center"/>
      </w:pPr>
      <w:r w:rsidRPr="0045599D">
        <w:t xml:space="preserve">Z A K LJ U Č A K </w:t>
      </w:r>
    </w:p>
    <w:p w:rsidRDefault="009236B9" w:rsidP="009236B9" w:rsidR="009236B9" w:rsidRPr="0010219B">
      <w:pPr>
        <w:jc w:val="center"/>
      </w:pPr>
    </w:p>
    <w:p w:rsidRDefault="00C636CE" w:rsidP="00C636CE" w:rsidR="00C636CE" w:rsidRPr="0010219B">
      <w:pPr>
        <w:ind w:firstLine="708"/>
        <w:jc w:val="both"/>
        <w:rPr>
          <w:bCs/>
        </w:rPr>
      </w:pPr>
      <w:r w:rsidRPr="0010219B">
        <w:t>Trgovački sud u Zagrebu po sucu pojedincu Nikoli Ribariću, kao stečajnom sucu, u stečajnom predmetu nad dužnikom M-PROFIL d.o.o. u stečaju, Zabok, Prilaz dr. Franje Tuđmana 11, MBS: 080000127, OIB: 02586214731,</w:t>
      </w:r>
      <w:r w:rsidRPr="0010219B">
        <w:rPr>
          <w:bCs/>
        </w:rPr>
        <w:t xml:space="preserve"> </w:t>
      </w:r>
      <w:r w:rsidRPr="0010219B">
        <w:t xml:space="preserve">dana </w:t>
      </w:r>
      <w:r w:rsidR="0010219B">
        <w:t>12</w:t>
      </w:r>
      <w:r w:rsidRPr="0010219B">
        <w:rPr>
          <w:bCs/>
        </w:rPr>
        <w:t>.</w:t>
      </w:r>
      <w:r w:rsidR="0010219B">
        <w:rPr>
          <w:bCs/>
        </w:rPr>
        <w:t xml:space="preserve"> listopada</w:t>
      </w:r>
      <w:r w:rsidRPr="0010219B">
        <w:rPr>
          <w:bCs/>
        </w:rPr>
        <w:t xml:space="preserve"> 201</w:t>
      </w:r>
      <w:r w:rsidR="0010219B">
        <w:rPr>
          <w:bCs/>
        </w:rPr>
        <w:t>6</w:t>
      </w:r>
      <w:r w:rsidRPr="0010219B">
        <w:rPr>
          <w:bCs/>
        </w:rPr>
        <w:t>.</w:t>
      </w:r>
    </w:p>
    <w:p w:rsidRDefault="00C636CE" w:rsidP="00C636CE" w:rsidR="00C636CE" w:rsidRPr="0010219B">
      <w:pPr>
        <w:jc w:val="both"/>
      </w:pPr>
    </w:p>
    <w:p w:rsidRDefault="009236B9" w:rsidP="009236B9" w:rsidR="009236B9" w:rsidRPr="0045599D">
      <w:pPr>
        <w:jc w:val="both"/>
      </w:pPr>
      <w:r w:rsidRPr="0010219B">
        <w:tab/>
      </w:r>
      <w:r w:rsidRPr="0010219B">
        <w:tab/>
      </w:r>
      <w:r w:rsidRPr="0010219B">
        <w:tab/>
      </w:r>
      <w:r w:rsidRPr="0010219B">
        <w:tab/>
      </w:r>
      <w:r w:rsidRPr="0010219B">
        <w:tab/>
      </w:r>
      <w:r w:rsidRPr="0045599D">
        <w:t xml:space="preserve">z a k  l j u č i o  j e </w:t>
      </w:r>
      <w:r w:rsidRPr="0045599D">
        <w:tab/>
      </w:r>
    </w:p>
    <w:p w:rsidRDefault="009236B9" w:rsidP="009236B9" w:rsidR="009236B9" w:rsidRPr="0010219B">
      <w:pPr>
        <w:jc w:val="both"/>
        <w:rPr>
          <w:b/>
        </w:rPr>
      </w:pPr>
      <w:r w:rsidRPr="0010219B">
        <w:rPr>
          <w:b/>
        </w:rPr>
        <w:tab/>
      </w:r>
      <w:r w:rsidRPr="0010219B">
        <w:rPr>
          <w:b/>
        </w:rPr>
        <w:tab/>
      </w:r>
      <w:r w:rsidRPr="0010219B">
        <w:rPr>
          <w:b/>
        </w:rPr>
        <w:tab/>
      </w:r>
      <w:r w:rsidRPr="0010219B">
        <w:rPr>
          <w:b/>
        </w:rPr>
        <w:tab/>
      </w:r>
    </w:p>
    <w:p w:rsidRDefault="009236B9" w:rsidP="0010219B" w:rsidR="0010219B">
      <w:pPr>
        <w:tabs>
          <w:tab w:pos="360" w:val="left"/>
        </w:tabs>
        <w:ind w:left="360"/>
        <w:jc w:val="both"/>
      </w:pPr>
      <w:r w:rsidRPr="0010219B">
        <w:rPr>
          <w:b/>
        </w:rPr>
        <w:t>I</w:t>
      </w:r>
      <w:r w:rsidRPr="0010219B">
        <w:t xml:space="preserve"> </w:t>
      </w:r>
      <w:r w:rsidRPr="0010219B">
        <w:tab/>
      </w:r>
      <w:r w:rsidRPr="0010219B">
        <w:rPr>
          <w:b/>
        </w:rPr>
        <w:t xml:space="preserve">Određuje se ročište </w:t>
      </w:r>
      <w:r w:rsidR="003C7C8B" w:rsidRPr="0010219B">
        <w:rPr>
          <w:b/>
        </w:rPr>
        <w:t>za diobu kupovnine</w:t>
      </w:r>
      <w:r w:rsidR="003C7C8B" w:rsidRPr="0010219B">
        <w:t xml:space="preserve"> </w:t>
      </w:r>
      <w:r w:rsidR="0010219B">
        <w:t>za nekretnine upisane u zemljišnim knjigama Općinskog suda u Zlataru,  Zemljišnoknjižni odjel Zabok:</w:t>
      </w:r>
    </w:p>
    <w:p w:rsidRDefault="0010219B" w:rsidP="0010219B" w:rsidR="0010219B">
      <w:pPr>
        <w:tabs>
          <w:tab w:pos="360" w:val="left"/>
        </w:tabs>
        <w:ind w:left="360"/>
        <w:jc w:val="both"/>
      </w:pPr>
    </w:p>
    <w:p w:rsidRDefault="0010219B" w:rsidP="0010219B" w:rsidR="0010219B">
      <w:pPr>
        <w:tabs>
          <w:tab w:pos="360" w:val="left"/>
        </w:tabs>
        <w:ind w:left="360"/>
        <w:jc w:val="both"/>
      </w:pPr>
      <w:r>
        <w:t>udio 58/640 kč.br. 1562/3B pašnjak, ukupne površine 2751 m2 odnosno 765 čhv, upisano u z.k.ul. 5333 k.o.Zabok</w:t>
      </w:r>
    </w:p>
    <w:p w:rsidRDefault="0010219B" w:rsidP="0010219B" w:rsidR="0010219B">
      <w:pPr>
        <w:tabs>
          <w:tab w:pos="360" w:val="left"/>
        </w:tabs>
        <w:ind w:left="360"/>
        <w:jc w:val="both"/>
      </w:pPr>
    </w:p>
    <w:p w:rsidRDefault="0010219B" w:rsidP="0010219B" w:rsidR="0010219B">
      <w:pPr>
        <w:tabs>
          <w:tab w:pos="360" w:val="left"/>
        </w:tabs>
        <w:ind w:left="360"/>
        <w:jc w:val="both"/>
      </w:pPr>
      <w:r>
        <w:t>kč.br. 1562/3 Vinograd, ukupne površine 788 m2 odnosno 219 čhv, i kč.br. 1562/5, klijet i voćnjak, ukupne površine 475 m2 odnosno 132 čhv, sve upisano u z.k.ul. 5332 k.o.Zabok</w:t>
      </w:r>
    </w:p>
    <w:p w:rsidRDefault="0010219B" w:rsidP="0010219B" w:rsidR="0010219B">
      <w:pPr>
        <w:tabs>
          <w:tab w:pos="360" w:val="left"/>
        </w:tabs>
        <w:ind w:left="360"/>
        <w:jc w:val="both"/>
      </w:pPr>
    </w:p>
    <w:p w:rsidRDefault="0010219B" w:rsidP="0010219B" w:rsidR="0010219B">
      <w:pPr>
        <w:tabs>
          <w:tab w:pos="360" w:val="left"/>
        </w:tabs>
        <w:ind w:left="360"/>
        <w:jc w:val="both"/>
      </w:pPr>
      <w:r>
        <w:t>dosuđene kupcu M.I.-HEL. d.o.o., Zabok (Grad Zabok), Matije Gupca 28, OIB: 93329033401, za iznos od 140.000,00 kn</w:t>
      </w:r>
    </w:p>
    <w:p w:rsidRDefault="0010219B" w:rsidP="0010219B" w:rsidR="0010219B">
      <w:pPr>
        <w:tabs>
          <w:tab w:pos="360" w:val="left"/>
        </w:tabs>
        <w:ind w:left="360"/>
        <w:jc w:val="both"/>
      </w:pPr>
    </w:p>
    <w:p w:rsidRDefault="00C636CE" w:rsidP="0010219B" w:rsidR="00751F93">
      <w:pPr>
        <w:tabs>
          <w:tab w:pos="360" w:val="left"/>
        </w:tabs>
        <w:ind w:left="360"/>
        <w:jc w:val="both"/>
      </w:pPr>
      <w:r w:rsidRPr="0010219B">
        <w:t>z</w:t>
      </w:r>
      <w:r w:rsidR="009236B9" w:rsidRPr="0010219B">
        <w:t xml:space="preserve">a dan </w:t>
      </w:r>
    </w:p>
    <w:p w:rsidRDefault="0010219B" w:rsidP="0010219B" w:rsidR="0010219B" w:rsidRPr="0010219B">
      <w:pPr>
        <w:tabs>
          <w:tab w:pos="360" w:val="left"/>
        </w:tabs>
        <w:ind w:left="360"/>
        <w:jc w:val="both"/>
      </w:pPr>
    </w:p>
    <w:p w:rsidRDefault="00751F93" w:rsidP="009236B9" w:rsidR="009236B9" w:rsidRPr="0010219B">
      <w:pPr>
        <w:tabs>
          <w:tab w:pos="360" w:val="left"/>
        </w:tabs>
        <w:ind w:left="360"/>
        <w:jc w:val="both"/>
        <w:rPr>
          <w:b/>
        </w:rPr>
      </w:pPr>
      <w:r w:rsidRPr="0010219B">
        <w:tab/>
      </w:r>
      <w:r w:rsidRPr="0010219B">
        <w:tab/>
      </w:r>
      <w:r w:rsidRPr="0010219B">
        <w:tab/>
      </w:r>
      <w:r w:rsidR="0010219B">
        <w:rPr>
          <w:b/>
        </w:rPr>
        <w:t>16</w:t>
      </w:r>
      <w:r w:rsidR="00C636CE" w:rsidRPr="0010219B">
        <w:rPr>
          <w:b/>
        </w:rPr>
        <w:t>.</w:t>
      </w:r>
      <w:r w:rsidR="0010219B">
        <w:rPr>
          <w:b/>
        </w:rPr>
        <w:t xml:space="preserve"> studenoga</w:t>
      </w:r>
      <w:r w:rsidR="00E741B0" w:rsidRPr="0010219B">
        <w:rPr>
          <w:b/>
        </w:rPr>
        <w:t xml:space="preserve"> 201</w:t>
      </w:r>
      <w:r w:rsidR="0010219B">
        <w:rPr>
          <w:b/>
        </w:rPr>
        <w:t>6</w:t>
      </w:r>
      <w:r w:rsidR="00E741B0" w:rsidRPr="0010219B">
        <w:rPr>
          <w:b/>
        </w:rPr>
        <w:t xml:space="preserve">. </w:t>
      </w:r>
      <w:r w:rsidR="009236B9" w:rsidRPr="0010219B">
        <w:rPr>
          <w:b/>
        </w:rPr>
        <w:t xml:space="preserve">u </w:t>
      </w:r>
      <w:r w:rsidR="0010219B">
        <w:rPr>
          <w:b/>
        </w:rPr>
        <w:t>10,15</w:t>
      </w:r>
      <w:r w:rsidR="006701A5" w:rsidRPr="0010219B">
        <w:rPr>
          <w:b/>
        </w:rPr>
        <w:t xml:space="preserve"> </w:t>
      </w:r>
      <w:r w:rsidR="009236B9" w:rsidRPr="0010219B">
        <w:rPr>
          <w:b/>
        </w:rPr>
        <w:t>sati, soba 82/II, ovog suda.</w:t>
      </w:r>
    </w:p>
    <w:p w:rsidRDefault="009236B9" w:rsidP="009236B9" w:rsidR="009236B9" w:rsidRPr="0010219B">
      <w:pPr>
        <w:tabs>
          <w:tab w:pos="360" w:val="left"/>
        </w:tabs>
        <w:ind w:left="360"/>
        <w:jc w:val="both"/>
      </w:pPr>
    </w:p>
    <w:p w:rsidRDefault="009236B9" w:rsidP="009236B9" w:rsidR="009236B9" w:rsidRPr="0010219B">
      <w:pPr>
        <w:tabs>
          <w:tab w:pos="360" w:val="left"/>
        </w:tabs>
        <w:ind w:left="360"/>
        <w:jc w:val="both"/>
      </w:pPr>
      <w:r w:rsidRPr="0010219B">
        <w:t>Na ročište se dostavom ovog zaključka pozivaju:</w:t>
      </w:r>
    </w:p>
    <w:p w:rsidRDefault="009236B9" w:rsidP="009236B9" w:rsidR="009236B9" w:rsidRPr="0010219B">
      <w:pPr>
        <w:tabs>
          <w:tab w:pos="360" w:val="left"/>
        </w:tabs>
        <w:ind w:left="360"/>
        <w:jc w:val="both"/>
      </w:pPr>
      <w:r w:rsidRPr="0010219B">
        <w:t xml:space="preserve">-Stečajni upravitelj </w:t>
      </w:r>
      <w:r w:rsidR="005956F3" w:rsidRPr="0010219B">
        <w:t>Alma Klepac, iz Zagreba, D. Gervaisa 4,</w:t>
      </w:r>
    </w:p>
    <w:p w:rsidRDefault="0059553B" w:rsidP="000F0D92" w:rsidR="0010219B">
      <w:pPr>
        <w:pStyle w:val="Odlomakpopisa1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10219B"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="0010219B" w:rsidRPr="0010219B">
        <w:t xml:space="preserve"> </w:t>
      </w:r>
      <w:r w:rsidR="0010219B">
        <w:rPr>
          <w:rFonts w:cs="Times New Roman" w:hAnsi="Times New Roman" w:ascii="Times New Roman"/>
          <w:sz w:val="24"/>
          <w:szCs w:val="24"/>
        </w:rPr>
        <w:t>MARCEGAGLIA S.p.A. Via dei Brescani 16, 46040 Gazoldo degli Ippoliti, Republica Italia po OD ABEL I GRENAC, Zagreb, Ulica kralja Držislava 4/II</w:t>
      </w:r>
    </w:p>
    <w:p w:rsidRDefault="000F0D92" w:rsidP="000F0D92" w:rsidR="0010219B">
      <w:pPr>
        <w:pStyle w:val="Odlomakpopisa1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10219B">
        <w:rPr>
          <w:rFonts w:cs="Times New Roman" w:hAnsi="Times New Roman" w:ascii="Times New Roman"/>
          <w:sz w:val="24"/>
          <w:szCs w:val="24"/>
        </w:rPr>
        <w:t>OTIS DIZALA d.o.o., Prilaz V. Brajkovića 15, Zagreb</w:t>
      </w:r>
    </w:p>
    <w:p w:rsidRDefault="000F0D92" w:rsidP="000F0D92" w:rsidR="0010219B">
      <w:pPr>
        <w:pStyle w:val="Odlomakpopisa1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</w:t>
      </w:r>
      <w:r w:rsidR="0010219B">
        <w:rPr>
          <w:rFonts w:cs="Times New Roman" w:hAnsi="Times New Roman" w:ascii="Times New Roman"/>
          <w:sz w:val="24"/>
          <w:szCs w:val="24"/>
        </w:rPr>
        <w:t>unomoćnik Dražen Gazda, odvjetnik, Zagreb, Zvonimirova 67</w:t>
      </w:r>
    </w:p>
    <w:p w:rsidRDefault="000F0D92" w:rsidP="000F0D92" w:rsidR="0010219B">
      <w:pPr>
        <w:pStyle w:val="Odlomakpopisa1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10219B">
        <w:rPr>
          <w:rFonts w:cs="Times New Roman" w:hAnsi="Times New Roman" w:ascii="Times New Roman"/>
          <w:sz w:val="24"/>
          <w:szCs w:val="24"/>
        </w:rPr>
        <w:t>MINISTARSTVO FINANCIJA, POREZNA UPRAVA, Zagreb</w:t>
      </w:r>
    </w:p>
    <w:p w:rsidRDefault="000F0D92" w:rsidP="000F0D92" w:rsidR="0010219B">
      <w:pPr>
        <w:pStyle w:val="Odlomakpopisa1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10219B">
        <w:rPr>
          <w:rFonts w:cs="Times New Roman" w:hAnsi="Times New Roman" w:ascii="Times New Roman"/>
          <w:sz w:val="24"/>
          <w:szCs w:val="24"/>
        </w:rPr>
        <w:t>ŽDO Zagreb</w:t>
      </w:r>
    </w:p>
    <w:p w:rsidRDefault="00C636CE" w:rsidP="00C636CE" w:rsidR="00C636CE" w:rsidRPr="0010219B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9553B" w:rsidP="00C636CE" w:rsidR="0059553B" w:rsidRPr="0010219B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C7C8B" w:rsidP="00F83CB6" w:rsidR="009236B9" w:rsidRPr="0010219B">
      <w:pPr>
        <w:ind w:left="360"/>
        <w:jc w:val="both"/>
      </w:pPr>
      <w:r w:rsidRPr="0010219B">
        <w:lastRenderedPageBreak/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10219B">
      <w:pPr>
        <w:jc w:val="center"/>
      </w:pPr>
      <w:r w:rsidRPr="0010219B">
        <w:t>Obrazloženje</w:t>
      </w:r>
    </w:p>
    <w:p w:rsidRDefault="009236B9" w:rsidP="009236B9" w:rsidR="009236B9" w:rsidRPr="0010219B">
      <w:pPr>
        <w:jc w:val="center"/>
      </w:pPr>
    </w:p>
    <w:p w:rsidRDefault="009236B9" w:rsidP="009236B9" w:rsidR="009236B9" w:rsidRPr="0010219B">
      <w:pPr>
        <w:jc w:val="both"/>
      </w:pPr>
      <w:r w:rsidRPr="0010219B">
        <w:tab/>
        <w:t xml:space="preserve">Prije donošenja rješenja o namirenju razlučnog vjerovnika sud mora provesti ročište </w:t>
      </w:r>
      <w:r w:rsidR="003C7C8B" w:rsidRPr="0010219B">
        <w:t xml:space="preserve">za diobu kupovnine na kojem se raspravlja o </w:t>
      </w:r>
      <w:r w:rsidR="00E741B0" w:rsidRPr="0010219B">
        <w:t>n</w:t>
      </w:r>
      <w:r w:rsidR="003C7C8B" w:rsidRPr="0010219B">
        <w:t>a</w:t>
      </w:r>
      <w:r w:rsidR="00E741B0" w:rsidRPr="0010219B">
        <w:t>m</w:t>
      </w:r>
      <w:r w:rsidR="003C7C8B" w:rsidRPr="0010219B">
        <w:t xml:space="preserve">irenju vjerovnika </w:t>
      </w:r>
      <w:r w:rsidR="005956F3" w:rsidRPr="0010219B">
        <w:t>i</w:t>
      </w:r>
      <w:r w:rsidR="003C7C8B" w:rsidRPr="0010219B">
        <w:t xml:space="preserve"> drugih osoba koje postavljaju zahtjev za namirenje.</w:t>
      </w:r>
      <w:r w:rsidR="00751F93" w:rsidRPr="0010219B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0F0D92" w:rsidP="000F0D92" w:rsidR="000F0D92">
      <w:pPr>
        <w:pStyle w:val="Tijeloteksta"/>
        <w:ind w:firstLine="708" w:left="2124"/>
      </w:pPr>
    </w:p>
    <w:p w:rsidRDefault="009236B9" w:rsidP="000F0D92" w:rsidR="000F0D92">
      <w:pPr>
        <w:pStyle w:val="Tijeloteksta"/>
        <w:ind w:firstLine="708" w:left="2832"/>
      </w:pPr>
      <w:r w:rsidRPr="0010219B">
        <w:t xml:space="preserve">U Zagrebu, </w:t>
      </w:r>
      <w:r w:rsidR="00C636CE" w:rsidRPr="0010219B">
        <w:t>1</w:t>
      </w:r>
      <w:r w:rsidR="000F0D92">
        <w:t>2</w:t>
      </w:r>
      <w:r w:rsidRPr="0010219B">
        <w:t>.</w:t>
      </w:r>
      <w:r w:rsidR="000F0D92">
        <w:t xml:space="preserve"> listopada</w:t>
      </w:r>
      <w:r w:rsidRPr="0010219B">
        <w:t xml:space="preserve"> 201</w:t>
      </w:r>
      <w:r w:rsidR="000F0D92">
        <w:t>6</w:t>
      </w:r>
      <w:r w:rsidRPr="0010219B">
        <w:t xml:space="preserve">. </w:t>
      </w:r>
      <w:r w:rsidRPr="0010219B">
        <w:tab/>
      </w:r>
    </w:p>
    <w:p w:rsidRDefault="000F0D92" w:rsidP="000F0D92" w:rsidR="000F0D92">
      <w:pPr>
        <w:pStyle w:val="Tijeloteksta"/>
        <w:ind w:firstLine="708" w:left="2832"/>
      </w:pPr>
    </w:p>
    <w:p w:rsidRDefault="009236B9" w:rsidP="00E91121" w:rsidR="0045599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0219B">
        <w:tab/>
      </w:r>
      <w:r w:rsidRPr="0010219B">
        <w:tab/>
      </w:r>
      <w:r w:rsidRPr="0010219B">
        <w:tab/>
        <w:t xml:space="preserve">                        </w:t>
      </w:r>
      <w:r w:rsidRPr="0010219B">
        <w:tab/>
      </w:r>
      <w:r w:rsidR="0045599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5599D" w:rsidP="00E91121" w:rsidR="0045599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5599D" w:rsidP="00E91121" w:rsidR="0045599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5599D" w:rsidP="00E91121" w:rsidR="0045599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5599D" w:rsidP="00E91121" w:rsidR="0045599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99D" w:rsidP="0045599D" w:rsidR="0045599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83CB6" w:rsidP="0045599D" w:rsidR="00F83CB6" w:rsidRPr="0010219B">
      <w:pPr>
        <w:pStyle w:val="Tijeloteksta"/>
        <w:ind w:firstLine="708" w:left="2832"/>
      </w:pPr>
    </w:p>
    <w:p w:rsidRDefault="00F83CB6" w:rsidR="00F83CB6" w:rsidRPr="0010219B">
      <w:pPr>
        <w:pStyle w:val="Tijeloteksta"/>
        <w:ind w:left="5760"/>
      </w:pPr>
      <w:r w:rsidRPr="0010219B">
        <w:t xml:space="preserve"> </w:t>
      </w:r>
    </w:p>
    <w:p w:rsidRDefault="00F83CB6" w:rsidR="00F83CB6" w:rsidRPr="0010219B">
      <w:r w:rsidRPr="0010219B">
        <w:t xml:space="preserve">                                                                                                                   </w:t>
      </w:r>
    </w:p>
    <w:p w:rsidRDefault="009236B9" w:rsidP="009236B9" w:rsidR="009236B9" w:rsidRPr="0010219B">
      <w:pPr>
        <w:jc w:val="both"/>
      </w:pPr>
      <w:r w:rsidRPr="0010219B">
        <w:rPr>
          <w:b/>
        </w:rPr>
        <w:t>UPUTA O PRAVNOM LIJEKU:</w:t>
      </w:r>
    </w:p>
    <w:p w:rsidRDefault="009236B9" w:rsidP="009236B9" w:rsidR="007417C1" w:rsidRPr="0010219B">
      <w:pPr>
        <w:jc w:val="both"/>
      </w:pPr>
      <w:r w:rsidRPr="0010219B">
        <w:t>Protiv ovog zaključka nije dopuštena žalba (čl.11.st.9. SZ).</w:t>
      </w:r>
    </w:p>
    <w:p w:rsidRDefault="00F83CB6" w:rsidP="009236B9" w:rsidR="00F83CB6" w:rsidRPr="0010219B">
      <w:pPr>
        <w:jc w:val="both"/>
      </w:pPr>
    </w:p>
    <w:p w:rsidRDefault="00F83CB6" w:rsidP="009236B9" w:rsidR="00F83CB6" w:rsidRPr="0010219B">
      <w:pPr>
        <w:jc w:val="both"/>
      </w:pPr>
    </w:p>
    <w:p w:rsidRDefault="00F83CB6" w:rsidP="009236B9" w:rsidR="00F83CB6" w:rsidRPr="0010219B">
      <w:pPr>
        <w:jc w:val="both"/>
      </w:pPr>
    </w:p>
    <w:p w:rsidRDefault="00F83CB6" w:rsidP="009236B9" w:rsidR="00F83CB6" w:rsidRPr="0010219B">
      <w:pPr>
        <w:jc w:val="both"/>
      </w:pPr>
    </w:p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45599D" w:rsidP="000F0D92" w:rsidR="0045599D"/>
    <w:p w:rsidRDefault="000F0D92" w:rsidP="000F0D92" w:rsidR="000F0D92" w:rsidRPr="006140FF">
      <w:pPr>
        <w:pStyle w:val="Odlomakpopisa10"/>
        <w:ind w:left="0"/>
        <w:jc w:val="both"/>
      </w:pPr>
    </w:p>
    <w:p w:rsidRDefault="009236B9" w:rsidP="009236B9" w:rsidR="009236B9" w:rsidRPr="0010219B">
      <w:pPr>
        <w:jc w:val="both"/>
      </w:pPr>
      <w:r w:rsidRPr="0010219B">
        <w:tab/>
      </w:r>
      <w:r w:rsidRPr="0010219B">
        <w:tab/>
      </w:r>
      <w:r w:rsidRPr="0010219B">
        <w:tab/>
      </w:r>
      <w:r w:rsidRPr="0010219B">
        <w:tab/>
      </w:r>
      <w:r w:rsidRPr="0010219B">
        <w:tab/>
      </w:r>
      <w:r w:rsidRPr="0010219B">
        <w:tab/>
      </w:r>
      <w:r w:rsidRPr="0010219B">
        <w:tab/>
      </w:r>
      <w:r w:rsidRPr="0010219B">
        <w:tab/>
      </w:r>
      <w:r w:rsidRPr="0010219B">
        <w:tab/>
      </w:r>
      <w:r w:rsidRPr="0010219B">
        <w:tab/>
      </w:r>
      <w:r w:rsidRPr="0010219B">
        <w:tab/>
      </w:r>
      <w:r w:rsidRPr="0010219B">
        <w:tab/>
      </w:r>
    </w:p>
    <w:p w:rsidRDefault="00A1673F" w:rsidP="009236B9" w:rsidR="00A1673F" w:rsidRPr="0010219B">
      <w:pPr>
        <w:jc w:val="both"/>
      </w:pPr>
    </w:p>
    <w:p w:rsidRDefault="009236B9" w:rsidP="009236B9" w:rsidR="009236B9" w:rsidRPr="0010219B"/>
    <w:p w:rsidRDefault="009236B9" w:rsidR="009236B9" w:rsidRPr="0010219B"/>
    <w:sectPr w:rsidSect="00A1673F" w:rsidR="009236B9" w:rsidRPr="0010219B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AD8" w:rsidR="002E7AD8">
      <w:r>
        <w:separator/>
      </w:r>
    </w:p>
  </w:endnote>
  <w:endnote w:id="0" w:type="continuationSeparator">
    <w:p w:rsidRDefault="002E7AD8" w:rsidR="002E7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AD8" w:rsidR="002E7AD8">
      <w:r>
        <w:separator/>
      </w:r>
    </w:p>
  </w:footnote>
  <w:footnote w:id="0" w:type="continuationSeparator">
    <w:p w:rsidRDefault="002E7AD8" w:rsidR="002E7A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553B" w:rsidR="005955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F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553B" w:rsidP="00A1673F" w:rsidR="0059553B" w:rsidRPr="00832E83">
    <w:pPr>
      <w:jc w:val="right"/>
    </w:pPr>
    <w:r>
      <w:t>72</w:t>
    </w:r>
    <w:r w:rsidRPr="00832E83">
      <w:t xml:space="preserve"> St-</w:t>
    </w:r>
    <w:r>
      <w:t>338/2012</w:t>
    </w:r>
  </w:p>
  <w:p w:rsidRDefault="0059553B" w:rsidR="005955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76475102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F0D92"/>
    <w:rsid w:val="0010219B"/>
    <w:rsid w:val="002E7AD8"/>
    <w:rsid w:val="003235EC"/>
    <w:rsid w:val="003C7C8B"/>
    <w:rsid w:val="0045599D"/>
    <w:rsid w:val="0059553B"/>
    <w:rsid w:val="005956F3"/>
    <w:rsid w:val="006701A5"/>
    <w:rsid w:val="006F6573"/>
    <w:rsid w:val="007417C1"/>
    <w:rsid w:val="00751F93"/>
    <w:rsid w:val="007C4C36"/>
    <w:rsid w:val="00842928"/>
    <w:rsid w:val="008553C8"/>
    <w:rsid w:val="00883225"/>
    <w:rsid w:val="009236B9"/>
    <w:rsid w:val="00A1673F"/>
    <w:rsid w:val="00A23DC5"/>
    <w:rsid w:val="00B94DFE"/>
    <w:rsid w:val="00C52F5D"/>
    <w:rsid w:val="00C636CE"/>
    <w:rsid w:val="00CD52AC"/>
    <w:rsid w:val="00E741B0"/>
    <w:rsid w:val="00EC1A1B"/>
    <w:rsid w:val="00F530BF"/>
    <w:rsid w:val="00F5652A"/>
    <w:rsid w:val="00F8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customStyle="true" w:styleId="Odlomakpopisa10" w:type="paragraph">
    <w:name w:val="Odlomak popisa1"/>
    <w:basedOn w:val="Normal"/>
    <w:qFormat/>
    <w:rsid w:val="0010219B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0F0D92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5599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5599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2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F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F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F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F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customStyle="1" w:styleId="Odlomakpopisa10" w:type="paragraph">
    <w:name w:val="Odlomak popisa1"/>
    <w:basedOn w:val="Normal"/>
    <w:qFormat/>
    <w:rsid w:val="0010219B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0F0D92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5599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5599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2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F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F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F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347</properties:Words>
  <properties:Characters>1918</properties:Characters>
  <properties:Lines>90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2016-10-13T11:38:00Z</dcterms:created>
  <dc:creator>nribaric</dc:creator>
  <cp:lastModifiedBy>Jadranka Zelić</cp:lastModifiedBy>
  <cp:lastPrinted>2016-10-13T11:37:00Z</cp:lastPrinted>
  <dcterms:modified xmlns:xsi="http://www.w3.org/2001/XMLSchema-instance" xsi:type="dcterms:W3CDTF">2016-10-13T11:43:00Z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