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c12b" w14:paraId="49bc12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8360FC">
        <w:t>3</w:t>
      </w:r>
      <w:r w:rsidR="009829A7">
        <w:t>896</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9829A7" w:rsidRPr="006A736F">
        <w:t>ADVENIO STIL d.o.o.,  Zagreb, Palinovečka 19/b, OIB 95076228365</w:t>
      </w:r>
      <w:r w:rsidR="00AC6038">
        <w:t xml:space="preserve">, dana </w:t>
      </w:r>
      <w:r w:rsidR="008360FC">
        <w:t>16. svibnja</w:t>
      </w:r>
      <w:r w:rsidR="00BF3187">
        <w:t xml:space="preserve">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C85042">
        <w:t xml:space="preserve">Nalaže se </w:t>
      </w:r>
      <w:r w:rsidR="009829A7">
        <w:t>Mireli Kiralj, Zagreb, Ulica Hrvoja Macanovića 2, OIB 81712533687</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8360FC">
        <w:rPr>
          <w:color w:val="000000"/>
        </w:rPr>
        <w:t>3</w:t>
      </w:r>
      <w:r w:rsidR="009829A7">
        <w:rPr>
          <w:color w:val="000000"/>
        </w:rPr>
        <w:t>9861</w:t>
      </w:r>
      <w:r w:rsidR="00BF3187">
        <w:rPr>
          <w:color w:val="000000"/>
        </w:rPr>
        <w:t>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r w:rsidR="008360FC">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8360FC">
        <w:rPr>
          <w:color w:val="000000"/>
        </w:rPr>
        <w:t>3</w:t>
      </w:r>
      <w:r w:rsidR="009829A7">
        <w:rPr>
          <w:color w:val="000000"/>
        </w:rPr>
        <w:t>986</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9829A7">
        <w:t>25</w:t>
      </w:r>
      <w:r w:rsidR="008360FC">
        <w:t>. travnja</w:t>
      </w:r>
      <w:r w:rsidR="0061769D">
        <w:t xml:space="preserve"> 2016</w:t>
      </w:r>
      <w:r>
        <w:t xml:space="preserve">. prijedlog za otvaranje stečajnog postupka nad </w:t>
      </w:r>
      <w:r w:rsidR="009829A7" w:rsidRPr="006A736F">
        <w:t>ADVENIO STIL d.o.o.,  Zagreb, Palinovečka 19/b, OIB 95076228365</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8360FC" w:rsidP="008360FC" w:rsidR="008360FC">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1.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osam mjeseci, ali ne ranije od šest mjeseci od dana stupanja na snagu toga Zakona za pravnu osobu koja u Očevidniku redoslijeda osnova za plaćanje imaju evidentirane neizvršene osnove za plaćanje u neprekinutom razdoblju od 120 dana i jednog zaposlenog.</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8360FC">
        <w:t>3</w:t>
      </w:r>
      <w:r w:rsidR="009829A7">
        <w:t>986</w:t>
      </w:r>
      <w:r w:rsidR="0061769D">
        <w:t>/16</w:t>
      </w:r>
      <w:r>
        <w:t xml:space="preserve"> od </w:t>
      </w:r>
      <w:r w:rsidR="008360FC">
        <w:t>19. listopada 2016</w:t>
      </w:r>
      <w:r>
        <w:t>. godine naloženo je zakonsk</w:t>
      </w:r>
      <w:r w:rsidR="002557BF">
        <w:t>om</w:t>
      </w:r>
      <w:r>
        <w:t xml:space="preserve"> zastupni</w:t>
      </w:r>
      <w:r w:rsidR="002557BF">
        <w:t>ku</w:t>
      </w:r>
      <w:r w:rsidR="0061769D">
        <w:t xml:space="preserve"> </w:t>
      </w:r>
      <w:r>
        <w:t xml:space="preserve">dužnika </w:t>
      </w:r>
      <w:r w:rsidR="009829A7">
        <w:t>Mireli Kiralj</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8360FC">
        <w:t>3</w:t>
      </w:r>
      <w:r w:rsidR="009829A7">
        <w:t>986</w:t>
      </w:r>
      <w:r w:rsidR="0061769D">
        <w:t>/16</w:t>
      </w:r>
      <w:r>
        <w:t xml:space="preserve"> od </w:t>
      </w:r>
      <w:r w:rsidR="008360FC">
        <w:t>16. svibnja</w:t>
      </w:r>
      <w:r w:rsidR="0061769D">
        <w:t xml:space="preserve"> 2017</w:t>
      </w:r>
      <w:r>
        <w:t xml:space="preserve">. godine </w:t>
      </w:r>
      <w:r w:rsidR="00AC6038">
        <w:t>imenova</w:t>
      </w:r>
      <w:r w:rsidR="00707C57">
        <w:t>n</w:t>
      </w:r>
      <w:r w:rsidR="00AC6038">
        <w:t xml:space="preserve"> je privremeni stečajni upravitelj </w:t>
      </w:r>
      <w:r w:rsidR="009829A7">
        <w:t>Milan Ljubičić, Kolan, Šimuni 142</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8360FC">
        <w:t>16. svibnja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8360FC" w:rsidR="004B58DE">
      <w:headerReference w:type="even" r:id="rId10"/>
      <w:headerReference w:type="default" r:id="rId11"/>
      <w:pgSz w:h="16838" w:w="11906"/>
      <w:pgMar w:gutter="0" w:footer="708" w:header="708" w:left="1417" w:bottom="1701"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6CDB">
      <w:rPr>
        <w:rStyle w:val="Brojstranice"/>
        <w:noProof/>
      </w:rPr>
      <w:t>3</w:t>
    </w:r>
    <w:r>
      <w:rPr>
        <w:rStyle w:val="Brojstranice"/>
      </w:rPr>
      <w:fldChar w:fldCharType="end"/>
    </w:r>
  </w:p>
  <w:p w:rsidRDefault="00874E6C" w:rsidP="004D27C4" w:rsidR="00874E6C">
    <w:pPr>
      <w:pStyle w:val="Zaglavlje"/>
      <w:jc w:val="right"/>
    </w:pPr>
    <w:r>
      <w:t>4 St-</w:t>
    </w:r>
    <w:r w:rsidR="008360FC">
      <w:t>3</w:t>
    </w:r>
    <w:r w:rsidR="009829A7">
      <w:t>986</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57BF"/>
    <w:rsid w:val="0025788E"/>
    <w:rsid w:val="0027227B"/>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6743E"/>
    <w:rsid w:val="00683588"/>
    <w:rsid w:val="00692A6B"/>
    <w:rsid w:val="006E5A8F"/>
    <w:rsid w:val="006E6641"/>
    <w:rsid w:val="00707C57"/>
    <w:rsid w:val="00725DA9"/>
    <w:rsid w:val="007455D1"/>
    <w:rsid w:val="0075040F"/>
    <w:rsid w:val="00757A14"/>
    <w:rsid w:val="007B4990"/>
    <w:rsid w:val="00801A6D"/>
    <w:rsid w:val="008360FC"/>
    <w:rsid w:val="00874E6C"/>
    <w:rsid w:val="00875593"/>
    <w:rsid w:val="008B04F6"/>
    <w:rsid w:val="00906436"/>
    <w:rsid w:val="00945F2A"/>
    <w:rsid w:val="009829A7"/>
    <w:rsid w:val="009A0E71"/>
    <w:rsid w:val="00A031C0"/>
    <w:rsid w:val="00A8529D"/>
    <w:rsid w:val="00AC6038"/>
    <w:rsid w:val="00AE6CDB"/>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D04603"/>
    <w:rsid w:val="00D04F1A"/>
    <w:rsid w:val="00D541C7"/>
    <w:rsid w:val="00DA62AF"/>
    <w:rsid w:val="00DC75CE"/>
    <w:rsid w:val="00DE04B4"/>
    <w:rsid w:val="00E03C0B"/>
    <w:rsid w:val="00E21746"/>
    <w:rsid w:val="00E64F26"/>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E6CDB"/>
    <w:rPr>
      <w:color w:val="808080"/>
      <w:bdr w:space="0" w:sz="0" w:color="auto" w:val="none"/>
      <w:shd w:fill="auto" w:color="auto" w:val="clear"/>
    </w:rPr>
  </w:style>
  <w:style w:customStyle="true" w:styleId="eSPISCCParagraphDefaultFont" w:type="character">
    <w:name w:val="eSPIS_CC_Paragraph Default Font"/>
    <w:basedOn w:val="Zadanifontodlomka"/>
    <w:rsid w:val="00AE6C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CDB"/>
    <w:rPr>
      <w:bdr w:space="0" w:sz="0" w:color="auto" w:val="none"/>
      <w:shd w:fill="FFFFCC" w:color="auto" w:val="clear"/>
      <w:lang w:val="hr-HR"/>
    </w:rPr>
  </w:style>
  <w:style w:customStyle="true" w:styleId="PozadinaSvijetloCrvena" w:type="character">
    <w:name w:val="Pozadina_SvijetloCrvena"/>
    <w:basedOn w:val="eSPISCCParagraphDefaultFont"/>
    <w:rsid w:val="00AE6C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C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E6CDB"/>
    <w:rPr>
      <w:color w:val="808080"/>
      <w:bdr w:color="auto" w:space="0" w:sz="0" w:val="none"/>
      <w:shd w:color="auto" w:fill="auto" w:val="clear"/>
    </w:rPr>
  </w:style>
  <w:style w:customStyle="1" w:styleId="eSPISCCParagraphDefaultFont" w:type="character">
    <w:name w:val="eSPIS_CC_Paragraph Default Font"/>
    <w:basedOn w:val="Zadanifontodlomka"/>
    <w:rsid w:val="00AE6C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CDB"/>
    <w:rPr>
      <w:bdr w:color="auto" w:space="0" w:sz="0" w:val="none"/>
      <w:shd w:color="auto" w:fill="FFFFCC" w:val="clear"/>
      <w:lang w:val="hr-HR"/>
    </w:rPr>
  </w:style>
  <w:style w:customStyle="1" w:styleId="PozadinaSvijetloCrvena" w:type="character">
    <w:name w:val="Pozadina_SvijetloCrvena"/>
    <w:basedOn w:val="eSPISCCParagraphDefaultFont"/>
    <w:rsid w:val="00AE6C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C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626001">
      <w:bodyDiv w:val="true"/>
      <w:marLeft w:val="0"/>
      <w:marRight w:val="0"/>
      <w:marTop w:val="0"/>
      <w:marBottom w:val="0"/>
      <w:divBdr>
        <w:top w:space="0" w:sz="0" w:color="auto" w:val="none"/>
        <w:left w:space="0" w:sz="0" w:color="auto" w:val="none"/>
        <w:bottom w:space="0" w:sz="0" w:color="auto" w:val="none"/>
        <w:right w:space="0" w:sz="0" w:color="auto" w:val="none"/>
      </w:divBdr>
    </w:div>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platež dodatnog predujma - 5.000,00 kn</izvorni_sadrzaj>
    <derivirana_varijabla naziv="DomainObject.Primjedba_1">Poziv za platež dodatnog predujma - 5.000,00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3986</izvorni_sadrzaj>
    <derivirana_varijabla naziv="DomainObject.Predmet.Broj_1">3986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St-3986/2016</izvorni_sadrzaj>
    <derivirana_varijabla naziv="DomainObject.Predmet.OznakaBroj_1">St-3986/2016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ADVENIO STIL d.o.o. zastupanog po punomoćniku Mirela Kiralj</izvorni_sadrzaj>
    <derivirana_varijabla naziv="DomainObject.Predmet.ProtustrankaFormated_1">  ADVENIO STIL d.o.o. zastupanog po punomoćniku Mirela Kiralj</derivirana_varijabla>
  </DomainObject.Predmet.ProtustrankaFormated>
  <DomainObject.Predmet.ProtustrankaFormatedOIB>
    <izvorni_sadrzaj>  ADVENIO STIL d.o.o., OIB 95076228365 zastupanog po punomoćniku Mirela Kiralj</izvorni_sadrzaj>
    <derivirana_varijabla naziv="DomainObject.Predmet.ProtustrankaFormatedOIB_1">  ADVENIO STIL d.o.o., OIB 95076228365 zastupanog po punomoćniku Mirela Kiralj</derivirana_varijabla>
  </DomainObject.Predmet.ProtustrankaFormatedOIB>
  <DomainObject.Predmet.ProtustrankaFormatedWithAdress>
    <izvorni_sadrzaj> ADVENIO STIL d.o.o., Palinovečka 19/b, 10000 Zagreb zastupanog po punomoćniku Mirela Kiralj</izvorni_sadrzaj>
    <derivirana_varijabla naziv="DomainObject.Predmet.ProtustrankaFormatedWithAdress_1"> ADVENIO STIL d.o.o., Palinovečka 19/b, 10000 Zagreb zastupanog po punomoćniku Mirela Kiralj</derivirana_varijabla>
  </DomainObject.Predmet.ProtustrankaFormatedWithAdress>
  <DomainObject.Predmet.ProtustrankaFormatedWithAdressOIB>
    <izvorni_sadrzaj> ADVENIO STIL d.o.o., OIB 95076228365, Palinovečka 19/b, 10000 Zagreb zastupanog po punomoćniku Mirela Kiralj</izvorni_sadrzaj>
    <derivirana_varijabla naziv="DomainObject.Predmet.ProtustrankaFormatedWithAdressOIB_1"> ADVENIO STIL d.o.o., OIB 95076228365, Palinovečka 19/b, 10000 Zagreb zastupanog po punomoćniku Mirela Kiralj</derivirana_varijabla>
  </DomainObject.Predmet.ProtustrankaFormatedWithAdressOIB>
  <DomainObject.Predmet.ProtustrankaWithAdress>
    <izvorni_sadrzaj>ADVENIO STIL d.o.o. Palinovečka 19/b, 10000 Zagreb</izvorni_sadrzaj>
    <derivirana_varijabla naziv="DomainObject.Predmet.ProtustrankaWithAdress_1">ADVENIO STIL d.o.o. Palinovečka 19/b, 10000 Zagreb</derivirana_varijabla>
  </DomainObject.Predmet.ProtustrankaWithAdress>
  <DomainObject.Predmet.ProtustrankaWithAdressOIB>
    <izvorni_sadrzaj>ADVENIO STIL d.o.o., OIB 95076228365, Palinovečka 19/b, 10000 Zagreb</izvorni_sadrzaj>
    <derivirana_varijabla naziv="DomainObject.Predmet.ProtustrankaWithAdressOIB_1">ADVENIO STIL d.o.o., OIB 95076228365, Palinovečka 19/b, 10000 Zagreb</derivirana_varijabla>
  </DomainObject.Predmet.ProtustrankaWithAdressOIB>
  <DomainObject.Predmet.ProtustrankaNazivFormated>
    <izvorni_sadrzaj>ADVENIO STIL d.o.o.</izvorni_sadrzaj>
    <derivirana_varijabla naziv="DomainObject.Predmet.ProtustrankaNazivFormated_1">ADVENIO STIL d.o.o.</derivirana_varijabla>
  </DomainObject.Predmet.ProtustrankaNazivFormated>
  <DomainObject.Predmet.ProtustrankaNazivFormatedOIB>
    <izvorni_sadrzaj>ADVENIO STIL d.o.o., OIB 95076228365</izvorni_sadrzaj>
    <derivirana_varijabla naziv="DomainObject.Predmet.ProtustrankaNazivFormatedOIB_1">ADVENIO STIL d.o.o., OIB 95076228365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ADVENIO STIL d.o.o. zastupanog po punomoćniku Mirela Kiralj</item>
    </izvorni_sadrzaj>
    <derivirana_varijabla naziv="DomainObject.Predmet.ProtuStrankaListFormated_1">
      <item>ADVENIO STIL d.o.o. zastupanog po punomoćniku Mirela Kiralj</item>
    </derivirana_varijabla>
  </DomainObject.Predmet.ProtuStrankaListFormated>
  <DomainObject.Predmet.ProtuStrankaListFormatedOIB>
    <izvorni_sadrzaj>
      <item>ADVENIO STIL d.o.o., OIB 95076228365 zastupanog po punomoćniku Mirela Kiralj</item>
    </izvorni_sadrzaj>
    <derivirana_varijabla naziv="DomainObject.Predmet.ProtuStrankaListFormatedOIB_1">
      <item>ADVENIO STIL d.o.o., OIB 95076228365 zastupanog po punomoćniku Mirela Kiralj</item>
    </derivirana_varijabla>
  </DomainObject.Predmet.ProtuStrankaListFormatedOIB>
  <DomainObject.Predmet.ProtuStrankaListFormatedWithAdress>
    <izvorni_sadrzaj>
      <item>ADVENIO STIL d.o.o., Palinovečka 19/b, 10000 Zagreb zastupanog po punomoćniku Mirela Kiralj</item>
    </izvorni_sadrzaj>
    <derivirana_varijabla naziv="DomainObject.Predmet.ProtuStrankaListFormatedWithAdress_1">
      <item>ADVENIO STIL d.o.o., Palinovečka 19/b, 10000 Zagreb zastupanog po punomoćniku Mirela Kiralj</item>
    </derivirana_varijabla>
  </DomainObject.Predmet.ProtuStrankaListFormatedWithAdress>
  <DomainObject.Predmet.ProtuStrankaListFormatedWithAdressOIB>
    <izvorni_sadrzaj>
      <item>ADVENIO STIL d.o.o., OIB 95076228365, Palinovečka 19/b, 10000 Zagreb zastupanog po punomoćniku Mirela Kiralj</item>
    </izvorni_sadrzaj>
    <derivirana_varijabla naziv="DomainObject.Predmet.ProtuStrankaListFormatedWithAdressOIB_1">
      <item>ADVENIO STIL d.o.o., OIB 95076228365, Palinovečka 19/b, 10000 Zagreb zastupanog po punomoćniku Mirela Kiralj</item>
    </derivirana_varijabla>
  </DomainObject.Predmet.ProtuStrankaListFormatedWithAdressOIB>
  <DomainObject.Predmet.ProtuStrankaListNazivFormated>
    <izvorni_sadrzaj>
      <item>ADVENIO STIL d.o.o.</item>
    </izvorni_sadrzaj>
    <derivirana_varijabla naziv="DomainObject.Predmet.ProtuStrankaListNazivFormated_1">
      <item>ADVENIO STIL d.o.o.</item>
    </derivirana_varijabla>
  </DomainObject.Predmet.ProtuStrankaListNazivFormated>
  <DomainObject.Predmet.ProtuStrankaListNazivFormatedOIB>
    <izvorni_sadrzaj>
      <item>ADVENIO STIL d.o.o., OIB 95076228365</item>
    </izvorni_sadrzaj>
    <derivirana_varijabla naziv="DomainObject.Predmet.ProtuStrankaListNazivFormatedOIB_1">
      <item>ADVENIO STIL d.o.o., OIB 95076228365</item>
    </derivirana_varijabla>
  </DomainObject.Predmet.ProtuStrankaListNazivFormatedOIB>
  <DomainObject.Predmet.OstaliListFormated>
    <izvorni_sadrzaj>
      <item>Mirela Kiralj punomoćnik sudionika u postupku ADVENIO STIL d.o.o.</item>
    </izvorni_sadrzaj>
    <derivirana_varijabla naziv="DomainObject.Predmet.OstaliListFormated_1">
      <item>Mirela Kiralj punomoćnik sudionika u postupku ADVENIO STIL d.o.o.</item>
    </derivirana_varijabla>
  </DomainObject.Predmet.OstaliListFormated>
  <DomainObject.Predmet.OstaliListFormatedOIB>
    <izvorni_sadrzaj>
      <item>Mirela Kiralj, OIB 81712533687 punomoćnik sudionika u postupku ADVENIO STIL d.o.o.</item>
    </izvorni_sadrzaj>
    <derivirana_varijabla naziv="DomainObject.Predmet.OstaliListFormatedOIB_1">
      <item>Mirela Kiralj, OIB 81712533687 punomoćnik sudionika u postupku ADVENIO STIL d.o.o.</item>
    </derivirana_varijabla>
  </DomainObject.Predmet.OstaliListFormatedOIB>
  <DomainObject.Predmet.OstaliListFormatedWithAdress>
    <izvorni_sadrzaj>
      <item>Mirela Kiralj, Ulica Hrvoja Macanovića 2, 10000 Zagreb punomoćnik sudionika u postupku ADVENIO STIL d.o.o.</item>
    </izvorni_sadrzaj>
    <derivirana_varijabla naziv="DomainObject.Predmet.OstaliListFormatedWithAdress_1">
      <item>Mirela Kiralj, Ulica Hrvoja Macanovića 2, 10000 Zagreb punomoćnik sudionika u postupku ADVENIO STIL d.o.o.</item>
    </derivirana_varijabla>
  </DomainObject.Predmet.OstaliListFormatedWithAdress>
  <DomainObject.Predmet.OstaliListFormatedWithAdressOIB>
    <izvorni_sadrzaj>
      <item>Mirela Kiralj, OIB 81712533687, Ulica Hrvoja Macanovića 2, 10000 Zagreb punomoćnik sudionika u postupku ADVENIO STIL d.o.o.</item>
    </izvorni_sadrzaj>
    <derivirana_varijabla naziv="DomainObject.Predmet.OstaliListFormatedWithAdressOIB_1">
      <item>Mirela Kiralj, OIB 81712533687, Ulica Hrvoja Macanovića 2, 10000 Zagreb punomoćnik sudionika u postupku ADVENIO STIL d.o.o.</item>
    </derivirana_varijabla>
  </DomainObject.Predmet.OstaliListFormatedWithAdressOIB>
  <DomainObject.Predmet.OstaliListNazivFormated>
    <izvorni_sadrzaj>
      <item>Mirela Kiralj</item>
    </izvorni_sadrzaj>
    <derivirana_varijabla naziv="DomainObject.Predmet.OstaliListNazivFormated_1">
      <item>Mirela Kiralj</item>
    </derivirana_varijabla>
  </DomainObject.Predmet.OstaliListNazivFormated>
  <DomainObject.Predmet.OstaliListNazivFormatedOIB>
    <izvorni_sadrzaj>
      <item>Mirela Kiralj, OIB 81712533687</item>
    </izvorni_sadrzaj>
    <derivirana_varijabla naziv="DomainObject.Predmet.OstaliListNazivFormatedOIB_1">
      <item>Mirela Kiralj, OIB 81712533687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ADVENIO STIL d.o.o.</izvorni_sadrzaj>
    <derivirana_varijabla naziv="DomainObject.Predmet.ProtustrankaIDrugi_1">ADVENIO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ADVENIO STIL d.o.o., OIB 95076228365, Palinovečka 19/b, 10000 Zagreb</izvorni_sadrzaj>
    <derivirana_varijabla naziv="DomainObject.Predmet.ProtustrankaIDrugiAdressOIB_1">ADVENIO STIL d.o.o., OIB 95076228365, Palinovečka 19/b,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ADVENIO STIL d.o.o.</item>
      <item>Mirela Kiralj</item>
    </izvorni_sadrzaj>
    <derivirana_varijabla naziv="DomainObject.Predmet.SudioniciListNaziv_1">
      <item>FINA Regionalni centar Zagreb</item>
      <item>ADVENIO STIL d.o.o.</item>
      <item>Mirela Kiralj</item>
    </derivirana_varijabla>
  </DomainObject.Predmet.SudioniciListNaziv>
  <DomainObject.Predmet.SudioniciListAdressOIB>
    <izvorni_sadrzaj>
      <item>FINA Regionalni centar Zagreb, OIB 85821130368, Trg svibanjskih žrtava 1995. 1,10000 Zagreb</item>
      <item>ADVENIO STIL d.o.o., OIB 95076228365, Palinovečka 19/b,10000 Zagreb</item>
      <item>Mirela Kiralj, OIB 81712533687, Ulica Hrvoja Macanovića 2,10000 Zagreb</item>
    </izvorni_sadrzaj>
    <derivirana_varijabla naziv="DomainObject.Predmet.SudioniciListAdressOIB_1">
      <item>FINA Regionalni centar Zagreb, OIB 85821130368, Trg svibanjskih žrtava 1995. 1,10000 Zagreb</item>
      <item>ADVENIO STIL d.o.o., OIB 95076228365, Palinovečka 19/b,10000 Zagreb</item>
      <item>Mirela Kiralj, OIB 81712533687, Ulica Hrvoja Macanovića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95076228365</item>
      <item>, OIB 81712533687</item>
    </izvorni_sadrzaj>
    <derivirana_varijabla naziv="DomainObject.Predmet.SudioniciListNazivOIB_1">
      <item>, OIB 85821130368</item>
      <item>, OIB 95076228365</item>
      <item>, OIB 81712533687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927</properties:Words>
  <properties:Characters>5011</properties:Characters>
  <properties:Lines>107</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2017-05-16T10:24:00Z</dcterms:created>
  <dc:creator>gboljkovac</dc:creator>
  <cp:lastModifiedBy>Goranka Boljkovac</cp:lastModifiedBy>
  <cp:lastPrinted>2017-04-26T10:46:00Z</cp:lastPrinted>
  <dcterms:modified xmlns:xsi="http://www.w3.org/2001/XMLSchema-instance" xsi:type="dcterms:W3CDTF">2017-05-16T10:25:00Z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