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5959e" w14:paraId="4e5959e" w:rsidRDefault="00AC1DB4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E15FED">
        <w:t>222/15-11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</w:t>
      </w:r>
      <w:r w:rsidR="00E15FED" w:rsidRPr="00E15FED">
        <w:t>OUTCASTS d.o.o. za izradu web aplikacija i informatičke usluge, Osijek, Orljavska 11/a, MBS 030149572, OIB 04059066782</w:t>
      </w:r>
      <w:r w:rsidRPr="005F32B9">
        <w:t xml:space="preserve">, </w:t>
      </w:r>
      <w:r w:rsidR="008D6901" w:rsidRPr="005D1548">
        <w:t>dana</w:t>
      </w:r>
      <w:r w:rsidR="00E15FED">
        <w:t xml:space="preserve"> 13</w:t>
      </w:r>
      <w:r w:rsidR="00E94D82">
        <w:t>. srpnja</w:t>
      </w:r>
      <w:r w:rsidR="008D6901">
        <w:t xml:space="preserve">  </w:t>
      </w:r>
      <w:r w:rsidR="008D6901" w:rsidRPr="005D1548">
        <w:t xml:space="preserve">2016.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E15FED" w:rsidR="009A6857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E15FED">
        <w:rPr>
          <w:bCs/>
        </w:rPr>
        <w:t>Danku Šinki</w:t>
      </w:r>
      <w:r w:rsidR="00E15FED" w:rsidRPr="00E15FED">
        <w:rPr>
          <w:bCs/>
        </w:rPr>
        <w:t>, Osijek, Trg Slobode 8, OIB 43572319915</w:t>
      </w:r>
      <w:r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E15FED" w:rsidRPr="00E15FED">
        <w:t>OUTCASTS d.o.o. za izradu web aplikacija i informatičke usluge, Osijek, Orljavska 11/a, MBS 030149572, OIB 04059066782</w:t>
      </w:r>
      <w:r w:rsidR="00F20170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</w:t>
      </w:r>
      <w:r w:rsidR="00E15FED">
        <w:t>ro račun stečajnog upravitelja Danka Šinke iz Osijeka</w:t>
      </w:r>
      <w:r w:rsidR="00AC1DB4">
        <w:t>, IBAN</w:t>
      </w:r>
      <w:r w:rsidR="00747DCE">
        <w:t xml:space="preserve">: </w:t>
      </w:r>
      <w:r w:rsidR="00E15FED">
        <w:t>HR5025000093105510711</w:t>
      </w:r>
      <w:r w:rsidR="00747DCE">
        <w:t xml:space="preserve">, sa kontovnika </w:t>
      </w:r>
      <w:r w:rsidR="009C03D6">
        <w:t>8500</w:t>
      </w:r>
      <w:r w:rsidR="00AC1DB4">
        <w:t>,</w:t>
      </w:r>
      <w:r w:rsidR="00747DCE">
        <w:t xml:space="preserve">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AC1DB4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E15FED">
        <w:rPr>
          <w:bCs/>
        </w:rPr>
        <w:t>222/15-4</w:t>
      </w:r>
      <w:r>
        <w:rPr>
          <w:bCs/>
        </w:rPr>
        <w:t xml:space="preserve"> od </w:t>
      </w:r>
      <w:r w:rsidR="00E15FED">
        <w:rPr>
          <w:bCs/>
        </w:rPr>
        <w:t>27. kolovoza 2015</w:t>
      </w:r>
      <w:r>
        <w:rPr>
          <w:bCs/>
        </w:rPr>
        <w:t xml:space="preserve">. godine pokrenut je prethodni postupak nad dužnikom </w:t>
      </w:r>
      <w:r w:rsidR="00E15FED" w:rsidRPr="00E15FED">
        <w:t>OUTCASTS d.o.o. za izradu web aplikacija i informatičke usluge, Osijek, Orljavska 11/a, MBS 030149572, OIB 04059066782</w:t>
      </w:r>
      <w:r>
        <w:rPr>
          <w:bCs/>
        </w:rPr>
        <w:t xml:space="preserve">. Istim rješenjem imenovan je privremeni stečajni upravitelj </w:t>
      </w:r>
      <w:r w:rsidR="00E15FED">
        <w:rPr>
          <w:bCs/>
        </w:rPr>
        <w:t>Danku Šinki</w:t>
      </w:r>
      <w:r w:rsidR="00E15FED" w:rsidRPr="00E15FED">
        <w:rPr>
          <w:bCs/>
        </w:rPr>
        <w:t>, Osijek, Trg Slobode 8, OIB 43572319915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860E92" w:rsidP="00916CB5" w:rsidR="00860E92">
      <w:pPr>
        <w:pStyle w:val="Tijeloteksta"/>
        <w:ind w:firstLine="708"/>
        <w:rPr>
          <w:bCs/>
        </w:rPr>
      </w:pPr>
    </w:p>
    <w:p w:rsidRDefault="009C03D6" w:rsidP="00916CB5" w:rsidR="009C03D6">
      <w:pPr>
        <w:pStyle w:val="Tijeloteksta"/>
        <w:ind w:firstLine="708"/>
        <w:rPr>
          <w:bCs/>
        </w:rPr>
      </w:pPr>
    </w:p>
    <w:p w:rsidRDefault="00AC1DB4" w:rsidP="00AC1DB4" w:rsidR="00AC1DB4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AC1DB4" w:rsidP="00AC1DB4" w:rsidR="00AC1DB4">
      <w:pPr>
        <w:jc w:val="right"/>
      </w:pPr>
      <w:r>
        <w:t>13 St-</w:t>
      </w:r>
      <w:r w:rsidR="00E15FED">
        <w:t>222/15-11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B03C6B" w:rsidP="00AC1DB4" w:rsidR="00BF1A8F">
      <w:pPr>
        <w:pStyle w:val="Tijeloteksta"/>
        <w:ind w:firstLine="708"/>
        <w:rPr>
          <w:bCs/>
        </w:rPr>
      </w:pPr>
      <w:r>
        <w:rPr>
          <w:bCs/>
        </w:rPr>
        <w:t>postupka nad njegovom imovin</w:t>
      </w:r>
      <w:r w:rsidR="00E15FED">
        <w:rPr>
          <w:bCs/>
        </w:rPr>
        <w:t>om, kao i ispita postoje li kod</w:t>
      </w:r>
      <w:r>
        <w:rPr>
          <w:bCs/>
        </w:rPr>
        <w:t xml:space="preserve"> dužnika razlozi za otvaranje stečajnog postupka. 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Privremeni stečajni upravitelj obavio je sve potrebne radnje, te je sastavio i dostavio svoje pisano izvješće i nazočio ročištu radi izjašnjenja o prijedl</w:t>
      </w:r>
      <w:r w:rsidR="00E15FED">
        <w:rPr>
          <w:bCs/>
        </w:rPr>
        <w:t>ogu i raspravi o pretpostavkama</w:t>
      </w:r>
      <w:r>
        <w:rPr>
          <w:bCs/>
        </w:rPr>
        <w:t xml:space="preserve"> za otvaranje stečajnog postupka održanog dana </w:t>
      </w:r>
      <w:r w:rsidR="00E15FED">
        <w:rPr>
          <w:bCs/>
        </w:rPr>
        <w:t>2. prosinca</w:t>
      </w:r>
      <w:r w:rsidR="00D6155D">
        <w:rPr>
          <w:bCs/>
        </w:rPr>
        <w:t xml:space="preserve"> 2015</w:t>
      </w:r>
      <w:r>
        <w:rPr>
          <w:bCs/>
        </w:rPr>
        <w:t xml:space="preserve">. godine. </w:t>
      </w:r>
    </w:p>
    <w:p w:rsidRDefault="00BB13AD" w:rsidP="00E15FED" w:rsidR="00BB13AD">
      <w:pPr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E15FED" w:rsidP="00276417" w:rsidR="009A6857">
      <w:pPr>
        <w:pStyle w:val="Tijeloteksta"/>
        <w:jc w:val="center"/>
      </w:pPr>
      <w:r>
        <w:t>U Osijeku 13</w:t>
      </w:r>
      <w:r w:rsidR="007E4D9D">
        <w:t xml:space="preserve">. </w:t>
      </w:r>
      <w:r>
        <w:t>srpnja</w:t>
      </w:r>
      <w:r w:rsidR="009A6857">
        <w:t xml:space="preserve"> 2016.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4C7B60" w:rsidP="009A6857" w:rsidR="009A6857">
      <w:pPr>
        <w:pStyle w:val="Tijeloteksta"/>
        <w:jc w:val="left"/>
      </w:pPr>
      <w:r>
        <w:t>Žana Bem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860E92" w:rsidP="009A6857" w:rsidR="00860E92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E15FED">
        <w:t>8/8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1C0D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6F9"/>
    <w:rsid w:val="00AC1DB4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1C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C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C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C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C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1C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C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C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C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C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siječnja 2016.</izvorni_sadrzaj>
    <derivirana_varijabla naziv="DomainObject.Predmet.DatumRjesavanja_1">22.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St-222/2015</izvorni_sadrzaj>
    <derivirana_varijabla naziv="DomainObject.Predmet.OznakaBroj_1">St-222/2015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OUTCASTS društvo s ograničenom odgovornošću za izradu web aplikacija i informatičke usluge</izvorni_sadrzaj>
    <derivirana_varijabla naziv="DomainObject.Predmet.ProtustrankaFormated_1">  OUTCASTS društvo s ograničenom odgovornošću za izradu web aplikacija i informatičke usluge</derivirana_varijabla>
  </DomainObject.Predmet.ProtustrankaFormated>
  <DomainObject.Predmet.ProtustrankaFormatedOIB>
    <izvorni_sadrzaj>  OUTCASTS društvo s ograničenom odgovornošću za izradu web aplikacija i informatičke usluge, OIB 04059066782</izvorni_sadrzaj>
    <derivirana_varijabla naziv="DomainObject.Predmet.ProtustrankaFormatedOIB_1">  OUTCASTS društvo s ograničenom odgovornošću za izradu web aplikacija i informatičke usluge, OIB 04059066782</derivirana_varijabla>
  </DomainObject.Predmet.ProtustrankaFormatedOIB>
  <DomainObject.Predmet.ProtustrankaFormatedWithAdress>
    <izvorni_sadrzaj> OUTCASTS društvo s ograničenom odgovornošću za izradu web aplikacija i informatičke usluge, Orljavska 11A, 31000 Osijek</izvorni_sadrzaj>
    <derivirana_varijabla naziv="DomainObject.Predmet.ProtustrankaFormatedWithAdress_1"> OUTCASTS društvo s ograničenom odgovornošću za izradu web aplikacija i informatičke usluge, Orljavska 11A, 31000 Osijek</derivirana_varijabla>
  </DomainObject.Predmet.ProtustrankaFormatedWithAdress>
  <DomainObject.Predmet.ProtustrankaFormatedWithAdressOIB>
    <izvorni_sadrzaj> OUTCASTS društvo s ograničenom odgovornošću za izradu web aplikacija i informatičke usluge, OIB 04059066782, Orljavska 11A, 31000 Osijek</izvorni_sadrzaj>
    <derivirana_varijabla naziv="DomainObject.Predmet.ProtustrankaFormatedWithAdressOIB_1"> OUTCASTS društvo s ograničenom odgovornošću za izradu web aplikacija i informatičke usluge, OIB 04059066782, Orljavska 11A, 31000 Osijek</derivirana_varijabla>
  </DomainObject.Predmet.ProtustrankaFormatedWithAdressOIB>
  <DomainObject.Predmet.ProtustrankaWithAdress>
    <izvorni_sadrzaj>OUTCASTS društvo s ograničenom odgovornošću za izradu web aplikacija i informatičke usluge Orljavska 11A, 31000 Osijek</izvorni_sadrzaj>
    <derivirana_varijabla naziv="DomainObject.Predmet.ProtustrankaWithAdress_1">OUTCASTS društvo s ograničenom odgovornošću za izradu web aplikacija i informatičke usluge Orljavska 11A, 31000 Osijek</derivirana_varijabla>
  </DomainObject.Predmet.ProtustrankaWithAdress>
  <DomainObject.Predmet.ProtustrankaWithAdressOIB>
    <izvorni_sadrzaj>OUTCASTS društvo s ograničenom odgovornošću za izradu web aplikacija i informatičke usluge, OIB 04059066782, Orljavska 11A, 31000 Osijek</izvorni_sadrzaj>
    <derivirana_varijabla naziv="DomainObject.Predmet.ProtustrankaWithAdressOIB_1">OUTCASTS društvo s ograničenom odgovornošću za izradu web aplikacija i informatičke usluge, OIB 04059066782, Orljavska 11A, 31000 Osijek</derivirana_varijabla>
  </DomainObject.Predmet.ProtustrankaWithAdressOIB>
  <DomainObject.Predmet.ProtustrankaNazivFormated>
    <izvorni_sadrzaj>OUTCASTS društvo s ograničenom odgovornošću za izradu web aplikacija i informatičke usluge</izvorni_sadrzaj>
    <derivirana_varijabla naziv="DomainObject.Predmet.ProtustrankaNazivFormated_1">OUTCASTS društvo s ograničenom odgovornošću za izradu web aplikacija i informatičke usluge</derivirana_varijabla>
  </DomainObject.Predmet.ProtustrankaNazivFormated>
  <DomainObject.Predmet.ProtustrankaNazivFormatedOIB>
    <izvorni_sadrzaj>OUTCASTS društvo s ograničenom odgovornošću za izradu web aplikacija i informatičke usluge, OIB 04059066782</izvorni_sadrzaj>
    <derivirana_varijabla naziv="DomainObject.Predmet.ProtustrankaNazivFormatedOIB_1">OUTCASTS društvo s ograničenom odgovornošću za izradu web aplikacija i informatičke usluge, OIB 04059066782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OUTCASTS društvo s ograničenom odgovornošću za izradu web aplikacija i informatičke usluge</item>
    </izvorni_sadrzaj>
    <derivirana_varijabla naziv="DomainObject.Predmet.ProtuStrankaListFormated_1">
      <item>OUTCASTS društvo s ograničenom odgovornošću za izradu web aplikacija i informatičke usluge</item>
    </derivirana_varijabla>
  </DomainObject.Predmet.ProtuStrankaListFormated>
  <DomainObject.Predmet.ProtuStrankaListFormatedOIB>
    <izvorni_sadrzaj>
      <item>OUTCASTS društvo s ograničenom odgovornošću za izradu web aplikacija i informatičke usluge, OIB 04059066782</item>
    </izvorni_sadrzaj>
    <derivirana_varijabla naziv="DomainObject.Predmet.ProtuStrankaListFormatedOIB_1">
      <item>OUTCASTS društvo s ograničenom odgovornošću za izradu web aplikacija i informatičke usluge, OIB 04059066782</item>
    </derivirana_varijabla>
  </DomainObject.Predmet.ProtuStrankaListFormatedOIB>
  <DomainObject.Predmet.ProtuStrankaListFormatedWithAdress>
    <izvorni_sadrzaj>
      <item>OUTCASTS društvo s ograničenom odgovornošću za izradu web aplikacija i informatičke usluge, Orljavska 11A, 31000 Osijek</item>
    </izvorni_sadrzaj>
    <derivirana_varijabla naziv="DomainObject.Predmet.ProtuStrankaListFormatedWithAdress_1">
      <item>OUTCASTS društvo s ograničenom odgovornošću za izradu web aplikacija i informatičke usluge, Orljavska 11A, 31000 Osijek</item>
    </derivirana_varijabla>
  </DomainObject.Predmet.ProtuStrankaListFormatedWithAdress>
  <DomainObject.Predmet.ProtuStrankaListFormatedWithAdressOIB>
    <izvorni_sadrzaj>
      <item>OUTCASTS društvo s ograničenom odgovornošću za izradu web aplikacija i informatičke usluge, OIB 04059066782, Orljavska 11A, 31000 Osijek</item>
    </izvorni_sadrzaj>
    <derivirana_varijabla naziv="DomainObject.Predmet.ProtuStrankaListFormatedWithAdressOIB_1">
      <item>OUTCASTS društvo s ograničenom odgovornošću za izradu web aplikacija i informatičke usluge, OIB 04059066782, Orljavska 11A, 31000 Osijek</item>
    </derivirana_varijabla>
  </DomainObject.Predmet.ProtuStrankaListFormatedWithAdressOIB>
  <DomainObject.Predmet.ProtuStrankaListNazivFormated>
    <izvorni_sadrzaj>
      <item>OUTCASTS društvo s ograničenom odgovornošću za izradu web aplikacija i informatičke usluge</item>
    </izvorni_sadrzaj>
    <derivirana_varijabla naziv="DomainObject.Predmet.ProtuStrankaListNazivFormated_1">
      <item>OUTCASTS društvo s ograničenom odgovornošću za izradu web aplikacija i informatičke usluge</item>
    </derivirana_varijabla>
  </DomainObject.Predmet.ProtuStrankaListNazivFormated>
  <DomainObject.Predmet.ProtuStrankaListNazivFormatedOIB>
    <izvorni_sadrzaj>
      <item>OUTCASTS društvo s ograničenom odgovornošću za izradu web aplikacija i informatičke usluge, OIB 04059066782</item>
    </izvorni_sadrzaj>
    <derivirana_varijabla naziv="DomainObject.Predmet.ProtuStrankaListNazivFormatedOIB_1">
      <item>OUTCASTS društvo s ograničenom odgovornošću za izradu web aplikacija i informatičke usluge, OIB 04059066782</item>
    </derivirana_varijabla>
  </DomainObject.Predmet.ProtuStrankaListNazivFormatedOIB>
  <DomainObject.Predmet.OstaliListFormated>
    <izvorni_sadrzaj>
      <item>Danko Šinka</item>
    </izvorni_sadrzaj>
    <derivirana_varijabla naziv="DomainObject.Predmet.OstaliListFormated_1">
      <item>Danko Šinka</item>
    </derivirana_varijabla>
  </DomainObject.Predmet.OstaliListFormated>
  <DomainObject.Predmet.OstaliListFormatedOIB>
    <izvorni_sadrzaj>
      <item>Danko Šinka, OIB 43572319915</item>
    </izvorni_sadrzaj>
    <derivirana_varijabla naziv="DomainObject.Predmet.OstaliListFormatedOIB_1">
      <item>Danko Šinka, OIB 43572319915</item>
    </derivirana_varijabla>
  </DomainObject.Predmet.OstaliListFormatedOIB>
  <DomainObject.Predmet.OstaliListFormatedWithAdress>
    <izvorni_sadrzaj>
      <item>Danko Šinka, Trg Slobode 8, 31000 Osijek</item>
    </izvorni_sadrzaj>
    <derivirana_varijabla naziv="DomainObject.Predmet.OstaliListFormatedWithAdress_1">
      <item>Danko Šinka, Trg Slobode 8, 31000 Osijek</item>
    </derivirana_varijabla>
  </DomainObject.Predmet.OstaliListFormatedWithAdress>
  <DomainObject.Predmet.OstaliListFormatedWithAdressOIB>
    <izvorni_sadrzaj>
      <item>Danko Šinka, OIB 43572319915, Trg Slobode 8, 31000 Osijek</item>
    </izvorni_sadrzaj>
    <derivirana_varijabla naziv="DomainObject.Predmet.OstaliListFormatedWithAdressOIB_1">
      <item>Danko Šinka, OIB 43572319915, Trg Slobode 8, 31000 Osijek</item>
    </derivirana_varijabla>
  </DomainObject.Predmet.OstaliListFormatedWithAdressOIB>
  <DomainObject.Predmet.OstaliListNazivFormated>
    <izvorni_sadrzaj>
      <item>Danko Šinka</item>
    </izvorni_sadrzaj>
    <derivirana_varijabla naziv="DomainObject.Predmet.OstaliListNazivFormated_1">
      <item>Danko Šinka</item>
    </derivirana_varijabla>
  </DomainObject.Predmet.OstaliListNazivFormated>
  <DomainObject.Predmet.OstaliListNazivFormatedOIB>
    <izvorni_sadrzaj>
      <item>Danko Šinka, OIB 43572319915</item>
    </izvorni_sadrzaj>
    <derivirana_varijabla naziv="DomainObject.Predmet.OstaliListNazivFormatedOIB_1">
      <item>Danko Šinka, OIB 43572319915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OUTCASTS društvo s ograničenom odgovornošću za izradu web aplikacija i informatičke usluge</izvorni_sadrzaj>
    <derivirana_varijabla naziv="DomainObject.Predmet.ProtustrankaIDrugi_1">OUTCASTS društvo s ograničenom odgovornošću za izradu web aplikacija i informatičke usluge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OUTCASTS društvo s ograničenom odgovornošću za izradu web aplikacija i informatičke usluge, OIB 04059066782, Orljavska 11A, 31000 Osijek</izvorni_sadrzaj>
    <derivirana_varijabla naziv="DomainObject.Predmet.ProtustrankaIDrugiAdressOIB_1">OUTCASTS društvo s ograničenom odgovornošću za izradu web aplikacija i informatičke usluge, OIB 04059066782, Orljavska 11A,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siječnja 2016.</izvorni_sadrzaj>
    <derivirana_varijabla naziv="DomainObject.Predmet.OdlukaRjesenje.DatumDonosenjaOdluke_1">22. siječnja 2016.</derivirana_varijabla>
  </DomainObject.Predmet.OdlukaRjesenje.DatumDonosenjaOdluke>
  <DomainObject.Predmet.OdlukaRjesenje.DatumPravomocnosti>
    <izvorni_sadrzaj>11. veljače 2016.</izvorni_sadrzaj>
    <derivirana_varijabla naziv="DomainObject.Predmet.OdlukaRjesenje.DatumPravomocnosti_1">11. veljače 2016.</derivirana_varijabla>
  </DomainObject.Predmet.OdlukaRjesenje.DatumPravomocnosti>
  <DomainObject.Predmet.OdlukaRjesenje.Oznaka>
    <izvorni_sadrzaj>St-222/2015-10</izvorni_sadrzaj>
    <derivirana_varijabla naziv="DomainObject.Predmet.OdlukaRjesenje.Oznaka_1">St-222/2015-10</derivirana_varijabla>
  </DomainObject.Predmet.OdlukaRjesenje.Oznaka>
  <DomainObject.Predmet.SudioniciListNaziv>
    <izvorni_sadrzaj>
      <item>Fina Regionalni centar Osijek</item>
      <item>OUTCASTS društvo s ograničenom odgovornošću za izradu web aplikacija i informatičke usluge</item>
      <item>Danko Šinka</item>
    </izvorni_sadrzaj>
    <derivirana_varijabla naziv="DomainObject.Predmet.SudioniciListNaziv_1">
      <item>Fina Regionalni centar Osijek</item>
      <item>OUTCASTS društvo s ograničenom odgovornošću za izradu web aplikacija i informatičke usluge</item>
      <item>Danko Šinka</item>
    </derivirana_varijabla>
  </DomainObject.Predmet.SudioniciListNaziv>
  <DomainObject.Predmet.SudioniciListAdressOIB>
    <izvorni_sadrzaj>
      <item>Fina Regionalni centar Osijek, OIB 85821130368</item>
      <item>OUTCASTS društvo s ograničenom odgovornošću za izradu web aplikacija i informatičke usluge, OIB 04059066782, Orljavska 11A,31000 Osijek</item>
      <item>Danko Šinka, OIB 43572319915, Trg Slobode 8,31000 Osijek</item>
    </izvorni_sadrzaj>
    <derivirana_varijabla naziv="DomainObject.Predmet.SudioniciListAdressOIB_1">
      <item>Fina Regionalni centar Osijek, OIB 85821130368</item>
      <item>OUTCASTS društvo s ograničenom odgovornošću za izradu web aplikacija i informatičke usluge, OIB 04059066782, Orljavska 11A,31000 Osijek</item>
      <item>Danko Šinka, OIB 43572319915, Trg Slobode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04059066782</item>
      <item>, OIB 43572319915</item>
    </izvorni_sadrzaj>
    <derivirana_varijabla naziv="DomainObject.Predmet.SudioniciListNazivOIB_1">
      <item>, OIB 85821130368</item>
      <item>, OIB 04059066782</item>
      <item>, OIB 43572319915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63607F-9B61-45BC-A202-AE38A15550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2323</properties:Characters>
  <properties:Lines>89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2016-07-14T08:31:00Z</dcterms:created>
  <dc:creator>hermanj</dc:creator>
  <cp:lastModifiedBy>Žana Bem</cp:lastModifiedBy>
  <cp:lastPrinted>2016-07-11T07:36:00Z</cp:lastPrinted>
  <dcterms:modified xmlns:xsi="http://www.w3.org/2001/XMLSchema-instance" xsi:type="dcterms:W3CDTF">2016-07-14T10:16:00Z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