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1998" w14:paraId="666199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7C4E92">
        <w:t>49</w:t>
      </w:r>
      <w:r w:rsidR="00087068">
        <w:t>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087068">
        <w:t>CORPORE SALVEO CENTAR d.o</w:t>
      </w:r>
      <w:r w:rsidR="009A403C">
        <w:t>.o.</w:t>
      </w:r>
      <w:r w:rsidR="000500DB">
        <w:t xml:space="preserve">, </w:t>
      </w:r>
      <w:r>
        <w:t xml:space="preserve">OIB: </w:t>
      </w:r>
      <w:r w:rsidR="00087068">
        <w:t>78805037177</w:t>
      </w:r>
      <w:r w:rsidR="007C4E92">
        <w:t>,</w:t>
      </w:r>
      <w:r>
        <w:t xml:space="preserve"> MBS: </w:t>
      </w:r>
      <w:r w:rsidR="00087068">
        <w:t>080744531,</w:t>
      </w:r>
      <w:r w:rsidR="008A6198">
        <w:t xml:space="preserve"> </w:t>
      </w:r>
      <w:r w:rsidR="00087068">
        <w:t>Krunoslava Kutena 3</w:t>
      </w:r>
      <w:r w:rsidR="008A6198">
        <w:t xml:space="preserve">,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087068">
        <w:t xml:space="preserve">CORPORE SALVEO CENTAR d.o.o., OIB: 78805037177, MBS: 080744531, Krunoslava Kutena 3, </w:t>
      </w:r>
      <w:r w:rsidR="00F66CA4">
        <w:t xml:space="preserve">iznosi </w:t>
      </w:r>
      <w:r w:rsidR="00087068">
        <w:t>18.370,03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087068">
        <w:t>CORPORE SALVEO CENTAR d.o.o., OIB: 78805037177, MBS: 080744531, Krunoslava Kutena 3, IGOR VEREŠ</w:t>
      </w:r>
      <w:r w:rsidR="00DC29BE">
        <w:t>,</w:t>
      </w:r>
      <w:r w:rsidR="00087068">
        <w:t xml:space="preserve"> </w:t>
      </w:r>
      <w:r w:rsidR="001426B9">
        <w:t xml:space="preserve">OIB: </w:t>
      </w:r>
      <w:r w:rsidR="00087068">
        <w:t>49126392160, direktor,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7C4E92">
        <w:t>49</w:t>
      </w:r>
      <w:r w:rsidR="00087068">
        <w:t>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008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08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7008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7008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St-2492/2016</izvorni_sadrzaj>
    <derivirana_varijabla naziv="DomainObject.Predmet.OznakaBroj_1">St-2492/2016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CORPORE SALVEO CENTAR d.o.o.</izvorni_sadrzaj>
    <derivirana_varijabla naziv="DomainObject.Predmet.ProtustrankaFormated_1">  CORPORE SALVEO CENTAR d.o.o.</derivirana_varijabla>
  </DomainObject.Predmet.ProtustrankaFormated>
  <DomainObject.Predmet.ProtustrankaFormatedOIB>
    <izvorni_sadrzaj>  CORPORE SALVEO CENTAR d.o.o., OIB 78805037177</izvorni_sadrzaj>
    <derivirana_varijabla naziv="DomainObject.Predmet.ProtustrankaFormatedOIB_1">  CORPORE SALVEO CENTAR d.o.o., OIB 78805037177</derivirana_varijabla>
  </DomainObject.Predmet.ProtustrankaFormatedOIB>
  <DomainObject.Predmet.ProtustrankaFormatedWithAdress>
    <izvorni_sadrzaj> CORPORE SALVEO CENTAR d.o.o., Krunoslava Kutena 3, 10340 Vrbovec</izvorni_sadrzaj>
    <derivirana_varijabla naziv="DomainObject.Predmet.ProtustrankaFormatedWithAdress_1"> CORPORE SALVEO CENTAR d.o.o., Krunoslava Kutena 3, 10340 Vrbovec</derivirana_varijabla>
  </DomainObject.Predmet.ProtustrankaFormatedWithAdress>
  <DomainObject.Predmet.ProtustrankaFormatedWithAdressOIB>
    <izvorni_sadrzaj> CORPORE SALVEO CENTAR d.o.o., OIB 78805037177, Krunoslava Kutena 3, 10340 Vrbovec</izvorni_sadrzaj>
    <derivirana_varijabla naziv="DomainObject.Predmet.ProtustrankaFormatedWithAdressOIB_1"> CORPORE SALVEO CENTAR d.o.o., OIB 78805037177, Krunoslava Kutena 3, 10340 Vrbovec</derivirana_varijabla>
  </DomainObject.Predmet.ProtustrankaFormatedWithAdressOIB>
  <DomainObject.Predmet.ProtustrankaWithAdress>
    <izvorni_sadrzaj>CORPORE SALVEO CENTAR d.o.o. Krunoslava Kutena 3, 10340 Vrbovec</izvorni_sadrzaj>
    <derivirana_varijabla naziv="DomainObject.Predmet.ProtustrankaWithAdress_1">CORPORE SALVEO CENTAR d.o.o. Krunoslava Kutena 3, 10340 Vrbovec</derivirana_varijabla>
  </DomainObject.Predmet.ProtustrankaWithAdress>
  <DomainObject.Predmet.ProtustrankaWithAdressOIB>
    <izvorni_sadrzaj>CORPORE SALVEO CENTAR d.o.o., OIB 78805037177, Krunoslava Kutena 3, 10340 Vrbovec</izvorni_sadrzaj>
    <derivirana_varijabla naziv="DomainObject.Predmet.ProtustrankaWithAdressOIB_1">CORPORE SALVEO CENTAR d.o.o., OIB 78805037177, Krunoslava Kutena 3, 10340 Vrbovec</derivirana_varijabla>
  </DomainObject.Predmet.ProtustrankaWithAdressOIB>
  <DomainObject.Predmet.ProtustrankaNazivFormated>
    <izvorni_sadrzaj>CORPORE SALVEO CENTAR d.o.o.</izvorni_sadrzaj>
    <derivirana_varijabla naziv="DomainObject.Predmet.ProtustrankaNazivFormated_1">CORPORE SALVEO CENTAR d.o.o.</derivirana_varijabla>
  </DomainObject.Predmet.ProtustrankaNazivFormated>
  <DomainObject.Predmet.ProtustrankaNazivFormatedOIB>
    <izvorni_sadrzaj>CORPORE SALVEO CENTAR d.o.o., OIB 78805037177</izvorni_sadrzaj>
    <derivirana_varijabla naziv="DomainObject.Predmet.ProtustrankaNazivFormatedOIB_1">CORPORE SALVEO CENTAR d.o.o., OIB 78805037177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CORPORE SALVEO CENTAR d.o.o.</item>
    </izvorni_sadrzaj>
    <derivirana_varijabla naziv="DomainObject.Predmet.ProtuStrankaListFormated_1">
      <item>CORPORE SALVEO CENTAR d.o.o.</item>
    </derivirana_varijabla>
  </DomainObject.Predmet.ProtuStrankaListFormated>
  <DomainObject.Predmet.ProtuStrankaListFormatedOIB>
    <izvorni_sadrzaj>
      <item>CORPORE SALVEO CENTAR d.o.o., OIB 78805037177</item>
    </izvorni_sadrzaj>
    <derivirana_varijabla naziv="DomainObject.Predmet.ProtuStrankaListFormatedOIB_1">
      <item>CORPORE SALVEO CENTAR d.o.o., OIB 78805037177</item>
    </derivirana_varijabla>
  </DomainObject.Predmet.ProtuStrankaListFormatedOIB>
  <DomainObject.Predmet.ProtuStrankaListFormatedWithAdress>
    <izvorni_sadrzaj>
      <item>CORPORE SALVEO CENTAR d.o.o., Krunoslava Kutena 3, 10340 Vrbovec</item>
    </izvorni_sadrzaj>
    <derivirana_varijabla naziv="DomainObject.Predmet.ProtuStrankaListFormatedWithAdress_1">
      <item>CORPORE SALVEO CENTAR d.o.o., Krunoslava Kutena 3, 10340 Vrbovec</item>
    </derivirana_varijabla>
  </DomainObject.Predmet.ProtuStrankaListFormatedWithAdress>
  <DomainObject.Predmet.ProtuStrankaListFormatedWithAdressOIB>
    <izvorni_sadrzaj>
      <item>CORPORE SALVEO CENTAR d.o.o., OIB 78805037177, Krunoslava Kutena 3, 10340 Vrbovec</item>
    </izvorni_sadrzaj>
    <derivirana_varijabla naziv="DomainObject.Predmet.ProtuStrankaListFormatedWithAdressOIB_1">
      <item>CORPORE SALVEO CENTAR d.o.o., OIB 78805037177, Krunoslava Kutena 3, 10340 Vrbovec</item>
    </derivirana_varijabla>
  </DomainObject.Predmet.ProtuStrankaListFormatedWithAdressOIB>
  <DomainObject.Predmet.ProtuStrankaListNazivFormated>
    <izvorni_sadrzaj>
      <item>CORPORE SALVEO CENTAR d.o.o.</item>
    </izvorni_sadrzaj>
    <derivirana_varijabla naziv="DomainObject.Predmet.ProtuStrankaListNazivFormated_1">
      <item>CORPORE SALVEO CENTAR d.o.o.</item>
    </derivirana_varijabla>
  </DomainObject.Predmet.ProtuStrankaListNazivFormated>
  <DomainObject.Predmet.ProtuStrankaListNazivFormatedOIB>
    <izvorni_sadrzaj>
      <item>CORPORE SALVEO CENTAR d.o.o., OIB 78805037177</item>
    </izvorni_sadrzaj>
    <derivirana_varijabla naziv="DomainObject.Predmet.ProtuStrankaListNazivFormatedOIB_1">
      <item>CORPORE SALVEO CENTAR d.o.o., OIB 78805037177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CORPORE SALVEO CENTAR d.o.o.</izvorni_sadrzaj>
    <derivirana_varijabla naziv="DomainObject.Predmet.ProtustrankaIDrugi_1">CORPORE SALVEO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CORPORE SALVEO CENTAR d.o.o., OIB 78805037177, Krunoslava Kutena 3, 10340 Vrbovec</izvorni_sadrzaj>
    <derivirana_varijabla naziv="DomainObject.Predmet.ProtustrankaIDrugiAdressOIB_1">CORPORE SALVEO CENTAR d.o.o., OIB 78805037177, Krunoslava Kutena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CORPORE SALVEO CENTAR d.o.o.</item>
      <item>FINA Regionalni centar Zagreb</item>
    </izvorni_sadrzaj>
    <derivirana_varijabla naziv="DomainObject.Predmet.SudioniciListNaziv_1">
      <item>CORPORE SALVEO CENTAR d.o.o.</item>
      <item>FINA Regionalni centar Zagreb</item>
    </derivirana_varijabla>
  </DomainObject.Predmet.SudioniciListNaziv>
  <DomainObject.Predmet.SudioniciListAdressOIB>
    <izvorni_sadrzaj>
      <item>CORPORE SALVEO CENTAR d.o.o., OIB 78805037177, Krunoslava Kutena 3,10340 Vrbovec</item>
      <item>FINA Regionalni centar Zagreb, OIB 85821130368, Trg svibanjskih žrtava 1995. br. 1,10000 Zagreb</item>
    </izvorni_sadrzaj>
    <derivirana_varijabla naziv="DomainObject.Predmet.SudioniciListAdressOIB_1">
      <item>CORPORE SALVEO CENTAR d.o.o., OIB 78805037177, Krunoslava Kutena 3,10340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78805037177</item>
      <item>, OIB 85821130368</item>
    </izvorni_sadrzaj>
    <derivirana_varijabla naziv="DomainObject.Predmet.SudioniciListNazivOIB_1">
      <item>, OIB 78805037177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1998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2016-11-14T12:57:00Z</dcterms:created>
  <dc:creator>Snježana Andrijanić</dc:creator>
  <cp:lastModifiedBy>Snježana Andrijanić</cp:lastModifiedBy>
  <cp:lastPrinted>2016-11-14T12:56:00Z</cp:lastPrinted>
  <dcterms:modified xmlns:xsi="http://www.w3.org/2001/XMLSchema-instance" xsi:type="dcterms:W3CDTF">2016-11-14T12:58:00Z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