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89fc" w14:paraId="62289f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1BD7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</w:t>
      </w:r>
      <w:r w:rsidR="008155EE" w:rsidRPr="006B1BD7">
        <w:t>ojem St-</w:t>
      </w:r>
      <w:r w:rsidR="006B1BD7" w:rsidRPr="006B1BD7">
        <w:t>1293</w:t>
      </w:r>
      <w:r w:rsidR="008155EE" w:rsidRPr="006B1BD7">
        <w:t>/15</w:t>
      </w:r>
      <w:r w:rsidR="001F6933" w:rsidRPr="006B1BD7">
        <w:t>,</w:t>
      </w:r>
      <w:r w:rsidRPr="006B1BD7">
        <w:t xml:space="preserve"> temeljem odredbe članka </w:t>
      </w:r>
      <w:r w:rsidR="00AC4528" w:rsidRPr="006B1BD7">
        <w:t>430.</w:t>
      </w:r>
      <w:r w:rsidRPr="006B1BD7">
        <w:t xml:space="preserve"> Stečajnog zakona</w:t>
      </w:r>
      <w:r w:rsidR="008155EE" w:rsidRPr="006B1BD7">
        <w:t xml:space="preserve"> </w:t>
      </w:r>
      <w:r w:rsidR="00A72573" w:rsidRPr="006B1BD7">
        <w:t>(“Narodne novine” broj 71/15, dalje: SZ</w:t>
      </w:r>
      <w:r w:rsidRPr="006B1BD7">
        <w:t>)</w:t>
      </w:r>
      <w:r w:rsidR="008155EE" w:rsidRPr="006B1BD7">
        <w:t>,</w:t>
      </w:r>
      <w:r w:rsidRPr="006B1BD7">
        <w:t xml:space="preserve"> dana </w:t>
      </w:r>
      <w:r w:rsidR="00F8310C" w:rsidRPr="006B1BD7">
        <w:t>5</w:t>
      </w:r>
      <w:r w:rsidR="00AC4528" w:rsidRPr="006B1BD7">
        <w:t>.</w:t>
      </w:r>
      <w:r w:rsidR="00F8310C" w:rsidRPr="006B1BD7">
        <w:t xml:space="preserve"> studenog </w:t>
      </w:r>
      <w:r w:rsidR="00590AEF" w:rsidRPr="006B1BD7">
        <w:t>2015.</w:t>
      </w:r>
      <w:r w:rsidRPr="006B1BD7">
        <w:t>,</w:t>
      </w:r>
      <w:r w:rsidR="00F034D3" w:rsidRPr="006B1BD7">
        <w:t xml:space="preserve"> </w:t>
      </w:r>
      <w:r w:rsidRPr="006B1BD7">
        <w:t>objavljuje</w:t>
      </w:r>
      <w:r w:rsidR="008155EE" w:rsidRPr="006B1BD7">
        <w:t>:</w:t>
      </w:r>
    </w:p>
    <w:p w:rsidRDefault="00325398" w:rsidP="00325398" w:rsidR="00325398" w:rsidRPr="006B1BD7">
      <w:pPr>
        <w:jc w:val="center"/>
        <w:rPr>
          <w:b/>
        </w:rPr>
      </w:pPr>
      <w:r w:rsidRPr="006B1BD7">
        <w:rPr>
          <w:b/>
        </w:rPr>
        <w:t>O G L A S</w:t>
      </w:r>
    </w:p>
    <w:p w:rsidRDefault="00325398" w:rsidP="00325398" w:rsidR="00325398" w:rsidRPr="006B1BD7">
      <w:pPr>
        <w:rPr>
          <w:b/>
        </w:rPr>
      </w:pPr>
    </w:p>
    <w:p w:rsidRDefault="00822950" w:rsidP="00822950" w:rsidR="00D66226" w:rsidRPr="006B1BD7">
      <w:r w:rsidRPr="006B1BD7">
        <w:t xml:space="preserve">I </w:t>
      </w:r>
      <w:r w:rsidR="009C6F6E" w:rsidRPr="006B1BD7">
        <w:tab/>
      </w:r>
      <w:r w:rsidR="008155EE" w:rsidRPr="006B1BD7">
        <w:t>Z</w:t>
      </w:r>
      <w:r w:rsidR="00D66226" w:rsidRPr="006B1BD7">
        <w:t xml:space="preserve">a </w:t>
      </w:r>
      <w:r w:rsidR="00AC4528" w:rsidRPr="006B1BD7">
        <w:t>dužnik</w:t>
      </w:r>
      <w:r w:rsidRPr="006B1BD7">
        <w:t xml:space="preserve">a </w:t>
      </w:r>
      <w:r w:rsidR="006B1BD7">
        <w:t>COS</w:t>
      </w:r>
      <w:r w:rsidR="006B1BD7" w:rsidRPr="006B1BD7">
        <w:t>MO ENTERTAINMENT, Zagreb, Remetski Kamenjak 6/a, OIB: 07321863016.</w:t>
      </w:r>
    </w:p>
    <w:p w:rsidRDefault="00D01B78" w:rsidP="00D01B78" w:rsidR="00D01B78" w:rsidRPr="006B1BD7">
      <w:pPr>
        <w:pStyle w:val="Odlomakpopisa"/>
        <w:ind w:left="1428"/>
      </w:pPr>
    </w:p>
    <w:p w:rsidRDefault="009C6F6E" w:rsidP="00822950" w:rsidR="00AC4528" w:rsidRPr="006B1BD7">
      <w:r w:rsidRPr="006B1BD7">
        <w:t>II</w:t>
      </w:r>
      <w:r w:rsidRPr="006B1BD7">
        <w:tab/>
      </w:r>
      <w:r w:rsidR="00AC4528" w:rsidRPr="006B1BD7">
        <w:t>Iznos duga evidentiran na temelju neizvršenih osnova za plaćanje</w:t>
      </w:r>
      <w:r w:rsidR="00822950" w:rsidRPr="006B1BD7">
        <w:t xml:space="preserve"> je </w:t>
      </w:r>
      <w:r w:rsidR="006B1BD7" w:rsidRPr="006B1BD7">
        <w:t>15.255,43</w:t>
      </w:r>
      <w:r w:rsidR="00822950" w:rsidRPr="006B1BD7">
        <w:t xml:space="preserve"> </w:t>
      </w:r>
      <w:r w:rsidR="00F8310C" w:rsidRPr="006B1BD7">
        <w:t xml:space="preserve"> </w:t>
      </w:r>
      <w:r w:rsidR="00AC4528" w:rsidRPr="006B1BD7">
        <w:t>kn</w:t>
      </w:r>
      <w:r w:rsidR="005F4627" w:rsidRPr="006B1BD7">
        <w:t>.</w:t>
      </w:r>
    </w:p>
    <w:p w:rsidRDefault="00AC4528" w:rsidP="00AC4528" w:rsidR="00AC4528" w:rsidRPr="006B1BD7">
      <w:pPr>
        <w:ind w:left="360"/>
      </w:pPr>
      <w:r w:rsidRPr="006B1BD7">
        <w:t xml:space="preserve"> </w:t>
      </w:r>
    </w:p>
    <w:p w:rsidRDefault="009C6F6E" w:rsidP="009C6F6E" w:rsidR="00D66226" w:rsidRPr="006B1BD7">
      <w:pPr>
        <w:jc w:val="both"/>
      </w:pPr>
      <w:r w:rsidRPr="006B1BD7">
        <w:t>III</w:t>
      </w:r>
      <w:r w:rsidRPr="006B1BD7">
        <w:tab/>
      </w:r>
      <w:r w:rsidR="00D66226" w:rsidRPr="006B1BD7">
        <w:t>Pozivaju se osobe ovlaštene za zastupanje dužnika po zakonu u roku</w:t>
      </w:r>
      <w:r w:rsidR="00413F4C" w:rsidRPr="006B1BD7">
        <w:t xml:space="preserve"> </w:t>
      </w:r>
      <w:r w:rsidR="00D66226" w:rsidRPr="006B1BD7">
        <w:t>15 dana od dana objave oglasa</w:t>
      </w:r>
      <w:r w:rsidR="00413F4C" w:rsidRPr="006B1BD7">
        <w:t>, pozivom na gornji broj spisa,</w:t>
      </w:r>
      <w:r w:rsidR="00D66226" w:rsidRPr="006B1BD7">
        <w:t xml:space="preserve"> podnijeti sudu javnobilježnički ovjerovljen popis imovine i obveza na propisanom obrascu</w:t>
      </w:r>
      <w:r w:rsidR="005F4627" w:rsidRPr="006B1BD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CDC" w:rsidR="00AB2CDC">
      <w:r>
        <w:separator/>
      </w:r>
    </w:p>
  </w:endnote>
  <w:endnote w:id="0" w:type="continuationSeparator">
    <w:p w:rsidRDefault="00AB2CDC" w:rsidR="00AB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CDC" w:rsidR="00AB2CDC">
      <w:r>
        <w:separator/>
      </w:r>
    </w:p>
  </w:footnote>
  <w:footnote w:id="0" w:type="continuationSeparator">
    <w:p w:rsidRDefault="00AB2CDC" w:rsidR="00AB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1BD7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53E1F"/>
    <w:rsid w:val="00A71431"/>
    <w:rsid w:val="00A72573"/>
    <w:rsid w:val="00AB2CDC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C772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 ENTERTAINMENT d.o.o.</izvorni_sadrzaj>
    <derivirana_varijabla naziv="DomainObject.Predmet.ProtustrankaFormated_1">  COSMO ENTERTAINMENT d.o.o.</derivirana_varijabla>
  </DomainObject.Predmet.ProtustrankaFormated>
  <DomainObject.Predmet.ProtustrankaFormatedOIB>
    <izvorni_sadrzaj>  COSMO ENTERTAINMENT d.o.o., OIB 07321863016</izvorni_sadrzaj>
    <derivirana_varijabla naziv="DomainObject.Predmet.ProtustrankaFormatedOIB_1">  COSMO ENTERTAINMENT d.o.o., OIB 07321863016</derivirana_varijabla>
  </DomainObject.Predmet.ProtustrankaFormatedOIB>
  <DomainObject.Predmet.ProtustrankaFormatedWithAdress>
    <izvorni_sadrzaj> COSMO ENTERTAINMENT d.o.o., Remetski Kamenjak 6/a, 10000 Zagreb</izvorni_sadrzaj>
    <derivirana_varijabla naziv="DomainObject.Predmet.ProtustrankaFormatedWithAdress_1"> COSMO ENTERTAINMENT d.o.o., Remetski Kamenjak 6/a, 10000 Zagreb</derivirana_varijabla>
  </DomainObject.Predmet.ProtustrankaFormatedWithAdress>
  <DomainObject.Predmet.ProtustrankaFormatedWithAdressOIB>
    <izvorni_sadrzaj> COSMO ENTERTAINMENT d.o.o., OIB 07321863016, Remetski Kamenjak 6/a, 10000 Zagreb</izvorni_sadrzaj>
    <derivirana_varijabla naziv="DomainObject.Predmet.ProtustrankaFormatedWithAdressOIB_1"> COSMO ENTERTAINMENT d.o.o., OIB 07321863016, Remetski Kamenjak 6/a, 10000 Zagreb</derivirana_varijabla>
  </DomainObject.Predmet.ProtustrankaFormatedWithAdressOIB>
  <DomainObject.Predmet.ProtustrankaWithAdress>
    <izvorni_sadrzaj>COSMO ENTERTAINMENT d.o.o. Remetski Kamenjak 6/a, 10000 Zagreb</izvorni_sadrzaj>
    <derivirana_varijabla naziv="DomainObject.Predmet.ProtustrankaWithAdress_1">COSMO ENTERTAINMENT d.o.o. Remetski Kamenjak 6/a, 10000 Zagreb</derivirana_varijabla>
  </DomainObject.Predmet.ProtustrankaWithAdress>
  <DomainObject.Predmet.ProtustrankaWithAdressOIB>
    <izvorni_sadrzaj>COSMO ENTERTAINMENT d.o.o., OIB 07321863016, Remetski Kamenjak 6/a, 10000 Zagreb</izvorni_sadrzaj>
    <derivirana_varijabla naziv="DomainObject.Predmet.ProtustrankaWithAdressOIB_1">COSMO ENTERTAINMENT d.o.o., OIB 07321863016, Remetski Kamenjak 6/a, 10000 Zagreb</derivirana_varijabla>
  </DomainObject.Predmet.ProtustrankaWithAdressOIB>
  <DomainObject.Predmet.ProtustrankaNazivFormated>
    <izvorni_sadrzaj>COSMO ENTERTAINMENT d.o.o.</izvorni_sadrzaj>
    <derivirana_varijabla naziv="DomainObject.Predmet.ProtustrankaNazivFormated_1">COSMO ENTERTAINMENT d.o.o.</derivirana_varijabla>
  </DomainObject.Predmet.ProtustrankaNazivFormated>
  <DomainObject.Predmet.ProtustrankaNazivFormatedOIB>
    <izvorni_sadrzaj>COSMO ENTERTAINMENT d.o.o., OIB 07321863016</izvorni_sadrzaj>
    <derivirana_varijabla naziv="DomainObject.Predmet.ProtustrankaNazivFormatedOIB_1">COSMO ENTERTAINMENT d.o.o., OIB 07321863016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 ENTERTAINMENT d.o.o.</item>
    </izvorni_sadrzaj>
    <derivirana_varijabla naziv="DomainObject.Predmet.ProtuStrankaListFormated_1">
      <item>COSMO ENTERTAINMENT d.o.o.</item>
    </derivirana_varijabla>
  </DomainObject.Predmet.ProtuStrankaListFormated>
  <DomainObject.Predmet.ProtuStrankaListFormatedOIB>
    <izvorni_sadrzaj>
      <item>COSMO ENTERTAINMENT d.o.o., OIB 07321863016</item>
    </izvorni_sadrzaj>
    <derivirana_varijabla naziv="DomainObject.Predmet.ProtuStrankaListFormatedOIB_1">
      <item>COSMO ENTERTAINMENT d.o.o., OIB 07321863016</item>
    </derivirana_varijabla>
  </DomainObject.Predmet.ProtuStrankaListFormatedOIB>
  <DomainObject.Predmet.ProtuStrankaListFormatedWithAdress>
    <izvorni_sadrzaj>
      <item>COSMO ENTERTAINMENT d.o.o., Remetski Kamenjak 6/a, 10000 Zagreb</item>
    </izvorni_sadrzaj>
    <derivirana_varijabla naziv="DomainObject.Predmet.ProtuStrankaListFormatedWithAdress_1">
      <item>COSMO ENTERTAINMENT d.o.o., Remetski Kamenjak 6/a, 10000 Zagreb</item>
    </derivirana_varijabla>
  </DomainObject.Predmet.ProtuStrankaListFormatedWithAdress>
  <DomainObject.Predmet.ProtuStrankaListFormatedWithAdressOIB>
    <izvorni_sadrzaj>
      <item>COSMO ENTERTAINMENT d.o.o., OIB 07321863016, Remetski Kamenjak 6/a, 10000 Zagreb</item>
    </izvorni_sadrzaj>
    <derivirana_varijabla naziv="DomainObject.Predmet.ProtuStrankaListFormatedWithAdressOIB_1">
      <item>COSMO ENTERTAINMENT d.o.o., OIB 07321863016, Remetski Kamenjak 6/a, 10000 Zagreb</item>
    </derivirana_varijabla>
  </DomainObject.Predmet.ProtuStrankaListFormatedWithAdressOIB>
  <DomainObject.Predmet.ProtuStrankaListNazivFormated>
    <izvorni_sadrzaj>
      <item>COSMO ENTERTAINMENT d.o.o.</item>
    </izvorni_sadrzaj>
    <derivirana_varijabla naziv="DomainObject.Predmet.ProtuStrankaListNazivFormated_1">
      <item>COSMO ENTERTAINMENT d.o.o.</item>
    </derivirana_varijabla>
  </DomainObject.Predmet.ProtuStrankaListNazivFormated>
  <DomainObject.Predmet.ProtuStrankaListNazivFormatedOIB>
    <izvorni_sadrzaj>
      <item>COSMO ENTERTAINMENT d.o.o., OIB 07321863016</item>
    </izvorni_sadrzaj>
    <derivirana_varijabla naziv="DomainObject.Predmet.ProtuStrankaListNazivFormatedOIB_1">
      <item>COSMO ENTERTAINMENT d.o.o., OIB 07321863016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 ENTERTAINMENT d.o.o.</izvorni_sadrzaj>
    <derivirana_varijabla naziv="DomainObject.Predmet.ProtustrankaIDrugi_1">COSMO ENTERTAINMENT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 ENTERTAINMENT d.o.o., OIB 07321863016, Remetski Kamenjak 6/a, 10000 Zagreb</izvorni_sadrzaj>
    <derivirana_varijabla naziv="DomainObject.Predmet.ProtustrankaIDrugiAdressOIB_1">COSMO ENTERTAINMENT d.o.o., OIB 07321863016, Remetski Kamenjak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COSMO ENTERTAINMENT d.o.o.</item>
    </izvorni_sadrzaj>
    <derivirana_varijabla naziv="DomainObject.Predmet.SudioniciListNaziv_1">
      <item>FINA Regionalni centar Zagreb</item>
      <item>COSMO ENTERTAINMENT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 ENTERTAINMENT d.o.o., OIB 07321863016, Remetski Kamenjak 6/a,10000 Zagreb</item>
    </izvorni_sadrzaj>
    <derivirana_varijabla naziv="DomainObject.Predmet.SudioniciListAdressOIB_1">
      <item>FINA Regionalni centar Zagreb, OIB 85821130368, Trg svibanjskih žrtava 1995. 1,10000 Zagreb</item>
      <item>COSMO ENTERTAINMENT d.o.o., OIB 07321863016, Remetski Kamenjak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07321863016</item>
    </izvorni_sadrzaj>
    <derivirana_varijabla naziv="DomainObject.Predmet.SudioniciListNazivOIB_1">
      <item>, OIB 85821130368</item>
      <item>, OIB 07321863016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2015-11-05T17:59:00Z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