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1ac2" w14:paraId="e2c1ac2" w:rsidRDefault="00002757" w:rsidP="00002757" w:rsidR="0000275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 xml:space="preserve">REPUBLIKA HRVATSKA                                              </w:t>
      </w:r>
      <w:r w:rsidR="00BB7E11">
        <w:rPr>
          <w:b/>
        </w:rPr>
        <w:t xml:space="preserve"> </w:t>
      </w:r>
      <w:r w:rsidR="00A90A40">
        <w:rPr>
          <w:b/>
        </w:rPr>
        <w:t xml:space="preserve">           Broj:7/ St-43/2015-153</w:t>
      </w:r>
      <w:r>
        <w:rPr>
          <w:b/>
        </w:rPr>
        <w:t xml:space="preserve">      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TRGOVAČKI SUD U OSIJEKU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STALNA SLUŽBA U SLAVONSKOM BRODU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 pobjede 13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Slavonski Brod</w:t>
      </w:r>
    </w:p>
    <w:p w:rsidRDefault="00002757" w:rsidP="00002757" w:rsidR="00002757">
      <w:pPr>
        <w:jc w:val="both"/>
        <w:rPr>
          <w:b/>
        </w:rPr>
      </w:pPr>
    </w:p>
    <w:p w:rsidRDefault="00002757" w:rsidP="00002757" w:rsidR="0000275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02757" w:rsidP="00002757" w:rsidR="00002757">
      <w:pPr>
        <w:jc w:val="center"/>
        <w:rPr>
          <w:b/>
        </w:rPr>
      </w:pPr>
    </w:p>
    <w:p w:rsidRDefault="00002757" w:rsidP="00002757" w:rsidR="00002757">
      <w:pPr>
        <w:jc w:val="center"/>
      </w:pPr>
      <w:r>
        <w:rPr>
          <w:b/>
        </w:rPr>
        <w:t>R J E Š E N J E</w:t>
      </w:r>
    </w:p>
    <w:p w:rsidRDefault="00002757" w:rsidP="00002757" w:rsidR="00002757"/>
    <w:p w:rsidRDefault="00002757" w:rsidP="00A90A40" w:rsidR="00CC388B">
      <w:pPr>
        <w:ind w:firstLine="1440"/>
        <w:jc w:val="both"/>
      </w:pPr>
      <w:r>
        <w:t>TRGOVAČKI SUD U OSIJEKU, STALNA SLUŽBA U SLAVONSKOM BRODU, po stečajnoj sutkinji Mirni Vujčić, u stečajnom postupku nad stečajnim dužnikom MANIVA  društvo s ograničenom odgovornošću za trgovinu i graditeljstvo, skraćena tvrtka: MANIVA d.o.o.  Pakrac, ( Grad Pakrac) Hrvatski</w:t>
      </w:r>
      <w:r w:rsidR="00E2126C">
        <w:t>h velikana 19, OIB 10478288107,</w:t>
      </w:r>
      <w:r w:rsidR="008D0523" w:rsidRPr="008D0523">
        <w:t xml:space="preserve"> nakon provedene </w:t>
      </w:r>
      <w:r w:rsidR="00CC388B">
        <w:t>četvrte</w:t>
      </w:r>
      <w:r w:rsidR="008D0523" w:rsidRPr="008D0523">
        <w:t xml:space="preserve"> elektroničke javne dražbe  putem Financijske agen</w:t>
      </w:r>
      <w:r w:rsidR="00713DFC">
        <w:t>cije Regionalnog  centra  Zagreb</w:t>
      </w:r>
      <w:r w:rsidR="008D0523" w:rsidRPr="008D0523">
        <w:t xml:space="preserve"> (vrsta predmeta prodaje: skupni predmet prodaje, </w:t>
      </w:r>
      <w:r w:rsidR="008D0523">
        <w:t>id</w:t>
      </w:r>
      <w:r w:rsidR="00CC388B">
        <w:t>entifikator predmeta prodaje 312, identifikator predmeta prodaje 314 te identifikator predmeta prodaje 313</w:t>
      </w:r>
      <w:r w:rsidR="008D0523" w:rsidRPr="008D0523">
        <w:t xml:space="preserve"> )  i nakon  održ</w:t>
      </w:r>
      <w:r w:rsidR="00E2126C">
        <w:t xml:space="preserve">anog ročišta </w:t>
      </w:r>
      <w:r w:rsidR="008D0523" w:rsidRPr="008D0523">
        <w:t xml:space="preserve">za diobu </w:t>
      </w:r>
      <w:proofErr w:type="spellStart"/>
      <w:r w:rsidR="008D0523" w:rsidRPr="008D0523">
        <w:t>kupovnine</w:t>
      </w:r>
      <w:proofErr w:type="spellEnd"/>
      <w:r>
        <w:t>, dana 1</w:t>
      </w:r>
      <w:r w:rsidR="00B75A20">
        <w:t>3</w:t>
      </w:r>
      <w:r>
        <w:t xml:space="preserve">. </w:t>
      </w:r>
      <w:r w:rsidR="00B75A20">
        <w:t>lipnja</w:t>
      </w:r>
      <w:r>
        <w:t xml:space="preserve"> 201</w:t>
      </w:r>
      <w:r w:rsidR="00634A60">
        <w:t>7</w:t>
      </w:r>
      <w:r>
        <w:t>. godine</w:t>
      </w:r>
    </w:p>
    <w:p w:rsidRDefault="00A90A40" w:rsidP="00A90A40" w:rsidR="00A90A40">
      <w:pPr>
        <w:ind w:firstLine="1440"/>
        <w:jc w:val="both"/>
      </w:pPr>
    </w:p>
    <w:p w:rsidRDefault="00002757" w:rsidP="00002757" w:rsidR="00002757">
      <w:pPr>
        <w:jc w:val="center"/>
      </w:pPr>
      <w:r>
        <w:t>r i j e š i o   j e</w:t>
      </w:r>
    </w:p>
    <w:p w:rsidRDefault="008D0523" w:rsidP="008D0523" w:rsidR="008D0523">
      <w:pPr>
        <w:jc w:val="both"/>
      </w:pPr>
    </w:p>
    <w:p w:rsidRDefault="00CE6379" w:rsidP="008D0523" w:rsidR="008D0523" w:rsidRPr="008D0523">
      <w:pPr>
        <w:jc w:val="both"/>
      </w:pPr>
      <w:r>
        <w:t xml:space="preserve"> </w:t>
      </w:r>
      <w:r>
        <w:tab/>
      </w:r>
      <w:r>
        <w:tab/>
      </w:r>
      <w:r w:rsidR="008D0523" w:rsidRPr="008D0523">
        <w:t xml:space="preserve">I. Od diobne mase - </w:t>
      </w:r>
      <w:proofErr w:type="spellStart"/>
      <w:r w:rsidR="008D0523" w:rsidRPr="008D0523">
        <w:t>kupovnine</w:t>
      </w:r>
      <w:proofErr w:type="spellEnd"/>
      <w:r w:rsidR="008D0523" w:rsidRPr="008D0523">
        <w:t xml:space="preserve"> u iznosu od</w:t>
      </w:r>
      <w:r w:rsidR="00B75A20">
        <w:t xml:space="preserve"> 15.001,00</w:t>
      </w:r>
      <w:r w:rsidR="008D0523" w:rsidRPr="008D0523">
        <w:t xml:space="preserve"> Kn ostvarene prodajom predmeta stečajne ma</w:t>
      </w:r>
      <w:r w:rsidR="00713DFC">
        <w:t>se stečajnog dužnika opterećenog</w:t>
      </w:r>
      <w:r w:rsidR="008D0523" w:rsidRPr="008D0523">
        <w:t xml:space="preserve"> </w:t>
      </w:r>
      <w:proofErr w:type="spellStart"/>
      <w:r w:rsidR="008D0523" w:rsidRPr="008D0523">
        <w:t>razlučnim</w:t>
      </w:r>
      <w:proofErr w:type="spellEnd"/>
      <w:r w:rsidR="008D0523" w:rsidRPr="008D0523">
        <w:t xml:space="preserve"> pravom  nakon provedenog postupka prodaje elektroničkom javnom dražbom koji je provela </w:t>
      </w:r>
      <w:r w:rsidR="00713DFC">
        <w:t>Financijska agencija, Regionalni centar Zagreb</w:t>
      </w:r>
      <w:r w:rsidR="008D0523" w:rsidRPr="008D0523">
        <w:t xml:space="preserve"> ( vrsta predmeta prodaje: skupni predmet prodaje, identifikator prodaje </w:t>
      </w:r>
      <w:r w:rsidR="00CC388B">
        <w:t>312</w:t>
      </w:r>
      <w:r w:rsidR="00E2126C">
        <w:t xml:space="preserve"> ) i to nekretnina</w:t>
      </w:r>
      <w:r w:rsidR="008D0523" w:rsidRPr="008D0523">
        <w:t>:</w:t>
      </w:r>
    </w:p>
    <w:p w:rsidRDefault="008D0523" w:rsidP="008D0523" w:rsidR="008D0523" w:rsidRPr="008D0523">
      <w:pPr>
        <w:jc w:val="both"/>
      </w:pPr>
    </w:p>
    <w:p w:rsidRDefault="008D0523" w:rsidP="00B75A20" w:rsidR="00B75A20" w:rsidRPr="00B75A20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0E4CBD">
        <w:t>- upisanih</w:t>
      </w:r>
      <w:r w:rsidR="00B75A20" w:rsidRPr="00B75A20">
        <w:t xml:space="preserve"> u </w:t>
      </w:r>
      <w:proofErr w:type="spellStart"/>
      <w:r w:rsidR="00B75A20" w:rsidRPr="00B75A20">
        <w:t>zk.ul</w:t>
      </w:r>
      <w:proofErr w:type="spellEnd"/>
      <w:r w:rsidR="00B75A20" w:rsidRPr="00B75A20">
        <w:t xml:space="preserve">. 1031 k.o.Kusonje </w:t>
      </w:r>
    </w:p>
    <w:p w:rsidRDefault="00B75A20" w:rsidP="00B75A20" w:rsidR="00B75A20" w:rsidRPr="00B75A20">
      <w:pPr>
        <w:jc w:val="both"/>
      </w:pPr>
    </w:p>
    <w:p w:rsidRDefault="00B75A20" w:rsidP="00B75A20" w:rsidR="00B75A20" w:rsidRPr="00B75A20">
      <w:pPr>
        <w:jc w:val="both"/>
      </w:pPr>
      <w:r w:rsidRPr="00B75A20">
        <w:t xml:space="preserve">                        -  kč.br. 1409/1- dvorište, pogon za proizvodnju gljiva, površine 2940 m2,</w:t>
      </w:r>
    </w:p>
    <w:p w:rsidRDefault="00B75A20" w:rsidP="00B75A20" w:rsidR="00B75A20" w:rsidRPr="00B75A20">
      <w:pPr>
        <w:jc w:val="both"/>
      </w:pPr>
      <w:r w:rsidRPr="00B75A20">
        <w:t xml:space="preserve">                        -  kč.br. 1409/5- zgrada i dvorište, površine 444 m2,</w:t>
      </w:r>
    </w:p>
    <w:p w:rsidRDefault="00B75A20" w:rsidP="00B75A20" w:rsidR="00B75A20" w:rsidRPr="00B75A20">
      <w:pPr>
        <w:jc w:val="both"/>
      </w:pPr>
      <w:r w:rsidRPr="00B75A20">
        <w:t xml:space="preserve">                        -  kč.br. 1411/3- dvorište, pogon za proizvodnju gljiva, površine 1537 m2,</w:t>
      </w:r>
    </w:p>
    <w:p w:rsidRDefault="00B75A20" w:rsidP="00B75A20" w:rsidR="00B75A20" w:rsidRPr="00B75A20">
      <w:pPr>
        <w:jc w:val="both"/>
      </w:pPr>
      <w:r w:rsidRPr="00B75A20">
        <w:t xml:space="preserve">                        -  kč.br. 1411/5- zgrada i dvorište, površine 570 m2</w:t>
      </w:r>
    </w:p>
    <w:p w:rsidRDefault="00B75A20" w:rsidP="00B75A20" w:rsidR="00B75A20" w:rsidRPr="00B75A20">
      <w:pPr>
        <w:jc w:val="both"/>
      </w:pPr>
      <w:r w:rsidRPr="00B75A20">
        <w:t xml:space="preserve">                       odnosno ukupno 5491 m2,</w:t>
      </w:r>
    </w:p>
    <w:p w:rsidRDefault="008D0523" w:rsidP="00B75A20" w:rsidR="008D0523" w:rsidRPr="008D0523">
      <w:pPr>
        <w:jc w:val="both"/>
      </w:pPr>
      <w:r w:rsidRPr="008D0523">
        <w:t xml:space="preserve"> </w:t>
      </w:r>
    </w:p>
    <w:p w:rsidRDefault="008D0523" w:rsidP="00037825" w:rsidR="008D0523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="00037825" w:rsidRPr="00037825">
        <w:t>MANIVA  društvo s ograničenom odgovornošću za trgovinu i graditeljstvo, skraćena tvrtka: MANIVA d.o.o.  Pakrac, ( Grad Pakrac) Hrvatskih velikana 19, OIB 10478288107</w:t>
      </w:r>
      <w:r w:rsidRPr="008D0523">
        <w:t xml:space="preserve"> u iznosu od </w:t>
      </w:r>
      <w:r w:rsidR="00A60C7C" w:rsidRPr="00315873">
        <w:t>2.580, 71</w:t>
      </w:r>
      <w:r w:rsidRPr="008D0523">
        <w:t xml:space="preserve"> Kn sukladno odredbi čl. 254. Stečajnog zakona ( NN 71/15 ) po osnovi troškova unovčenja,</w:t>
      </w:r>
    </w:p>
    <w:p w:rsidRDefault="008D0523" w:rsidP="008D0523" w:rsidR="008D0523" w:rsidRPr="008D0523">
      <w:pPr>
        <w:jc w:val="both"/>
      </w:pPr>
    </w:p>
    <w:p w:rsidRDefault="008D0523" w:rsidP="00CC388B" w:rsidR="00AB5E35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b) </w:t>
      </w:r>
      <w:r w:rsidR="00CC388B">
        <w:t xml:space="preserve"> tražbina </w:t>
      </w:r>
      <w:proofErr w:type="spellStart"/>
      <w:r w:rsidR="00CC388B">
        <w:t>razlučnog</w:t>
      </w:r>
      <w:proofErr w:type="spellEnd"/>
      <w:r w:rsidR="00CC388B">
        <w:t xml:space="preserve"> vje</w:t>
      </w:r>
      <w:r w:rsidR="00F04422">
        <w:t>ro</w:t>
      </w:r>
      <w:r w:rsidR="00CC388B">
        <w:t>vnika</w:t>
      </w:r>
      <w:r w:rsidR="00F04422">
        <w:t xml:space="preserve"> H-ABDUCO d.o.o. Zagreb, Slavonska avenija 6a, OIB13667298928</w:t>
      </w:r>
      <w:r w:rsidR="00CC388B">
        <w:t xml:space="preserve"> </w:t>
      </w:r>
      <w:r w:rsidR="00037825">
        <w:t xml:space="preserve"> iznosu od </w:t>
      </w:r>
      <w:r w:rsidR="00880C23" w:rsidRPr="00315873">
        <w:t>12.420,29</w:t>
      </w:r>
      <w:r w:rsidR="00037825">
        <w:t xml:space="preserve"> Kn </w:t>
      </w:r>
      <w:r w:rsidR="00315E2A">
        <w:t>po osnovi</w:t>
      </w:r>
      <w:r w:rsidR="00F04422">
        <w:t xml:space="preserve"> založnog prava uknjiženog pod</w:t>
      </w:r>
      <w:r w:rsidR="002852FB">
        <w:t xml:space="preserve"> posl.br. Z-1343/06</w:t>
      </w:r>
      <w:r w:rsidR="00F04422">
        <w:t xml:space="preserve"> po osnovi Ugovora o dugoročnom kreditu uz valutnu klauzulu iz </w:t>
      </w:r>
      <w:r w:rsidR="002852FB">
        <w:t>P</w:t>
      </w:r>
      <w:r w:rsidR="00F04422">
        <w:t>rograma kreditiranja poticanja razvitka malog i srednjeg privatnog poduzetništva broj</w:t>
      </w:r>
      <w:r w:rsidR="002852FB">
        <w:t>:</w:t>
      </w:r>
      <w:r w:rsidR="00F04422">
        <w:t xml:space="preserve"> </w:t>
      </w:r>
    </w:p>
    <w:p w:rsidRDefault="00AB5E35" w:rsidP="00AB5E35" w:rsidR="00AB5E35">
      <w:pPr>
        <w:jc w:val="right"/>
        <w:rPr>
          <w:b/>
        </w:rPr>
      </w:pPr>
      <w:r w:rsidRPr="00AB5E35">
        <w:rPr>
          <w:b/>
        </w:rPr>
        <w:lastRenderedPageBreak/>
        <w:t xml:space="preserve">Broj:7/ St-43/2015-153      </w:t>
      </w:r>
    </w:p>
    <w:p w:rsidRDefault="00AB5E35" w:rsidP="00AB5E35" w:rsidR="00AB5E35">
      <w:pPr>
        <w:jc w:val="right"/>
      </w:pPr>
    </w:p>
    <w:p w:rsidRDefault="00F04422" w:rsidP="00CC388B" w:rsidR="008D0523" w:rsidRPr="008D0523">
      <w:pPr>
        <w:jc w:val="both"/>
      </w:pPr>
      <w:r>
        <w:t>97022504/2006 od 23.</w:t>
      </w:r>
      <w:r w:rsidR="00032FF9">
        <w:t xml:space="preserve"> </w:t>
      </w:r>
      <w:r>
        <w:t>lipnja 2016.</w:t>
      </w:r>
      <w:r w:rsidR="00032FF9">
        <w:t xml:space="preserve"> </w:t>
      </w:r>
      <w:r>
        <w:t>godine za kredit u iznosu od 3.000.000,00 Kn u protuvrije</w:t>
      </w:r>
      <w:r w:rsidR="002852FB">
        <w:t>dnosti EUR-</w:t>
      </w:r>
      <w:r>
        <w:t>a kamata i drugih troškova</w:t>
      </w:r>
      <w:r w:rsidR="002852FB">
        <w:t>.</w:t>
      </w:r>
    </w:p>
    <w:p w:rsidRDefault="008D0523" w:rsidP="008D0523" w:rsidR="008D0523" w:rsidRPr="008D0523">
      <w:pPr>
        <w:jc w:val="both"/>
      </w:pPr>
    </w:p>
    <w:p w:rsidRDefault="008D0523" w:rsidP="008D0523" w:rsidR="009B6A11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II. 1. Nalaže se Financijskoj agenciji po pravomoćnosti ovoga rješenja iznos naveden u točci I. a) izreke rješenja tj. iznos od </w:t>
      </w:r>
      <w:r w:rsidR="00315E2A" w:rsidRPr="00315873">
        <w:t>2.580,17</w:t>
      </w:r>
      <w:r w:rsidR="00315E2A">
        <w:rPr>
          <w:b/>
        </w:rPr>
        <w:t xml:space="preserve"> </w:t>
      </w:r>
      <w:r w:rsidRPr="008D0523">
        <w:t xml:space="preserve">Kn isplatiti odnosno prenijeti na poslovni račun stečajnog dužnika </w:t>
      </w:r>
      <w:r w:rsidR="00D21A5F" w:rsidRPr="00D21A5F">
        <w:t xml:space="preserve">MANIVA  društvo s ograničenom odgovornošću za trgovinu i graditeljstvo, skraćena tvrtka: MANIVA d.o.o.  Pakrac, ( Grad Pakrac) Hrvatskih velikana 19, OIB 10478288107 </w:t>
      </w:r>
      <w:r w:rsidRPr="008D0523">
        <w:t>broj</w:t>
      </w:r>
      <w:r w:rsidRPr="008D0523">
        <w:rPr>
          <w:b/>
        </w:rPr>
        <w:t xml:space="preserve"> </w:t>
      </w:r>
      <w:r w:rsidRPr="008B0E73">
        <w:t xml:space="preserve">IBAN: </w:t>
      </w:r>
      <w:r w:rsidR="00D21A5F" w:rsidRPr="008B0E73">
        <w:t>HR7623400091190023282</w:t>
      </w:r>
      <w:r w:rsidRPr="008D0523">
        <w:rPr>
          <w:b/>
        </w:rPr>
        <w:t xml:space="preserve"> </w:t>
      </w:r>
      <w:r w:rsidRPr="00135702">
        <w:t>otvoren kod Priv</w:t>
      </w:r>
      <w:r w:rsidR="00BF431A" w:rsidRPr="00135702">
        <w:t>redne banke Zagreb d.d., Zagreb,</w:t>
      </w:r>
      <w:r w:rsidR="00BF431A">
        <w:rPr>
          <w:b/>
        </w:rPr>
        <w:t xml:space="preserve"> </w:t>
      </w:r>
      <w:r w:rsidR="00BF431A">
        <w:t>a</w:t>
      </w:r>
      <w:r w:rsidR="00BF431A">
        <w:rPr>
          <w:b/>
        </w:rPr>
        <w:t xml:space="preserve"> </w:t>
      </w:r>
      <w:r w:rsidRPr="008D0523">
        <w:t>iz sredstava uplaćene jamčevine odnosno sa računa Financijske agencije IBAN HR</w:t>
      </w:r>
      <w:r w:rsidRPr="00FF7ECE">
        <w:t>3323900011300028779</w:t>
      </w:r>
      <w:r w:rsidR="00F45930">
        <w:t xml:space="preserve"> </w:t>
      </w:r>
      <w:r w:rsidRPr="008D0523">
        <w:t xml:space="preserve"> na kojem je evidentirana upl</w:t>
      </w:r>
      <w:r w:rsidR="00CC388B">
        <w:t xml:space="preserve">ata jamčevine kupca-ponuditelja Velimira </w:t>
      </w:r>
      <w:proofErr w:type="spellStart"/>
      <w:r w:rsidR="00CC388B">
        <w:t>Ž</w:t>
      </w:r>
      <w:r w:rsidR="00315E2A">
        <w:t>ak</w:t>
      </w:r>
      <w:proofErr w:type="spellEnd"/>
      <w:r w:rsidR="00315E2A">
        <w:t xml:space="preserve"> iz Z</w:t>
      </w:r>
      <w:r w:rsidR="00032FF9">
        <w:t>agreba, Opatička ulica 16, OIB 08955615751</w:t>
      </w:r>
      <w:r w:rsidR="00576C54">
        <w:t>.</w:t>
      </w: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</w:r>
    </w:p>
    <w:p w:rsidRDefault="008D0523" w:rsidP="008D0523" w:rsidR="00BF431A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713DFC">
        <w:t xml:space="preserve"> </w:t>
      </w:r>
      <w:r w:rsidRPr="008D0523">
        <w:t>2. Nalaže se Financijskoj agenciji po pravomoćnosti ovoga rješenja iznos naveden u točci</w:t>
      </w:r>
      <w:r w:rsidR="00032FF9">
        <w:t xml:space="preserve"> </w:t>
      </w:r>
      <w:r w:rsidRPr="008D0523">
        <w:t>I. b) izreke rješenja  tj. iznos od</w:t>
      </w:r>
      <w:r w:rsidR="00FE6821">
        <w:t xml:space="preserve"> </w:t>
      </w:r>
      <w:r w:rsidR="004752EB" w:rsidRPr="00315873">
        <w:t>12.420,29</w:t>
      </w:r>
      <w:r w:rsidR="00BD141A">
        <w:t xml:space="preserve"> </w:t>
      </w:r>
      <w:r w:rsidRPr="008D0523">
        <w:t xml:space="preserve"> Kn isplatiti odnosno prenijeti  na </w:t>
      </w:r>
      <w:r w:rsidR="00D21A5F">
        <w:t>račun</w:t>
      </w:r>
      <w:r w:rsidR="00CC388B">
        <w:t xml:space="preserve"> </w:t>
      </w:r>
      <w:proofErr w:type="spellStart"/>
      <w:r w:rsidR="00CC388B">
        <w:t>razlučnog</w:t>
      </w:r>
      <w:proofErr w:type="spellEnd"/>
      <w:r w:rsidR="00CC388B">
        <w:t xml:space="preserve"> vjerovnika </w:t>
      </w:r>
      <w:r w:rsidR="00032FF9" w:rsidRPr="00032FF9">
        <w:t>H-ABDUCO d.o.o. Zagreb, Slavonska avenija 6a, OIB13667298928</w:t>
      </w:r>
      <w:r w:rsidR="004D7B9B">
        <w:t xml:space="preserve"> </w:t>
      </w:r>
      <w:r w:rsidR="00CC388B">
        <w:t xml:space="preserve"> </w:t>
      </w:r>
      <w:r w:rsidR="00032FF9">
        <w:t>broj HR9125000091101386086 poziv na broj:</w:t>
      </w:r>
      <w:r w:rsidR="00194F47">
        <w:t xml:space="preserve"> </w:t>
      </w:r>
      <w:r w:rsidR="00032FF9">
        <w:t>00 266655</w:t>
      </w:r>
      <w:r w:rsidR="007A1CA8">
        <w:t>,</w:t>
      </w:r>
      <w:r w:rsidR="004D7B9B">
        <w:t xml:space="preserve"> </w:t>
      </w:r>
      <w:r w:rsidR="00CC388B">
        <w:t xml:space="preserve">a </w:t>
      </w:r>
      <w:r w:rsidR="00BF431A" w:rsidRPr="008D0523">
        <w:t>iz sredstava uplaćene jamčevine odnosno sa računa Financijske agencije IBAN HR3</w:t>
      </w:r>
      <w:r w:rsidR="00BF431A" w:rsidRPr="009B6DEE">
        <w:t>323900011300028779</w:t>
      </w:r>
      <w:r w:rsidR="00BF431A" w:rsidRPr="008D0523">
        <w:t xml:space="preserve"> na kojem je evidentirana uplata jamčevine kupca-ponuditelja </w:t>
      </w:r>
      <w:r w:rsidR="00CC388B">
        <w:t xml:space="preserve">Velimira </w:t>
      </w:r>
      <w:proofErr w:type="spellStart"/>
      <w:r w:rsidR="00CC388B">
        <w:t>Žak</w:t>
      </w:r>
      <w:proofErr w:type="spellEnd"/>
      <w:r w:rsidR="00CC388B">
        <w:t xml:space="preserve"> iz Z</w:t>
      </w:r>
      <w:r w:rsidR="007A1CA8">
        <w:t>agreba</w:t>
      </w:r>
      <w:r w:rsidR="007A1CA8" w:rsidRPr="007A1CA8">
        <w:t xml:space="preserve"> Opatička ulica 16, OIB 08955615751</w:t>
      </w:r>
      <w:r w:rsidR="007A1CA8">
        <w:t>.</w:t>
      </w:r>
    </w:p>
    <w:p w:rsidRDefault="00BF431A" w:rsidP="008D0523" w:rsidR="00BF431A">
      <w:pPr>
        <w:jc w:val="both"/>
      </w:pPr>
    </w:p>
    <w:p w:rsidRDefault="00CC388B" w:rsidP="008D0523" w:rsidR="009B6A11">
      <w:pPr>
        <w:jc w:val="both"/>
      </w:pPr>
      <w:r>
        <w:t xml:space="preserve">                       </w:t>
      </w:r>
    </w:p>
    <w:p w:rsidRDefault="009B6A11" w:rsidP="009B6A11" w:rsidR="00F44E88">
      <w:pPr>
        <w:jc w:val="both"/>
      </w:pPr>
      <w:r>
        <w:t xml:space="preserve"> </w:t>
      </w:r>
      <w:r>
        <w:tab/>
      </w:r>
      <w:r>
        <w:tab/>
      </w:r>
      <w:r w:rsidR="00BC5DD0">
        <w:t>I</w:t>
      </w:r>
      <w:r w:rsidRPr="009B6A11">
        <w:t>I</w:t>
      </w:r>
      <w:r w:rsidR="00CC388B">
        <w:t>I</w:t>
      </w:r>
      <w:r w:rsidRPr="009B6A11">
        <w:t xml:space="preserve">. Od diobne mase - </w:t>
      </w:r>
      <w:proofErr w:type="spellStart"/>
      <w:r w:rsidRPr="009B6A11">
        <w:t>kupovnine</w:t>
      </w:r>
      <w:proofErr w:type="spellEnd"/>
      <w:r w:rsidRPr="009B6A11">
        <w:t xml:space="preserve"> u iznosu od 15.001,00 Kn ostvarene prodajom predmeta stečajne mase stečajnog dužnika opterećenog </w:t>
      </w:r>
      <w:proofErr w:type="spellStart"/>
      <w:r w:rsidRPr="009B6A11">
        <w:t>razlučnim</w:t>
      </w:r>
      <w:proofErr w:type="spellEnd"/>
      <w:r w:rsidRPr="009B6A11">
        <w:t xml:space="preserve"> pravom  nakon provedenog postupka prodaje elektroničkom javnom dražbom koji je provela Financijska agencija, Regionalni centar Zagreb ( vrsta predmeta prodaje: skupni predmet pr</w:t>
      </w:r>
      <w:r w:rsidR="00CC388B">
        <w:t>odaje, identifikator prodaje 314</w:t>
      </w:r>
      <w:r w:rsidRPr="009B6A11">
        <w:t xml:space="preserve"> ) i to</w:t>
      </w:r>
      <w:r w:rsidR="00F44E88">
        <w:t xml:space="preserve"> nekretnin</w:t>
      </w:r>
      <w:r w:rsidR="00F714DA">
        <w:t>a</w:t>
      </w:r>
      <w:r w:rsidR="00F44E88">
        <w:t>:</w:t>
      </w:r>
    </w:p>
    <w:p w:rsidRDefault="00F44E88" w:rsidP="009B6A11" w:rsidR="00F44E88">
      <w:pPr>
        <w:jc w:val="both"/>
      </w:pPr>
      <w:r>
        <w:t xml:space="preserve">         </w:t>
      </w:r>
    </w:p>
    <w:p w:rsidRDefault="00F44E88" w:rsidP="009B6A11" w:rsidR="009B6A11" w:rsidRPr="009B6A11">
      <w:pPr>
        <w:jc w:val="both"/>
      </w:pPr>
      <w:r>
        <w:t xml:space="preserve">                       -  upisanih</w:t>
      </w:r>
      <w:r w:rsidR="009B6A11" w:rsidRPr="009B6A11">
        <w:t xml:space="preserve"> u </w:t>
      </w:r>
      <w:proofErr w:type="spellStart"/>
      <w:r w:rsidR="009B6A11" w:rsidRPr="009B6A11">
        <w:t>zk.ul</w:t>
      </w:r>
      <w:proofErr w:type="spellEnd"/>
      <w:r w:rsidR="009B6A11" w:rsidRPr="009B6A11">
        <w:t xml:space="preserve">. 3270 k.o. Pakrac </w:t>
      </w:r>
    </w:p>
    <w:p w:rsidRDefault="009B6A11" w:rsidP="009B6A11" w:rsidR="009B6A11" w:rsidRPr="009B6A11">
      <w:pPr>
        <w:jc w:val="both"/>
      </w:pPr>
    </w:p>
    <w:p w:rsidRDefault="009B6A11" w:rsidP="009B6A11" w:rsidR="009B6A11" w:rsidRPr="009B6A11">
      <w:pPr>
        <w:jc w:val="both"/>
      </w:pPr>
      <w:r w:rsidRPr="009B6A11">
        <w:t xml:space="preserve"> </w:t>
      </w:r>
      <w:r w:rsidRPr="009B6A11">
        <w:tab/>
        <w:t xml:space="preserve">            - kč.br. 2293/5 - zgrada i dvorište-pogon za proizvodnju gljiva, površine          </w:t>
      </w:r>
    </w:p>
    <w:p w:rsidRDefault="009B6A11" w:rsidP="009B6A11" w:rsidR="009B6A11" w:rsidRPr="009B6A11">
      <w:pPr>
        <w:jc w:val="both"/>
      </w:pPr>
      <w:r w:rsidRPr="009B6A11">
        <w:t xml:space="preserve">                          1020 m2,</w:t>
      </w:r>
    </w:p>
    <w:p w:rsidRDefault="009B6A11" w:rsidP="009B6A11" w:rsidR="009B6A11" w:rsidRPr="009B6A11">
      <w:pPr>
        <w:jc w:val="both"/>
      </w:pPr>
      <w:r w:rsidRPr="009B6A11">
        <w:t xml:space="preserve">                        - kč.br. 2293/6 - dvorište, površine 18 m2,</w:t>
      </w:r>
    </w:p>
    <w:p w:rsidRDefault="009B6A11" w:rsidP="009B6A11" w:rsidR="009B6A11" w:rsidRPr="009B6A11">
      <w:pPr>
        <w:jc w:val="both"/>
      </w:pPr>
      <w:r w:rsidRPr="009B6A11">
        <w:t xml:space="preserve">                        - kč.br. 2295/2- industrijsko dvorište, površine 511 m2</w:t>
      </w:r>
    </w:p>
    <w:p w:rsidRDefault="009B6A11" w:rsidP="009B6A11" w:rsidR="009B6A11">
      <w:pPr>
        <w:jc w:val="both"/>
      </w:pPr>
      <w:r w:rsidRPr="009B6A11">
        <w:t xml:space="preserve">                          odnosno ukupno 1549 m2,</w:t>
      </w:r>
    </w:p>
    <w:p w:rsidRDefault="007A1CA8" w:rsidP="009B6A11" w:rsidR="007A1CA8">
      <w:pPr>
        <w:jc w:val="both"/>
      </w:pPr>
    </w:p>
    <w:p w:rsidRDefault="00CC388B" w:rsidP="009B6A11" w:rsidR="00CC388B">
      <w:pPr>
        <w:jc w:val="both"/>
      </w:pPr>
    </w:p>
    <w:p w:rsidRDefault="00CC388B" w:rsidP="009B6A11" w:rsidR="00CC388B" w:rsidRPr="00CC388B">
      <w:pPr>
        <w:jc w:val="both"/>
        <w:rPr>
          <w:b/>
        </w:rPr>
      </w:pPr>
      <w:r>
        <w:t xml:space="preserve">                                                                     </w:t>
      </w:r>
      <w:r w:rsidRPr="00CC388B">
        <w:rPr>
          <w:b/>
        </w:rPr>
        <w:t xml:space="preserve">namiruje se </w:t>
      </w:r>
    </w:p>
    <w:p w:rsidRDefault="00CC388B" w:rsidP="009B6A11" w:rsidR="00CC388B" w:rsidRPr="009B6A11">
      <w:pPr>
        <w:jc w:val="both"/>
      </w:pPr>
    </w:p>
    <w:p w:rsidRDefault="00CC388B" w:rsidP="00BC5DD0" w:rsidR="00BC5DD0" w:rsidRPr="00BC5DD0">
      <w:pPr>
        <w:jc w:val="both"/>
      </w:pPr>
      <w:r>
        <w:t xml:space="preserve"> </w:t>
      </w:r>
      <w:r>
        <w:tab/>
      </w:r>
      <w:r>
        <w:tab/>
      </w:r>
      <w:r w:rsidR="00BC5DD0" w:rsidRPr="00BC5DD0">
        <w:t>a) stečajna masa stečajnog dužnika MANIVA  društvo s ograničenom odgovornošću za trgovinu i graditeljstvo, skraćena tvrtka: MANIVA d.o.o.  Pakrac, ( Grad Pakrac) Hrvatskih velikana 19, OIB 10478288107 u iznosu od</w:t>
      </w:r>
      <w:r w:rsidR="00315E2A">
        <w:t xml:space="preserve"> Kn</w:t>
      </w:r>
      <w:r w:rsidR="00BC5DD0" w:rsidRPr="00BC5DD0">
        <w:t xml:space="preserve"> </w:t>
      </w:r>
      <w:r w:rsidR="00FE6821" w:rsidRPr="00205185">
        <w:t xml:space="preserve">2.580,17 </w:t>
      </w:r>
      <w:r w:rsidR="00BC5DD0" w:rsidRPr="00BC5DD0">
        <w:t>Kn sukladno odredbi čl. 254. Stečajnog zakona ( NN 71/15 ) po osnovi troškova unovčenja,</w:t>
      </w:r>
    </w:p>
    <w:p w:rsidRDefault="00BC5DD0" w:rsidP="00BC5DD0" w:rsidR="00BC5DD0" w:rsidRPr="00BC5DD0">
      <w:pPr>
        <w:jc w:val="both"/>
      </w:pPr>
    </w:p>
    <w:p w:rsidRDefault="00BC5DD0" w:rsidP="008D0523" w:rsidR="00AB5E35">
      <w:pPr>
        <w:jc w:val="both"/>
      </w:pPr>
      <w:r w:rsidRPr="00BC5DD0">
        <w:t xml:space="preserve"> </w:t>
      </w:r>
      <w:r w:rsidRPr="00BC5DD0">
        <w:tab/>
      </w:r>
      <w:r w:rsidR="00315E2A">
        <w:t xml:space="preserve"> </w:t>
      </w:r>
      <w:r w:rsidR="00315E2A">
        <w:tab/>
        <w:t xml:space="preserve">b)  </w:t>
      </w:r>
      <w:r w:rsidR="007A1CA8" w:rsidRPr="007A1CA8">
        <w:t xml:space="preserve">tražbina </w:t>
      </w:r>
      <w:proofErr w:type="spellStart"/>
      <w:r w:rsidR="007A1CA8" w:rsidRPr="007A1CA8">
        <w:t>razlučnog</w:t>
      </w:r>
      <w:proofErr w:type="spellEnd"/>
      <w:r w:rsidR="007A1CA8" w:rsidRPr="007A1CA8">
        <w:t xml:space="preserve"> vjerovnika H-ABDUCO d.o.o. Zagreb, Slavonska avenija 6a, OIB13667298928  iznosu od </w:t>
      </w:r>
      <w:r w:rsidR="004752EB" w:rsidRPr="00205185">
        <w:t>12.420,29</w:t>
      </w:r>
      <w:r w:rsidR="007A1CA8" w:rsidRPr="007A1CA8">
        <w:t xml:space="preserve"> Kn po osnovi založnog prava uknjiženog pod posl.br. Z-1343/06</w:t>
      </w:r>
      <w:r w:rsidR="004D7B9B">
        <w:t xml:space="preserve"> </w:t>
      </w:r>
      <w:r w:rsidR="007A1CA8" w:rsidRPr="007A1CA8">
        <w:t>po osnovi Ugovora o dugoročnom kreditu uz valutnu klauz</w:t>
      </w:r>
      <w:r w:rsidR="004D7B9B">
        <w:t>ulu iz P</w:t>
      </w:r>
      <w:r w:rsidR="007A1CA8" w:rsidRPr="007A1CA8">
        <w:t xml:space="preserve">rograma kreditiranja poticanja razvitka malog i srednjeg privatnog poduzetništva broj </w:t>
      </w:r>
    </w:p>
    <w:p w:rsidRDefault="00AB5E35" w:rsidP="008D0523" w:rsidR="00AB5E35">
      <w:pPr>
        <w:jc w:val="both"/>
      </w:pPr>
    </w:p>
    <w:p w:rsidRDefault="00AB5E35" w:rsidP="00AB5E35" w:rsidR="00AB5E35" w:rsidRPr="00AB5E35">
      <w:pPr>
        <w:jc w:val="right"/>
        <w:rPr>
          <w:b/>
        </w:rPr>
      </w:pPr>
      <w:r w:rsidRPr="00AB5E35">
        <w:rPr>
          <w:b/>
        </w:rPr>
        <w:lastRenderedPageBreak/>
        <w:t xml:space="preserve">Broj:7/ St-43/2015-153  </w:t>
      </w:r>
    </w:p>
    <w:p w:rsidRDefault="00AB5E35" w:rsidP="008D0523" w:rsidR="00AB5E35">
      <w:pPr>
        <w:jc w:val="both"/>
      </w:pPr>
    </w:p>
    <w:p w:rsidRDefault="007A1CA8" w:rsidP="008D0523" w:rsidR="009B6A11">
      <w:pPr>
        <w:jc w:val="both"/>
      </w:pPr>
      <w:r w:rsidRPr="007A1CA8">
        <w:t>97022504/2006 od 23. lipnja 2016. godine za kredit u iznosu od 3.000.000,00 Kn u protuvrije</w:t>
      </w:r>
      <w:r w:rsidR="004D7B9B">
        <w:t xml:space="preserve">dnosti </w:t>
      </w:r>
      <w:proofErr w:type="spellStart"/>
      <w:r w:rsidR="004D7B9B">
        <w:t>E</w:t>
      </w:r>
      <w:r w:rsidRPr="007A1CA8">
        <w:t>ur</w:t>
      </w:r>
      <w:proofErr w:type="spellEnd"/>
      <w:r w:rsidR="004D7B9B">
        <w:t>-</w:t>
      </w:r>
      <w:r w:rsidRPr="007A1CA8">
        <w:t>a</w:t>
      </w:r>
      <w:r w:rsidR="00B06CF0">
        <w:t>,</w:t>
      </w:r>
      <w:r w:rsidRPr="007A1CA8">
        <w:t xml:space="preserve"> kamata i drugih troškova</w:t>
      </w:r>
      <w:r w:rsidR="004D7B9B">
        <w:t>.</w:t>
      </w:r>
    </w:p>
    <w:p w:rsidRDefault="00BC5DD0" w:rsidP="00A90A40" w:rsidR="00A90A40">
      <w:pPr>
        <w:jc w:val="right"/>
      </w:pPr>
      <w:r>
        <w:t xml:space="preserve"> </w:t>
      </w:r>
      <w:r>
        <w:tab/>
      </w:r>
      <w:r>
        <w:tab/>
      </w:r>
    </w:p>
    <w:p w:rsidRDefault="00315E2A" w:rsidP="00315E2A" w:rsidR="00315E2A">
      <w:pPr>
        <w:jc w:val="both"/>
      </w:pPr>
      <w:r>
        <w:t xml:space="preserve">  </w:t>
      </w:r>
      <w:r>
        <w:tab/>
      </w:r>
      <w:r>
        <w:tab/>
        <w:t>IV</w:t>
      </w:r>
      <w:r w:rsidRPr="008D0523">
        <w:t>. 1. Nalaže se Financijskoj agenciji po pravomoćnosti ovoga rješenja iznos naveden u točci I</w:t>
      </w:r>
      <w:r w:rsidR="004D7B9B">
        <w:t>II</w:t>
      </w:r>
      <w:r w:rsidRPr="008D0523">
        <w:t xml:space="preserve">. a) izreke rješenja tj. iznos od </w:t>
      </w:r>
      <w:r w:rsidRPr="00205185">
        <w:t>2.580,17</w:t>
      </w:r>
      <w:r>
        <w:rPr>
          <w:b/>
        </w:rPr>
        <w:t xml:space="preserve"> </w:t>
      </w:r>
      <w:r w:rsidRPr="008D0523">
        <w:t xml:space="preserve">Kn isplatiti odnosno prenijeti na poslovni račun stečajnog dužnika </w:t>
      </w:r>
      <w:r w:rsidRPr="00D21A5F">
        <w:t xml:space="preserve">MANIVA  društvo s ograničenom odgovornošću za trgovinu i graditeljstvo, skraćena tvrtka: MANIVA d.o.o.  Pakrac, ( Grad Pakrac) Hrvatskih velikana 19, OIB 10478288107 </w:t>
      </w:r>
      <w:r w:rsidRPr="008D0523">
        <w:t>broj</w:t>
      </w:r>
      <w:r w:rsidRPr="008D0523">
        <w:rPr>
          <w:b/>
        </w:rPr>
        <w:t xml:space="preserve"> </w:t>
      </w:r>
      <w:r w:rsidRPr="004D7B9B">
        <w:t>IBAN: HR7623400091190023282</w:t>
      </w:r>
      <w:r w:rsidRPr="008D0523">
        <w:rPr>
          <w:b/>
        </w:rPr>
        <w:t xml:space="preserve"> </w:t>
      </w:r>
      <w:r w:rsidRPr="00135702">
        <w:t>otvoren kod Privredne banke Zagreb d.d., Zagreb,</w:t>
      </w:r>
      <w:r>
        <w:rPr>
          <w:b/>
        </w:rPr>
        <w:t xml:space="preserve"> </w:t>
      </w:r>
      <w:r>
        <w:t>a</w:t>
      </w:r>
      <w:r>
        <w:rPr>
          <w:b/>
        </w:rPr>
        <w:t xml:space="preserve"> </w:t>
      </w:r>
      <w:r w:rsidRPr="008D0523">
        <w:t>iz sredstava uplaćene jamčevine odnosno sa računa Financijske agencije IBAN HR</w:t>
      </w:r>
      <w:r w:rsidRPr="00FF7ECE">
        <w:t>3323900011300028779</w:t>
      </w:r>
      <w:r w:rsidRPr="008D0523">
        <w:t xml:space="preserve"> na kojem je evidentirana upl</w:t>
      </w:r>
      <w:r>
        <w:t xml:space="preserve">ata jamčevine kupca-ponuditelja </w:t>
      </w:r>
      <w:r w:rsidR="00272F7A" w:rsidRPr="00272F7A">
        <w:t>Opatička ulica 16, OIB 08955615751</w:t>
      </w:r>
      <w:r>
        <w:t>.</w:t>
      </w:r>
    </w:p>
    <w:p w:rsidRDefault="00315E2A" w:rsidP="00315E2A" w:rsidR="00315E2A" w:rsidRPr="008D0523">
      <w:pPr>
        <w:jc w:val="both"/>
      </w:pPr>
    </w:p>
    <w:p w:rsidRDefault="00315E2A" w:rsidP="007A1CA8" w:rsidR="009B6A11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>
        <w:t xml:space="preserve"> </w:t>
      </w:r>
      <w:r w:rsidRPr="008D0523">
        <w:t xml:space="preserve">2. </w:t>
      </w:r>
      <w:r w:rsidR="007A1CA8" w:rsidRPr="007A1CA8">
        <w:t>Nalaže se Financijskoj agenciji po pravomoćnosti ovoga rješenja iznos naveden u točci I</w:t>
      </w:r>
      <w:r w:rsidR="00123073">
        <w:t>II</w:t>
      </w:r>
      <w:r w:rsidR="007A1CA8" w:rsidRPr="007A1CA8">
        <w:t xml:space="preserve">. b) izreke rješenja  tj. iznos od </w:t>
      </w:r>
      <w:r w:rsidR="004752EB" w:rsidRPr="00205185">
        <w:t>12.420,29</w:t>
      </w:r>
      <w:r w:rsidR="007A1CA8" w:rsidRPr="007A1CA8">
        <w:t xml:space="preserve">  Kn isplatiti odnosno prenijeti  na račun </w:t>
      </w:r>
      <w:proofErr w:type="spellStart"/>
      <w:r w:rsidR="007A1CA8" w:rsidRPr="007A1CA8">
        <w:t>razlučnog</w:t>
      </w:r>
      <w:proofErr w:type="spellEnd"/>
      <w:r w:rsidR="007A1CA8" w:rsidRPr="007A1CA8">
        <w:t xml:space="preserve"> vjerovnika H-ABDUCO d.o.o. Zagreb, Slavonska avenija 6a, OIB13667298928</w:t>
      </w:r>
      <w:r w:rsidR="00B06CF0">
        <w:t xml:space="preserve"> </w:t>
      </w:r>
      <w:r w:rsidR="007A1CA8" w:rsidRPr="007A1CA8">
        <w:t xml:space="preserve"> broj HR9125000091101386086 poziv na broj:</w:t>
      </w:r>
      <w:r w:rsidR="00C445C4">
        <w:t xml:space="preserve"> </w:t>
      </w:r>
      <w:r w:rsidR="007A1CA8" w:rsidRPr="007A1CA8">
        <w:t>00 266655,</w:t>
      </w:r>
      <w:r w:rsidR="00B06CF0">
        <w:t xml:space="preserve"> </w:t>
      </w:r>
      <w:r w:rsidR="007A1CA8" w:rsidRPr="007A1CA8">
        <w:t xml:space="preserve">a iz sredstava uplaćene jamčevine odnosno sa računa Financijske agencije IBAN HR3323900011300028779 na kojem je evidentirana uplata jamčevine kupca-ponuditelja Velimira </w:t>
      </w:r>
      <w:proofErr w:type="spellStart"/>
      <w:r w:rsidR="007A1CA8" w:rsidRPr="007A1CA8">
        <w:t>Žak</w:t>
      </w:r>
      <w:proofErr w:type="spellEnd"/>
      <w:r w:rsidR="007A1CA8" w:rsidRPr="007A1CA8">
        <w:t xml:space="preserve"> iz Zagreba Opatička ulica 16, OIB 08955615751</w:t>
      </w:r>
      <w:r w:rsidR="00B06CF0">
        <w:t>.</w:t>
      </w:r>
    </w:p>
    <w:p w:rsidRDefault="009F1F9B" w:rsidP="009F1F9B" w:rsidR="009F1F9B">
      <w:pPr>
        <w:jc w:val="both"/>
      </w:pPr>
    </w:p>
    <w:p w:rsidRDefault="009F1F9B" w:rsidP="009F1F9B" w:rsidR="00021418">
      <w:pPr>
        <w:jc w:val="both"/>
      </w:pPr>
      <w:r>
        <w:t xml:space="preserve"> </w:t>
      </w:r>
      <w:r>
        <w:tab/>
      </w:r>
      <w:r>
        <w:tab/>
        <w:t>V</w:t>
      </w:r>
      <w:r w:rsidRPr="008D0523">
        <w:t xml:space="preserve">. Od diobne mase - </w:t>
      </w:r>
      <w:proofErr w:type="spellStart"/>
      <w:r w:rsidRPr="008D0523">
        <w:t>kupovnine</w:t>
      </w:r>
      <w:proofErr w:type="spellEnd"/>
      <w:r w:rsidRPr="008D0523">
        <w:t xml:space="preserve"> u iznosu od</w:t>
      </w:r>
      <w:r>
        <w:t xml:space="preserve"> </w:t>
      </w:r>
      <w:r w:rsidR="00F44E88">
        <w:t xml:space="preserve"> </w:t>
      </w:r>
      <w:r w:rsidR="00021418">
        <w:t>2.001,00</w:t>
      </w:r>
      <w:r w:rsidRPr="008D0523">
        <w:t xml:space="preserve"> Kn ostvarene prodajom predmeta stečajne ma</w:t>
      </w:r>
      <w:r>
        <w:t>se stečajnog dužnika opterećenog</w:t>
      </w:r>
      <w:r w:rsidRPr="008D0523">
        <w:t xml:space="preserve"> </w:t>
      </w:r>
      <w:proofErr w:type="spellStart"/>
      <w:r w:rsidRPr="008D0523">
        <w:t>razlučnim</w:t>
      </w:r>
      <w:proofErr w:type="spellEnd"/>
      <w:r w:rsidRPr="008D0523">
        <w:t xml:space="preserve"> pravom  nakon provedenog postupka prodaje elektroničkom javnom dražbom koji je provela </w:t>
      </w:r>
      <w:r>
        <w:t>Financijska agencija, Regionalni centar Zagreb</w:t>
      </w:r>
      <w:r w:rsidRPr="008D0523">
        <w:t xml:space="preserve"> ( vrsta predmeta prodaje: skupni predmet prodaje, identifikator prodaje </w:t>
      </w:r>
      <w:r w:rsidR="004B4B70">
        <w:t>313</w:t>
      </w:r>
      <w:r>
        <w:t xml:space="preserve"> ) i to nekretnina</w:t>
      </w:r>
      <w:r w:rsidRPr="008D0523">
        <w:t>:</w:t>
      </w:r>
    </w:p>
    <w:p w:rsidRDefault="00272F7A" w:rsidP="009F1F9B" w:rsidR="00272F7A" w:rsidRPr="008D0523">
      <w:pPr>
        <w:jc w:val="both"/>
      </w:pPr>
    </w:p>
    <w:p w:rsidRDefault="009F1F9B" w:rsidP="00BC5DD0" w:rsidR="00BC5DD0">
      <w:pPr>
        <w:jc w:val="both"/>
      </w:pPr>
      <w:r>
        <w:t xml:space="preserve">                             </w:t>
      </w:r>
      <w:r w:rsidR="00021418">
        <w:t xml:space="preserve">- </w:t>
      </w:r>
      <w:r w:rsidR="00F714DA">
        <w:t>upisanih</w:t>
      </w:r>
      <w:r w:rsidR="00BC5DD0" w:rsidRPr="00BC5DD0">
        <w:t xml:space="preserve"> u  </w:t>
      </w:r>
      <w:proofErr w:type="spellStart"/>
      <w:r w:rsidR="00BC5DD0" w:rsidRPr="00BC5DD0">
        <w:t>zk.ul</w:t>
      </w:r>
      <w:proofErr w:type="spellEnd"/>
      <w:r w:rsidR="00BC5DD0" w:rsidRPr="00BC5DD0">
        <w:t>. 1033 k.o.Kusonje i to:</w:t>
      </w:r>
    </w:p>
    <w:p w:rsidRDefault="00021418" w:rsidP="00BC5DD0" w:rsidR="00021418" w:rsidRPr="00BC5DD0">
      <w:pPr>
        <w:jc w:val="both"/>
      </w:pPr>
    </w:p>
    <w:p w:rsidRDefault="00BC5DD0" w:rsidP="00BC5DD0" w:rsidR="009B6A11">
      <w:pPr>
        <w:jc w:val="both"/>
      </w:pPr>
      <w:r w:rsidRPr="00BC5DD0">
        <w:t xml:space="preserve">                           - kč.br. 1406/3- industrijsko dvorište sa 1126 m2</w:t>
      </w:r>
    </w:p>
    <w:p w:rsidRDefault="009B6A11" w:rsidP="008D0523" w:rsidR="009B6A11">
      <w:pPr>
        <w:jc w:val="both"/>
      </w:pPr>
    </w:p>
    <w:p w:rsidRDefault="00021418" w:rsidP="009F1F9B" w:rsidR="009F1F9B" w:rsidRPr="00CC388B">
      <w:pPr>
        <w:jc w:val="both"/>
        <w:rPr>
          <w:b/>
        </w:rPr>
      </w:pPr>
      <w:r>
        <w:rPr>
          <w:b/>
        </w:rPr>
        <w:t xml:space="preserve">                                                                    </w:t>
      </w:r>
      <w:r w:rsidR="009F1F9B" w:rsidRPr="00CC388B">
        <w:rPr>
          <w:b/>
        </w:rPr>
        <w:t xml:space="preserve">namiruje se </w:t>
      </w:r>
    </w:p>
    <w:p w:rsidRDefault="009F1F9B" w:rsidP="009F1F9B" w:rsidR="009F1F9B" w:rsidRPr="009B6A11">
      <w:pPr>
        <w:jc w:val="both"/>
      </w:pPr>
    </w:p>
    <w:p w:rsidRDefault="009F1F9B" w:rsidP="009F1F9B" w:rsidR="009F1F9B" w:rsidRPr="00BC5DD0">
      <w:pPr>
        <w:jc w:val="both"/>
      </w:pPr>
      <w:r>
        <w:t xml:space="preserve"> </w:t>
      </w:r>
      <w:r>
        <w:tab/>
      </w:r>
      <w:r>
        <w:tab/>
      </w:r>
      <w:r w:rsidRPr="00BC5DD0">
        <w:t>a) stečajna masa stečajnog dužnika MANIVA  društvo s ograničenom odgovornošću za trgovinu i graditeljstvo, skraćena tvrtka: MANIVA d.o.o.  Pakrac, ( Grad Pakrac) Hrvatskih velikana 19, OIB 10478288107 u iznosu od</w:t>
      </w:r>
      <w:r w:rsidR="00021418">
        <w:t xml:space="preserve"> </w:t>
      </w:r>
      <w:r>
        <w:t xml:space="preserve"> </w:t>
      </w:r>
      <w:r w:rsidR="00021418" w:rsidRPr="00205185">
        <w:t>344,17</w:t>
      </w:r>
      <w:r w:rsidR="00021418">
        <w:rPr>
          <w:b/>
        </w:rPr>
        <w:t xml:space="preserve"> </w:t>
      </w:r>
      <w:r>
        <w:t>Kn</w:t>
      </w:r>
      <w:r w:rsidRPr="00BC5DD0">
        <w:t xml:space="preserve"> sukladno odredbi čl. 254. Stečajnog zakona ( NN 71/15 ) po osnovi troškova unovčenja,</w:t>
      </w:r>
    </w:p>
    <w:p w:rsidRDefault="009F1F9B" w:rsidP="009F1F9B" w:rsidR="009F1F9B" w:rsidRPr="00BC5DD0">
      <w:pPr>
        <w:jc w:val="both"/>
      </w:pPr>
    </w:p>
    <w:p w:rsidRDefault="009F1F9B" w:rsidP="009F1F9B" w:rsidR="009F1F9B">
      <w:pPr>
        <w:jc w:val="both"/>
      </w:pPr>
      <w:r w:rsidRPr="00BC5DD0">
        <w:t xml:space="preserve"> </w:t>
      </w:r>
      <w:r w:rsidRPr="00BC5DD0">
        <w:tab/>
      </w:r>
      <w:r>
        <w:t xml:space="preserve"> </w:t>
      </w:r>
      <w:r>
        <w:tab/>
        <w:t xml:space="preserve">b)  </w:t>
      </w:r>
      <w:r w:rsidR="00272F7A" w:rsidRPr="00272F7A">
        <w:t xml:space="preserve">tražbina </w:t>
      </w:r>
      <w:proofErr w:type="spellStart"/>
      <w:r w:rsidR="00272F7A" w:rsidRPr="00272F7A">
        <w:t>razlučnog</w:t>
      </w:r>
      <w:proofErr w:type="spellEnd"/>
      <w:r w:rsidR="00272F7A" w:rsidRPr="00272F7A">
        <w:t xml:space="preserve"> vjerovnika H-ABDUCO d.o.o. Zagreb, Slavonska avenija 6a, OIB13667298928  iznosu od </w:t>
      </w:r>
      <w:r w:rsidR="00272F7A" w:rsidRPr="00205185">
        <w:t>1.656,83</w:t>
      </w:r>
      <w:r w:rsidR="00272F7A" w:rsidRPr="00272F7A">
        <w:t xml:space="preserve"> Kn po osnovi založnog prava uknjiženog pod posl.br. Z-1343/06 po osnovi Ugovora o dugoročnom kreditu uz valutnu klauz</w:t>
      </w:r>
      <w:r w:rsidR="00B06CF0">
        <w:t>ulu iz P</w:t>
      </w:r>
      <w:r w:rsidR="00272F7A" w:rsidRPr="00272F7A">
        <w:t>rograma kreditiranja poticanja razvitka malog i srednjeg privatnog poduzetništva broj 97022504/2006 od 23. lipnja 2016. godine za kredit u iznosu od 3.000.000,00 Kn u protuvrije</w:t>
      </w:r>
      <w:r w:rsidR="00B06CF0">
        <w:t xml:space="preserve">dnosti </w:t>
      </w:r>
      <w:proofErr w:type="spellStart"/>
      <w:r w:rsidR="00B06CF0">
        <w:t>E</w:t>
      </w:r>
      <w:r w:rsidR="00272F7A" w:rsidRPr="00272F7A">
        <w:t>ur</w:t>
      </w:r>
      <w:proofErr w:type="spellEnd"/>
      <w:r w:rsidR="00B06CF0">
        <w:t>-</w:t>
      </w:r>
      <w:r w:rsidR="00272F7A" w:rsidRPr="00272F7A">
        <w:t>a</w:t>
      </w:r>
      <w:r w:rsidR="00B06CF0">
        <w:t>,</w:t>
      </w:r>
      <w:r w:rsidR="00272F7A" w:rsidRPr="00272F7A">
        <w:t xml:space="preserve"> kamata i drugih troškova</w:t>
      </w:r>
      <w:r w:rsidR="00B06CF0">
        <w:t>.</w:t>
      </w:r>
    </w:p>
    <w:p w:rsidRDefault="009F1F9B" w:rsidP="009F1F9B" w:rsidR="009F1F9B">
      <w:pPr>
        <w:jc w:val="both"/>
      </w:pPr>
      <w:r>
        <w:t xml:space="preserve"> </w:t>
      </w:r>
      <w:r>
        <w:tab/>
      </w:r>
      <w:r>
        <w:tab/>
      </w:r>
    </w:p>
    <w:p w:rsidRDefault="009F1F9B" w:rsidP="00AB5E35" w:rsidR="00AB5E35">
      <w:pPr>
        <w:jc w:val="both"/>
      </w:pPr>
      <w:r>
        <w:t xml:space="preserve">  </w:t>
      </w:r>
      <w:r>
        <w:tab/>
      </w:r>
      <w:r>
        <w:tab/>
        <w:t>V</w:t>
      </w:r>
      <w:r w:rsidR="00272F7A">
        <w:t>I</w:t>
      </w:r>
      <w:r w:rsidRPr="008D0523">
        <w:t xml:space="preserve">. 1. Nalaže se Financijskoj agenciji po pravomoćnosti ovoga </w:t>
      </w:r>
      <w:r w:rsidR="00B06CF0">
        <w:t>rješenja iznos naveden u točci V</w:t>
      </w:r>
      <w:r w:rsidRPr="008D0523">
        <w:t xml:space="preserve">. a) izreke rješenja tj. iznos od </w:t>
      </w:r>
      <w:r w:rsidR="00B06CF0">
        <w:t xml:space="preserve"> </w:t>
      </w:r>
      <w:r w:rsidR="00D87524" w:rsidRPr="00205185">
        <w:t>344,</w:t>
      </w:r>
      <w:r w:rsidR="00021418" w:rsidRPr="00205185">
        <w:t xml:space="preserve">17 </w:t>
      </w:r>
      <w:r w:rsidRPr="00205185">
        <w:t>Kn</w:t>
      </w:r>
      <w:r w:rsidRPr="008D0523">
        <w:t xml:space="preserve"> isplatiti odnosno prenijeti na poslovni račun stečajnog dužnika </w:t>
      </w:r>
      <w:r w:rsidRPr="00D21A5F">
        <w:t xml:space="preserve">MANIVA  društvo s ograničenom odgovornošću za trgovinu i graditeljstvo, skraćena tvrtka: MANIVA d.o.o.  Pakrac, ( Grad Pakrac) Hrvatskih </w:t>
      </w:r>
    </w:p>
    <w:p w:rsidRDefault="00AB5E35" w:rsidP="00AB5E35" w:rsidR="00AB5E35" w:rsidRPr="00AB5E35">
      <w:pPr>
        <w:jc w:val="right"/>
        <w:rPr>
          <w:b/>
        </w:rPr>
      </w:pPr>
      <w:r w:rsidRPr="00AB5E35">
        <w:rPr>
          <w:b/>
        </w:rPr>
        <w:lastRenderedPageBreak/>
        <w:t xml:space="preserve">Broj:7/ St-43/2015-153  </w:t>
      </w:r>
    </w:p>
    <w:p w:rsidRDefault="00AB5E35" w:rsidP="00AB5E35" w:rsidR="00AB5E35">
      <w:pPr>
        <w:jc w:val="both"/>
      </w:pPr>
    </w:p>
    <w:p w:rsidRDefault="009F1F9B" w:rsidP="00AB5E35" w:rsidR="00A90A40">
      <w:pPr>
        <w:jc w:val="both"/>
      </w:pPr>
      <w:r w:rsidRPr="00D21A5F">
        <w:t xml:space="preserve">velikana 19, OIB 10478288107 </w:t>
      </w:r>
      <w:r w:rsidRPr="008D0523">
        <w:t>broj</w:t>
      </w:r>
      <w:r w:rsidRPr="008D0523">
        <w:rPr>
          <w:b/>
        </w:rPr>
        <w:t xml:space="preserve"> </w:t>
      </w:r>
      <w:r w:rsidRPr="00B06CF0">
        <w:t>IBAN: HR7623400091190023282</w:t>
      </w:r>
      <w:r w:rsidRPr="008D0523">
        <w:rPr>
          <w:b/>
        </w:rPr>
        <w:t xml:space="preserve"> </w:t>
      </w:r>
      <w:r w:rsidRPr="00135702">
        <w:t>otvoren kod Privredne banke Zagreb d.d., Zagreb,</w:t>
      </w:r>
      <w:r>
        <w:rPr>
          <w:b/>
        </w:rPr>
        <w:t xml:space="preserve"> </w:t>
      </w:r>
      <w:r>
        <w:t>a</w:t>
      </w:r>
      <w:r>
        <w:rPr>
          <w:b/>
        </w:rPr>
        <w:t xml:space="preserve"> </w:t>
      </w:r>
      <w:r w:rsidRPr="008D0523">
        <w:t>iz sredstava uplaćene jamčevine odnosno sa računa Financijske agencije IBAN HR</w:t>
      </w:r>
      <w:r w:rsidRPr="00FF7ECE">
        <w:t>3323900011300028779</w:t>
      </w:r>
      <w:r w:rsidRPr="008D0523">
        <w:t xml:space="preserve"> na kojem je evidentirana upl</w:t>
      </w:r>
      <w:r>
        <w:t>ata jamčev</w:t>
      </w:r>
      <w:r w:rsidR="00E50146">
        <w:t>ine kupca-</w:t>
      </w:r>
    </w:p>
    <w:p w:rsidRDefault="00E50146" w:rsidP="009F1F9B" w:rsidR="009F1F9B" w:rsidRPr="008D0523">
      <w:pPr>
        <w:jc w:val="both"/>
      </w:pPr>
      <w:r>
        <w:t xml:space="preserve">ponuditelja Vlade </w:t>
      </w:r>
      <w:proofErr w:type="spellStart"/>
      <w:r>
        <w:t>Amić</w:t>
      </w:r>
      <w:proofErr w:type="spellEnd"/>
      <w:r>
        <w:t xml:space="preserve"> </w:t>
      </w:r>
      <w:proofErr w:type="spellStart"/>
      <w:r>
        <w:t>vl</w:t>
      </w:r>
      <w:proofErr w:type="spellEnd"/>
      <w:r>
        <w:t>, Obrta AUTOPRIJEVOOZNIK VLADO AMIĆ</w:t>
      </w:r>
      <w:r w:rsidR="00272F7A">
        <w:t xml:space="preserve">, </w:t>
      </w:r>
      <w:proofErr w:type="spellStart"/>
      <w:r w:rsidR="00272F7A">
        <w:t>Badljevina</w:t>
      </w:r>
      <w:proofErr w:type="spellEnd"/>
      <w:r w:rsidR="00272F7A">
        <w:t>, Kralja Tomislava 19, OIB 01862443850</w:t>
      </w:r>
      <w:r w:rsidR="00837A35">
        <w:t>.</w:t>
      </w:r>
    </w:p>
    <w:p w:rsidRDefault="009F1F9B" w:rsidP="009F1F9B" w:rsidR="009F1F9B" w:rsidRPr="008D0523">
      <w:pPr>
        <w:jc w:val="both"/>
      </w:pPr>
      <w:r w:rsidRPr="008D0523">
        <w:t xml:space="preserve"> </w:t>
      </w:r>
      <w:r w:rsidRPr="008D0523">
        <w:tab/>
      </w:r>
    </w:p>
    <w:p w:rsidRDefault="009F1F9B" w:rsidP="00272F7A" w:rsidR="009B6A11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>
        <w:t xml:space="preserve"> </w:t>
      </w:r>
      <w:r w:rsidRPr="008D0523">
        <w:t xml:space="preserve">2. </w:t>
      </w:r>
      <w:r w:rsidR="00272F7A" w:rsidRPr="00272F7A">
        <w:t xml:space="preserve">Nalaže se Financijskoj agenciji po pravomoćnosti ovoga rješenja iznos naveden u točci </w:t>
      </w:r>
      <w:r w:rsidR="00272F7A">
        <w:t>V</w:t>
      </w:r>
      <w:r w:rsidR="00272F7A" w:rsidRPr="00272F7A">
        <w:t xml:space="preserve">. b) izreke rješenja  tj. iznos od </w:t>
      </w:r>
      <w:r w:rsidR="00272F7A" w:rsidRPr="00205185">
        <w:t>1.656,83</w:t>
      </w:r>
      <w:r w:rsidR="00272F7A" w:rsidRPr="00272F7A">
        <w:t xml:space="preserve">  Kn isplatiti odnosno prenijeti  na račun </w:t>
      </w:r>
      <w:proofErr w:type="spellStart"/>
      <w:r w:rsidR="00272F7A" w:rsidRPr="00272F7A">
        <w:t>razlučnog</w:t>
      </w:r>
      <w:proofErr w:type="spellEnd"/>
      <w:r w:rsidR="00272F7A" w:rsidRPr="00272F7A">
        <w:t xml:space="preserve"> vjerovnika H-ABDUCO d.o.o. Zagreb, Slavonska avenija 6a, OIB13667298928, broj HR9125000091101386086 poziv na broj:</w:t>
      </w:r>
      <w:r w:rsidR="001F1DA6">
        <w:t xml:space="preserve"> </w:t>
      </w:r>
      <w:r w:rsidR="00272F7A" w:rsidRPr="00272F7A">
        <w:t>00 266655</w:t>
      </w:r>
      <w:r w:rsidR="00837A35">
        <w:t xml:space="preserve">, </w:t>
      </w:r>
      <w:r w:rsidR="00272F7A" w:rsidRPr="00272F7A">
        <w:t xml:space="preserve">a iz sredstava uplaćene jamčevine odnosno sa računa Financijske agencije IBAN HR3323900011300028779 na kojem je evidentirana uplata jamčevine kupca-ponuditelja Vlade </w:t>
      </w:r>
      <w:proofErr w:type="spellStart"/>
      <w:r w:rsidR="00272F7A" w:rsidRPr="00272F7A">
        <w:t>Amić</w:t>
      </w:r>
      <w:proofErr w:type="spellEnd"/>
      <w:r w:rsidR="00272F7A" w:rsidRPr="00272F7A">
        <w:t xml:space="preserve"> </w:t>
      </w:r>
      <w:proofErr w:type="spellStart"/>
      <w:r w:rsidR="00272F7A" w:rsidRPr="00272F7A">
        <w:t>vl</w:t>
      </w:r>
      <w:proofErr w:type="spellEnd"/>
      <w:r w:rsidR="00272F7A" w:rsidRPr="00272F7A">
        <w:t xml:space="preserve">, Obrta AUTOPRIJEVOOZNIK VLADO AMIĆ, </w:t>
      </w:r>
      <w:proofErr w:type="spellStart"/>
      <w:r w:rsidR="00272F7A" w:rsidRPr="00272F7A">
        <w:t>Badljevina</w:t>
      </w:r>
      <w:proofErr w:type="spellEnd"/>
      <w:r w:rsidR="00272F7A" w:rsidRPr="00272F7A">
        <w:t>, Kralja Tomislava 19, OIB 01862443850</w:t>
      </w:r>
      <w:r w:rsidR="0074588C">
        <w:t>.</w:t>
      </w:r>
    </w:p>
    <w:p w:rsidRDefault="00837A35" w:rsidP="00272F7A" w:rsidR="00837A35">
      <w:pPr>
        <w:jc w:val="both"/>
      </w:pPr>
    </w:p>
    <w:p w:rsidRDefault="00377511" w:rsidP="00272F7A" w:rsidR="00377511">
      <w:pPr>
        <w:jc w:val="both"/>
      </w:pPr>
      <w:r>
        <w:t xml:space="preserve"> </w:t>
      </w:r>
      <w:r>
        <w:tab/>
      </w:r>
      <w:r>
        <w:tab/>
      </w:r>
      <w:r w:rsidR="00837A35">
        <w:t>VII. U</w:t>
      </w:r>
      <w:r>
        <w:t>tvrđuje se da nakon unovčenja nekretnina</w:t>
      </w:r>
      <w:r w:rsidR="00837A35">
        <w:t xml:space="preserve"> stečajnog dužnika</w:t>
      </w:r>
      <w:r>
        <w:t xml:space="preserve"> upisanih u </w:t>
      </w:r>
      <w:proofErr w:type="spellStart"/>
      <w:r w:rsidRPr="00377511">
        <w:t>zk.ul</w:t>
      </w:r>
      <w:proofErr w:type="spellEnd"/>
      <w:r w:rsidR="00837A35">
        <w:t xml:space="preserve"> 1031 k.o. Kusonje, </w:t>
      </w:r>
      <w:r w:rsidRPr="00377511">
        <w:t xml:space="preserve"> </w:t>
      </w:r>
      <w:proofErr w:type="spellStart"/>
      <w:r w:rsidRPr="00377511">
        <w:t>zk.ul</w:t>
      </w:r>
      <w:proofErr w:type="spellEnd"/>
      <w:r w:rsidRPr="00377511">
        <w:t xml:space="preserve"> 3270 k.o. Pakrac te zk.ul.1033 k.o. Kusonje</w:t>
      </w:r>
      <w:r>
        <w:t xml:space="preserve"> ostaje nenamirena tražbina </w:t>
      </w:r>
      <w:proofErr w:type="spellStart"/>
      <w:r>
        <w:t>razlučnog</w:t>
      </w:r>
      <w:proofErr w:type="spellEnd"/>
      <w:r>
        <w:t xml:space="preserve"> vjerovnika </w:t>
      </w:r>
      <w:r w:rsidRPr="00377511">
        <w:t>H-ABDUCO d.o.o. Zagreb, Slavonska avenija 6a, OIB13667298928</w:t>
      </w:r>
      <w:r w:rsidR="00837A35">
        <w:t xml:space="preserve"> </w:t>
      </w:r>
      <w:r>
        <w:t xml:space="preserve"> po osnovi glavnoga duga  u iznosu od 1.428.397,70 Kn</w:t>
      </w:r>
      <w:r w:rsidR="00837A35">
        <w:t xml:space="preserve">, po osnovi </w:t>
      </w:r>
      <w:r>
        <w:t xml:space="preserve"> ugovornih kamata u iznosu od 40.370,42 Kn te zateznih kamata u iznosu od </w:t>
      </w:r>
      <w:r w:rsidR="00CF6618">
        <w:t>397.590,70 Kn</w:t>
      </w:r>
      <w:r w:rsidR="00837A35">
        <w:t>, a po osno</w:t>
      </w:r>
      <w:r w:rsidR="00CF6618">
        <w:t>vi</w:t>
      </w:r>
      <w:r>
        <w:t xml:space="preserve"> </w:t>
      </w:r>
      <w:r w:rsidRPr="00377511">
        <w:t>Ugovora o dugoročnom kreditu uz valutnu klauz</w:t>
      </w:r>
      <w:r w:rsidR="00837A35">
        <w:t>ulu iz P</w:t>
      </w:r>
      <w:r w:rsidRPr="00377511">
        <w:t>rograma kreditiranja poticanja razvitka malog i srednjeg privatnog poduzetništva broj 97022504/2006 od 23. lipnja 2016. godine</w:t>
      </w:r>
      <w:r w:rsidR="00197CCD">
        <w:t xml:space="preserve"> osigurana založnim pravom pod brojem Z – 1343/06.</w:t>
      </w:r>
    </w:p>
    <w:p w:rsidRDefault="00272F7A" w:rsidP="00272F7A" w:rsidR="00837A35">
      <w:pPr>
        <w:jc w:val="both"/>
      </w:pPr>
      <w:r>
        <w:t xml:space="preserve"> </w:t>
      </w:r>
      <w:r>
        <w:tab/>
      </w:r>
    </w:p>
    <w:p w:rsidRDefault="00837A35" w:rsidP="00272F7A" w:rsidR="00272F7A">
      <w:pPr>
        <w:jc w:val="both"/>
      </w:pPr>
      <w:r>
        <w:t xml:space="preserve">    </w:t>
      </w:r>
      <w:r w:rsidR="00272F7A">
        <w:tab/>
      </w:r>
      <w:r>
        <w:t xml:space="preserve">          VIII. </w:t>
      </w:r>
      <w:r w:rsidR="00272F7A">
        <w:t>Utvrđuje se da nakon unovčenja nekretnina</w:t>
      </w:r>
      <w:r>
        <w:t xml:space="preserve"> stečajnog dužnika</w:t>
      </w:r>
      <w:r w:rsidR="00272F7A">
        <w:t xml:space="preserve"> upisanih u </w:t>
      </w:r>
      <w:proofErr w:type="spellStart"/>
      <w:r w:rsidR="00272F7A">
        <w:t>zk.ul</w:t>
      </w:r>
      <w:proofErr w:type="spellEnd"/>
      <w:r>
        <w:t xml:space="preserve"> 1031 k.o. Kusonje, </w:t>
      </w:r>
      <w:r w:rsidR="00272F7A">
        <w:t xml:space="preserve"> </w:t>
      </w:r>
      <w:proofErr w:type="spellStart"/>
      <w:r w:rsidR="00272F7A">
        <w:t>zk.ul</w:t>
      </w:r>
      <w:proofErr w:type="spellEnd"/>
      <w:r w:rsidR="00272F7A">
        <w:t xml:space="preserve"> 3270 k.o. Pakrac</w:t>
      </w:r>
      <w:r w:rsidR="00377511">
        <w:t xml:space="preserve"> te zk.ul.1033 k.o. Kusonje</w:t>
      </w:r>
      <w:r w:rsidR="00272F7A">
        <w:t xml:space="preserve"> u cijelosti ostaju nenamirene</w:t>
      </w:r>
      <w:r w:rsidR="00D90009">
        <w:t xml:space="preserve"> osigurane tražbine </w:t>
      </w:r>
      <w:proofErr w:type="spellStart"/>
      <w:r w:rsidR="00D90009">
        <w:t>razlučnih</w:t>
      </w:r>
      <w:proofErr w:type="spellEnd"/>
      <w:r w:rsidR="00272F7A">
        <w:t xml:space="preserve"> vjerovnika</w:t>
      </w:r>
      <w:r>
        <w:t xml:space="preserve"> i to:  </w:t>
      </w:r>
      <w:proofErr w:type="spellStart"/>
      <w:r>
        <w:t>razlučnog</w:t>
      </w:r>
      <w:proofErr w:type="spellEnd"/>
      <w:r>
        <w:t xml:space="preserve"> vjerovnika</w:t>
      </w:r>
      <w:r w:rsidR="00272F7A">
        <w:t xml:space="preserve"> Privredne banke d.d. Zagreb, </w:t>
      </w:r>
      <w:proofErr w:type="spellStart"/>
      <w:r w:rsidR="00272F7A">
        <w:t>Račkoga</w:t>
      </w:r>
      <w:proofErr w:type="spellEnd"/>
      <w:r w:rsidR="00272F7A">
        <w:t xml:space="preserve"> 6, OIB 02535697732 po osnovi založnog prava uknjiženog pod.posl.br. Z-1647/10, </w:t>
      </w:r>
      <w:r>
        <w:t xml:space="preserve"> </w:t>
      </w:r>
      <w:proofErr w:type="spellStart"/>
      <w:r w:rsidR="00272F7A">
        <w:t>razlučnog</w:t>
      </w:r>
      <w:proofErr w:type="spellEnd"/>
      <w:r w:rsidR="00272F7A">
        <w:t xml:space="preserve"> vjerovnika </w:t>
      </w:r>
      <w:r w:rsidR="00272F7A" w:rsidRPr="00272F7A">
        <w:t>H-ABDUCO d.o.o. Zagreb, Slavonska avenija 6a, OIB13667298928</w:t>
      </w:r>
      <w:r>
        <w:t xml:space="preserve"> po osnovi založnog prava</w:t>
      </w:r>
      <w:r w:rsidR="00272F7A">
        <w:t xml:space="preserve"> uknjiženog pod brojem </w:t>
      </w:r>
      <w:r w:rsidR="00A44EDC">
        <w:t>Z-1293/11</w:t>
      </w:r>
      <w:r w:rsidRPr="00837A35">
        <w:t xml:space="preserve">  </w:t>
      </w:r>
      <w:r w:rsidR="00272F7A" w:rsidRPr="00837A35">
        <w:t>te</w:t>
      </w:r>
      <w:r w:rsidR="00272F7A">
        <w:t xml:space="preserve"> </w:t>
      </w:r>
      <w:proofErr w:type="spellStart"/>
      <w:r w:rsidR="00272F7A">
        <w:t>razlučnog</w:t>
      </w:r>
      <w:proofErr w:type="spellEnd"/>
      <w:r w:rsidR="00272F7A">
        <w:t xml:space="preserve"> vjerovnika R</w:t>
      </w:r>
      <w:r w:rsidR="00377511">
        <w:t xml:space="preserve">epublike </w:t>
      </w:r>
      <w:r w:rsidR="00272F7A">
        <w:t>H</w:t>
      </w:r>
      <w:r w:rsidR="00377511">
        <w:t xml:space="preserve">rvatske </w:t>
      </w:r>
      <w:r w:rsidR="00272F7A">
        <w:t xml:space="preserve"> </w:t>
      </w:r>
      <w:r w:rsidR="00377511">
        <w:t>Ministarstva</w:t>
      </w:r>
      <w:r w:rsidR="00272F7A">
        <w:t xml:space="preserve"> </w:t>
      </w:r>
      <w:r w:rsidR="00377511">
        <w:t>f</w:t>
      </w:r>
      <w:r w:rsidR="00272F7A">
        <w:t>inancija OIB</w:t>
      </w:r>
      <w:r w:rsidR="00F60E06">
        <w:t xml:space="preserve"> 52634238587 po osnovi založnog prava uknjiženog pod brojem Z-632/13 odnosno Z-791/13. </w:t>
      </w:r>
    </w:p>
    <w:p w:rsidRDefault="00F60E06" w:rsidP="00BB7E11" w:rsidR="00F60E06">
      <w:pPr>
        <w:jc w:val="center"/>
      </w:pPr>
    </w:p>
    <w:p w:rsidRDefault="008D0523" w:rsidP="00BB7E11" w:rsidR="008D0523" w:rsidRPr="008D0523">
      <w:pPr>
        <w:jc w:val="center"/>
      </w:pPr>
      <w:r w:rsidRPr="008D0523">
        <w:t>Obrazloženje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Na </w:t>
      </w:r>
      <w:r w:rsidR="001C5524">
        <w:t xml:space="preserve">četvrtoj </w:t>
      </w:r>
      <w:r w:rsidRPr="008D0523">
        <w:t>elektroničnoj javnoj dražbi koju je provela Financijska agencija</w:t>
      </w:r>
    </w:p>
    <w:p w:rsidRDefault="008D0523" w:rsidP="008D0523" w:rsidR="003A44D6">
      <w:pPr>
        <w:jc w:val="both"/>
      </w:pPr>
      <w:r w:rsidRPr="008D0523">
        <w:t xml:space="preserve">u ovoj pravnoj stvari prodane su nekretnine stečajnog dužnika opterećene </w:t>
      </w:r>
      <w:proofErr w:type="spellStart"/>
      <w:r w:rsidRPr="008D0523">
        <w:t>razlučnim</w:t>
      </w:r>
      <w:proofErr w:type="spellEnd"/>
      <w:r w:rsidR="001B0C91">
        <w:t xml:space="preserve"> pravom i to </w:t>
      </w:r>
      <w:r w:rsidR="001C5524">
        <w:t xml:space="preserve">nekretnine </w:t>
      </w:r>
      <w:r w:rsidRPr="008D0523">
        <w:t xml:space="preserve"> </w:t>
      </w:r>
      <w:r w:rsidR="003A44D6" w:rsidRPr="003A44D6">
        <w:t xml:space="preserve">upisane u </w:t>
      </w:r>
      <w:proofErr w:type="spellStart"/>
      <w:r w:rsidR="003A44D6" w:rsidRPr="003A44D6">
        <w:t>zk.ul</w:t>
      </w:r>
      <w:proofErr w:type="spellEnd"/>
      <w:r w:rsidR="003A44D6" w:rsidRPr="003A44D6">
        <w:t xml:space="preserve">. </w:t>
      </w:r>
      <w:r w:rsidR="00021418">
        <w:t>1031 K.o. Kusonje</w:t>
      </w:r>
      <w:r w:rsidR="001C5524">
        <w:t>, nekretnine upisane u</w:t>
      </w:r>
      <w:r w:rsidR="00021418">
        <w:t xml:space="preserve">  zk.ul.3270 K.o. Pakrac te </w:t>
      </w:r>
      <w:r w:rsidR="001C5524">
        <w:t>i nekre</w:t>
      </w:r>
      <w:r w:rsidR="00021418">
        <w:t>t</w:t>
      </w:r>
      <w:r w:rsidR="001C5524">
        <w:t>nine up</w:t>
      </w:r>
      <w:r w:rsidR="00021418">
        <w:t>i</w:t>
      </w:r>
      <w:r w:rsidR="001C5524">
        <w:t>sane</w:t>
      </w:r>
      <w:r w:rsidR="00021418">
        <w:t xml:space="preserve"> </w:t>
      </w:r>
      <w:proofErr w:type="spellStart"/>
      <w:r w:rsidR="00021418">
        <w:t>zk</w:t>
      </w:r>
      <w:r w:rsidR="001C5524">
        <w:t>.</w:t>
      </w:r>
      <w:r w:rsidR="00021418">
        <w:t>ul</w:t>
      </w:r>
      <w:proofErr w:type="spellEnd"/>
      <w:r w:rsidR="00021418">
        <w:t xml:space="preserve">. 1033 K.o. Kusonje  </w:t>
      </w:r>
      <w:r w:rsidRPr="008D0523">
        <w:t>sukladno zaključku o prodaji poslovni broj 7/</w:t>
      </w:r>
      <w:r w:rsidR="003A44D6">
        <w:t>St-43</w:t>
      </w:r>
      <w:r w:rsidRPr="008D0523">
        <w:t>/201</w:t>
      </w:r>
      <w:r w:rsidR="003A44D6">
        <w:t>5</w:t>
      </w:r>
      <w:r w:rsidRPr="008D0523">
        <w:t>-</w:t>
      </w:r>
      <w:r w:rsidR="003A44D6">
        <w:t>75</w:t>
      </w:r>
      <w:r w:rsidRPr="008D0523">
        <w:t xml:space="preserve"> od </w:t>
      </w:r>
      <w:r w:rsidR="003A44D6">
        <w:t>19</w:t>
      </w:r>
      <w:r w:rsidRPr="008D0523">
        <w:t xml:space="preserve">. </w:t>
      </w:r>
      <w:r w:rsidR="003A44D6">
        <w:t>siječnja</w:t>
      </w:r>
      <w:r w:rsidRPr="008D0523">
        <w:t xml:space="preserve"> 2016. godine.</w:t>
      </w:r>
    </w:p>
    <w:p w:rsidRDefault="00021418" w:rsidP="008D0523" w:rsidR="008D0523" w:rsidRPr="008D0523">
      <w:pPr>
        <w:jc w:val="both"/>
      </w:pPr>
      <w:r>
        <w:t xml:space="preserve"> </w:t>
      </w:r>
      <w:r>
        <w:tab/>
        <w:t xml:space="preserve"> </w:t>
      </w:r>
      <w:r>
        <w:tab/>
        <w:t>Rješenja</w:t>
      </w:r>
      <w:r w:rsidR="008D0523" w:rsidRPr="008D0523">
        <w:t xml:space="preserve"> o dosudi poslovni broj 7/St-</w:t>
      </w:r>
      <w:r w:rsidR="003A44D6">
        <w:t>43</w:t>
      </w:r>
      <w:r w:rsidR="008D0523" w:rsidRPr="008D0523">
        <w:t>/201</w:t>
      </w:r>
      <w:r>
        <w:t xml:space="preserve">5-122 i </w:t>
      </w:r>
      <w:r w:rsidRPr="008D0523">
        <w:t>7/St-</w:t>
      </w:r>
      <w:r>
        <w:t>43</w:t>
      </w:r>
      <w:r w:rsidRPr="008D0523">
        <w:t>/201</w:t>
      </w:r>
      <w:r>
        <w:t xml:space="preserve">5-125 </w:t>
      </w:r>
      <w:r w:rsidR="008D0523" w:rsidRPr="008D0523">
        <w:t xml:space="preserve"> od </w:t>
      </w:r>
      <w:r>
        <w:t>21. ožujka 2017.  godine postala su pravomoćna</w:t>
      </w:r>
      <w:r w:rsidR="008D0523" w:rsidRPr="008D0523">
        <w:t xml:space="preserve"> i nastavno tome </w:t>
      </w:r>
      <w:r>
        <w:t>održano je</w:t>
      </w:r>
      <w:r w:rsidR="005A1FA8">
        <w:t xml:space="preserve"> ročište</w:t>
      </w:r>
      <w:r w:rsidR="008D0523" w:rsidRPr="008D0523">
        <w:t xml:space="preserve"> za diobu </w:t>
      </w:r>
      <w:proofErr w:type="spellStart"/>
      <w:r w:rsidR="008D0523" w:rsidRPr="008D0523">
        <w:t>kupovnine</w:t>
      </w:r>
      <w:proofErr w:type="spellEnd"/>
      <w:r w:rsidR="008D0523" w:rsidRPr="008D0523">
        <w:t xml:space="preserve"> </w:t>
      </w:r>
      <w:r>
        <w:t>dana 8. lipnja 2017. godine</w:t>
      </w:r>
      <w:r w:rsidR="008D0523" w:rsidRPr="008D0523">
        <w:t xml:space="preserve"> na koje su pozvane osobe koje prema stanju spisa i podacima iz zemljišnih knjiga polažu pravo na namirenje iz </w:t>
      </w:r>
      <w:proofErr w:type="spellStart"/>
      <w:r w:rsidR="008D0523" w:rsidRPr="008D0523">
        <w:t>kupovnine</w:t>
      </w:r>
      <w:proofErr w:type="spellEnd"/>
      <w:r w:rsidR="008D0523" w:rsidRPr="008D0523">
        <w:t xml:space="preserve">, kao i stečajni upravitelj. </w:t>
      </w:r>
    </w:p>
    <w:p w:rsidRDefault="008D0523" w:rsidP="008D0523" w:rsidR="00AB5E35">
      <w:pPr>
        <w:jc w:val="both"/>
      </w:pPr>
      <w:r w:rsidRPr="008D0523">
        <w:t xml:space="preserve"> </w:t>
      </w:r>
      <w:r w:rsidRPr="008D0523">
        <w:tab/>
      </w:r>
      <w:r w:rsidR="00CB6668">
        <w:t xml:space="preserve"> </w:t>
      </w:r>
      <w:r w:rsidR="00CB6668">
        <w:tab/>
      </w:r>
      <w:r w:rsidRPr="008D0523">
        <w:t xml:space="preserve">Diobnu masu čini </w:t>
      </w:r>
      <w:proofErr w:type="spellStart"/>
      <w:r w:rsidRPr="008D0523">
        <w:t>kupovnina</w:t>
      </w:r>
      <w:proofErr w:type="spellEnd"/>
      <w:r w:rsidRPr="008D0523">
        <w:t xml:space="preserve"> koja j</w:t>
      </w:r>
      <w:r w:rsidR="00CB6668">
        <w:t>e realizirana prodajom predmetnih nekretnina</w:t>
      </w:r>
      <w:r w:rsidR="00021418">
        <w:t xml:space="preserve"> </w:t>
      </w:r>
      <w:r w:rsidR="00DB77F4">
        <w:t>i to nekretnina u</w:t>
      </w:r>
      <w:r w:rsidR="00021418">
        <w:t>pi</w:t>
      </w:r>
      <w:r w:rsidR="00DB77F4">
        <w:t>s</w:t>
      </w:r>
      <w:r w:rsidR="00021418">
        <w:t xml:space="preserve">anih u </w:t>
      </w:r>
      <w:r w:rsidR="00DB77F4">
        <w:t xml:space="preserve">z.k.ul. 1031 K.O. Kusonje </w:t>
      </w:r>
      <w:r w:rsidR="00021418">
        <w:t xml:space="preserve"> iznosu od</w:t>
      </w:r>
      <w:r w:rsidR="00DB77F4">
        <w:t xml:space="preserve"> 15.001,00 Kn, </w:t>
      </w:r>
    </w:p>
    <w:p w:rsidRDefault="00AB5E35" w:rsidP="008D0523" w:rsidR="00AB5E35">
      <w:pPr>
        <w:jc w:val="both"/>
      </w:pPr>
    </w:p>
    <w:p w:rsidRDefault="00AB5E35" w:rsidP="00AB5E35" w:rsidR="00AB5E35" w:rsidRPr="00AB5E35">
      <w:pPr>
        <w:jc w:val="right"/>
        <w:rPr>
          <w:b/>
        </w:rPr>
      </w:pPr>
      <w:r w:rsidRPr="00AB5E35">
        <w:rPr>
          <w:b/>
        </w:rPr>
        <w:lastRenderedPageBreak/>
        <w:t xml:space="preserve">Broj:7/ St-43/2015-153  </w:t>
      </w:r>
    </w:p>
    <w:p w:rsidRDefault="00AB5E35" w:rsidP="008D0523" w:rsidR="00AB5E35">
      <w:pPr>
        <w:jc w:val="both"/>
      </w:pPr>
    </w:p>
    <w:p w:rsidRDefault="00DB77F4" w:rsidP="008D0523" w:rsidR="008D0523" w:rsidRPr="008D0523">
      <w:pPr>
        <w:jc w:val="both"/>
      </w:pPr>
      <w:r>
        <w:t xml:space="preserve">nekretnina upisanih u z.k.ul. 3270 K.O. Pakrac u iznosu od 15.001,00Kn te nekretnina upisanih u </w:t>
      </w:r>
      <w:proofErr w:type="spellStart"/>
      <w:r>
        <w:t>zk.ul</w:t>
      </w:r>
      <w:proofErr w:type="spellEnd"/>
      <w:r>
        <w:t>. 1033 K.O. Kusonje u iznosu od 2.001,00 Kn.</w:t>
      </w:r>
      <w:r w:rsidR="008D0523" w:rsidRPr="008D0523">
        <w:t xml:space="preserve"> </w:t>
      </w:r>
    </w:p>
    <w:p w:rsidRDefault="008D0523" w:rsidP="00AB5E35" w:rsidR="00A90A40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Nakon unovčenja stvari ili prava na kojem postoji </w:t>
      </w:r>
      <w:proofErr w:type="spellStart"/>
      <w:r w:rsidRPr="008D0523">
        <w:t>razlučno</w:t>
      </w:r>
      <w:proofErr w:type="spellEnd"/>
      <w:r w:rsidRPr="008D0523">
        <w:t xml:space="preserve"> pravo upisano u javnoj knjizi sukladno odredbi čl. 248. Stečajnog zakona ( NN 71/15 dalje SZ-)</w:t>
      </w:r>
      <w:r w:rsidR="00CB6668">
        <w:t xml:space="preserve"> koja se na </w:t>
      </w:r>
    </w:p>
    <w:p w:rsidRDefault="00CB6668" w:rsidP="008D0523" w:rsidR="008D0523" w:rsidRPr="008D0523">
      <w:pPr>
        <w:jc w:val="both"/>
      </w:pPr>
      <w:r>
        <w:t>ovaj odnos primjenjuje na temelju odredbe čl. 4</w:t>
      </w:r>
      <w:r w:rsidR="001B0C91">
        <w:t>4</w:t>
      </w:r>
      <w:r>
        <w:t xml:space="preserve">1.st.2. SZ-a </w:t>
      </w:r>
      <w:r w:rsidR="008D0523" w:rsidRPr="008D0523">
        <w:t xml:space="preserve"> iz iznosa ostvarenog prodajom najprije se namiruju troškovi unovčenja sukladno odredbi čl. 254. SZ-a, a potom tražbine </w:t>
      </w:r>
      <w:proofErr w:type="spellStart"/>
      <w:r w:rsidR="008D0523" w:rsidRPr="008D0523">
        <w:t>razlučnih</w:t>
      </w:r>
      <w:proofErr w:type="spellEnd"/>
      <w:r w:rsidR="008D0523" w:rsidRPr="008D0523">
        <w:t xml:space="preserve"> vjerovnika prema redoslijedu određenim pravilima ovršnog postupka.</w:t>
      </w: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Stečajni upravitelj dostavio je obračun troškova unovčenja predmeta, iz kojeg proizlazi da stvarno nastale troškove unovčenja čini </w:t>
      </w:r>
      <w:r w:rsidR="00A44EDC">
        <w:t xml:space="preserve">samo </w:t>
      </w:r>
      <w:r w:rsidRPr="008D0523">
        <w:t xml:space="preserve">nagrada za rad stečajnog upravitelja sukladno Uredbi o kriterijima i načinu obračuna plaćanja nagrade stečajnim upraviteljima  ( NN 105/15 ) </w:t>
      </w:r>
      <w:r w:rsidR="00A44EDC">
        <w:t xml:space="preserve">i to </w:t>
      </w:r>
      <w:r w:rsidRPr="008D0523">
        <w:t xml:space="preserve">u iznosu </w:t>
      </w:r>
      <w:r w:rsidR="001C5524" w:rsidRPr="00A44EDC">
        <w:t>2.580,17</w:t>
      </w:r>
      <w:r w:rsidR="001C5524">
        <w:rPr>
          <w:b/>
        </w:rPr>
        <w:t xml:space="preserve"> </w:t>
      </w:r>
      <w:r w:rsidR="001C5524" w:rsidRPr="008D0523">
        <w:t>Kn</w:t>
      </w:r>
      <w:r w:rsidR="001C5524">
        <w:t xml:space="preserve">  za nekretnine upisne u </w:t>
      </w:r>
      <w:proofErr w:type="spellStart"/>
      <w:r w:rsidR="001C5524">
        <w:t>zk.ul</w:t>
      </w:r>
      <w:proofErr w:type="spellEnd"/>
      <w:r w:rsidR="001C5524">
        <w:t xml:space="preserve">. </w:t>
      </w:r>
      <w:r w:rsidR="00DB77F4">
        <w:t xml:space="preserve">1031 K.O. Kusonje  </w:t>
      </w:r>
      <w:r w:rsidRPr="008D0523">
        <w:t>koji in</w:t>
      </w:r>
      <w:r w:rsidR="00DB77F4">
        <w:t>volvira i doprinos za zdravstvo,</w:t>
      </w:r>
      <w:r w:rsidR="00DB77F4" w:rsidRPr="00DB77F4">
        <w:t xml:space="preserve"> </w:t>
      </w:r>
      <w:r w:rsidR="00DB77F4">
        <w:t xml:space="preserve">u </w:t>
      </w:r>
      <w:r w:rsidR="001C5524">
        <w:t xml:space="preserve">iznosu od </w:t>
      </w:r>
      <w:r w:rsidR="001C5524" w:rsidRPr="00A44EDC">
        <w:t>2.580,17</w:t>
      </w:r>
      <w:r w:rsidR="001C5524">
        <w:rPr>
          <w:b/>
        </w:rPr>
        <w:t xml:space="preserve"> </w:t>
      </w:r>
      <w:r w:rsidR="001C5524" w:rsidRPr="008D0523">
        <w:t>Kn</w:t>
      </w:r>
      <w:r w:rsidR="001C5524">
        <w:t xml:space="preserve"> za nekretnine upisane u </w:t>
      </w:r>
      <w:r w:rsidR="00DB77F4">
        <w:t>z.k.ul. 3270 K.O. Pakrac</w:t>
      </w:r>
      <w:r w:rsidR="00DB77F4" w:rsidRPr="00DB77F4">
        <w:t xml:space="preserve"> </w:t>
      </w:r>
      <w:r w:rsidR="00DB77F4" w:rsidRPr="008D0523">
        <w:t>koji in</w:t>
      </w:r>
      <w:r w:rsidR="00DB77F4">
        <w:t>volvira i doprinos za zdravstvo</w:t>
      </w:r>
      <w:r w:rsidR="001C5524" w:rsidRPr="001C5524">
        <w:t xml:space="preserve"> </w:t>
      </w:r>
      <w:r w:rsidR="008419BC">
        <w:t xml:space="preserve">te u iznosu od 334,17 Kn za nekretnine upisne u </w:t>
      </w:r>
      <w:proofErr w:type="spellStart"/>
      <w:r w:rsidR="001C5524">
        <w:t>zk.ul</w:t>
      </w:r>
      <w:proofErr w:type="spellEnd"/>
      <w:r w:rsidR="001C5524">
        <w:t>. 1033 K.O. Kusonje</w:t>
      </w:r>
      <w:r w:rsidR="001C5524" w:rsidRPr="001C5524">
        <w:t xml:space="preserve"> </w:t>
      </w:r>
      <w:r w:rsidR="008419BC">
        <w:t xml:space="preserve">koji </w:t>
      </w:r>
      <w:r w:rsidR="001C5524" w:rsidRPr="008D0523">
        <w:t>in</w:t>
      </w:r>
      <w:r w:rsidR="001C5524">
        <w:t>volvira i doprinos za zdravstvo</w:t>
      </w:r>
      <w:r w:rsidR="008419BC">
        <w:t>.</w:t>
      </w:r>
      <w:r w:rsidR="00DB77F4">
        <w:t xml:space="preserve">  </w:t>
      </w:r>
    </w:p>
    <w:p w:rsidRDefault="008D0523" w:rsidP="003A44D6" w:rsidR="003A44D6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>Nastavno tome od iznosa koji j</w:t>
      </w:r>
      <w:r w:rsidR="00A81646">
        <w:t>e realiziran prodajom nekretnina</w:t>
      </w:r>
      <w:r w:rsidR="00153A6D">
        <w:t xml:space="preserve"> </w:t>
      </w:r>
      <w:r w:rsidRPr="008D0523">
        <w:t xml:space="preserve"> treba najprije u korist stečajne mase ustegnuti iznos od</w:t>
      </w:r>
      <w:r w:rsidR="00377511">
        <w:t xml:space="preserve"> 2.580,17 Kn za unovčene nekretnine upisane u </w:t>
      </w:r>
      <w:proofErr w:type="spellStart"/>
      <w:r w:rsidR="00377511">
        <w:t>zk.ul</w:t>
      </w:r>
      <w:proofErr w:type="spellEnd"/>
      <w:r w:rsidR="00377511">
        <w:t xml:space="preserve"> 1031 k.o. Kusonje, iznos od 2.580,17 Kn za </w:t>
      </w:r>
      <w:r w:rsidR="005B0B75">
        <w:t xml:space="preserve">unovčene </w:t>
      </w:r>
      <w:r w:rsidR="00377511">
        <w:t xml:space="preserve">nekretnine upisane u </w:t>
      </w:r>
      <w:proofErr w:type="spellStart"/>
      <w:r w:rsidR="00377511">
        <w:t>zk.ul</w:t>
      </w:r>
      <w:proofErr w:type="spellEnd"/>
      <w:r w:rsidR="00377511">
        <w:t xml:space="preserve"> 3270 k.o. Pakrac te iznos od 334,17 Kn za </w:t>
      </w:r>
      <w:r w:rsidR="005B0B75">
        <w:t xml:space="preserve">unovčene </w:t>
      </w:r>
      <w:r w:rsidR="00377511">
        <w:t xml:space="preserve">nekretnine upisane u </w:t>
      </w:r>
      <w:proofErr w:type="spellStart"/>
      <w:r w:rsidR="00377511">
        <w:t>zk.ul</w:t>
      </w:r>
      <w:proofErr w:type="spellEnd"/>
      <w:r w:rsidR="00377511">
        <w:t xml:space="preserve"> 1033 k.o. Kusonje</w:t>
      </w:r>
      <w:r w:rsidRPr="008D0523">
        <w:t xml:space="preserve"> po osno</w:t>
      </w:r>
      <w:r w:rsidR="00A81646">
        <w:t>vi troškova unovčenja nekretnina</w:t>
      </w:r>
      <w:r w:rsidRPr="008D0523">
        <w:t xml:space="preserve"> koje je stečajni upravitelj </w:t>
      </w:r>
      <w:r w:rsidR="005B0B75">
        <w:t>dokazao</w:t>
      </w:r>
      <w:r w:rsidRPr="008D0523">
        <w:t xml:space="preserve"> izračunom nagrade za rad  sukladno odr</w:t>
      </w:r>
      <w:r w:rsidR="005B0B75">
        <w:t>edbama čl. 248. i čl. 254. SZ-a i</w:t>
      </w:r>
      <w:r w:rsidRPr="008D0523">
        <w:t xml:space="preserve"> </w:t>
      </w:r>
      <w:r w:rsidR="005B0B75">
        <w:t>čl.7.Uredbe o kriterijima i načinu obračuna i plaćanja nagrade stečajnim upraviteljima ( NN 105/15 ).</w:t>
      </w:r>
      <w:r w:rsidRPr="008D0523">
        <w:tab/>
        <w:t xml:space="preserve"> </w:t>
      </w:r>
    </w:p>
    <w:p w:rsidRDefault="003A44D6" w:rsidP="003A44D6" w:rsidR="00723468">
      <w:pPr>
        <w:jc w:val="both"/>
      </w:pPr>
      <w:r>
        <w:t xml:space="preserve"> </w:t>
      </w:r>
      <w:r>
        <w:tab/>
      </w:r>
      <w:r>
        <w:tab/>
        <w:t xml:space="preserve"> Na ročištu za diobu utvrđeno je da prioritetno pravo na</w:t>
      </w:r>
      <w:r w:rsidR="00984240">
        <w:t xml:space="preserve"> </w:t>
      </w:r>
      <w:r>
        <w:t>namirenje</w:t>
      </w:r>
      <w:r w:rsidR="004115B4">
        <w:t xml:space="preserve"> iz predmeta stečajne mase</w:t>
      </w:r>
      <w:r w:rsidR="00C35E7A">
        <w:t xml:space="preserve"> i to nekretnina upisanih u </w:t>
      </w:r>
      <w:proofErr w:type="spellStart"/>
      <w:r w:rsidR="00C35E7A" w:rsidRPr="00C35E7A">
        <w:t>zk.ul</w:t>
      </w:r>
      <w:proofErr w:type="spellEnd"/>
      <w:r w:rsidR="00C35E7A" w:rsidRPr="00C35E7A">
        <w:t xml:space="preserve"> 1031 k.o. Kusonje </w:t>
      </w:r>
      <w:r w:rsidR="00C35E7A">
        <w:t>,</w:t>
      </w:r>
      <w:r w:rsidR="00C35E7A" w:rsidRPr="00C35E7A">
        <w:t xml:space="preserve"> </w:t>
      </w:r>
      <w:proofErr w:type="spellStart"/>
      <w:r w:rsidR="00C35E7A" w:rsidRPr="00C35E7A">
        <w:t>zk.ul</w:t>
      </w:r>
      <w:proofErr w:type="spellEnd"/>
      <w:r w:rsidR="00C35E7A" w:rsidRPr="00C35E7A">
        <w:t xml:space="preserve"> 3270 k.o. Pakrac</w:t>
      </w:r>
      <w:r w:rsidR="00C35E7A">
        <w:t xml:space="preserve"> </w:t>
      </w:r>
      <w:proofErr w:type="spellStart"/>
      <w:r w:rsidR="00C35E7A" w:rsidRPr="00C35E7A">
        <w:t>zk.ul</w:t>
      </w:r>
      <w:proofErr w:type="spellEnd"/>
      <w:r w:rsidR="00C35E7A" w:rsidRPr="00C35E7A">
        <w:t xml:space="preserve"> 1033 k.o. Kusonje</w:t>
      </w:r>
      <w:r w:rsidR="005B0B75">
        <w:t xml:space="preserve"> </w:t>
      </w:r>
      <w:r w:rsidR="004115B4">
        <w:t>prema</w:t>
      </w:r>
      <w:r>
        <w:t xml:space="preserve"> stanju </w:t>
      </w:r>
      <w:r w:rsidR="00723468">
        <w:t>zemljišnih</w:t>
      </w:r>
      <w:r w:rsidR="004115B4">
        <w:t xml:space="preserve"> knjiga ima</w:t>
      </w:r>
      <w:r>
        <w:t xml:space="preserve"> </w:t>
      </w:r>
      <w:proofErr w:type="spellStart"/>
      <w:r>
        <w:t>razlučni</w:t>
      </w:r>
      <w:proofErr w:type="spellEnd"/>
      <w:r>
        <w:t xml:space="preserve"> vjerovnik </w:t>
      </w:r>
      <w:r w:rsidR="005B0B75">
        <w:t>H-ABDUCO d.o.o. Zagreb,</w:t>
      </w:r>
      <w:r w:rsidR="005B0B75" w:rsidRPr="005B0B75">
        <w:t xml:space="preserve"> </w:t>
      </w:r>
      <w:r w:rsidR="005B0B75" w:rsidRPr="002852FB">
        <w:t>Slavonska avenija 6a, OIB13667298928</w:t>
      </w:r>
      <w:r w:rsidR="005B0B75">
        <w:t xml:space="preserve"> </w:t>
      </w:r>
      <w:r w:rsidR="00C35E7A" w:rsidRPr="00C35E7A">
        <w:t xml:space="preserve"> po osnovi Ugovora o dugoročnom kreditu uz valutnu klauz</w:t>
      </w:r>
      <w:r w:rsidR="005B0B75">
        <w:t>ulu iz P</w:t>
      </w:r>
      <w:r w:rsidR="00C35E7A" w:rsidRPr="00C35E7A">
        <w:t>rograma kreditiranja poticanja razvitka malog i srednjeg privatnog poduzetništva broj 97022504/2006 od 23. lipnja 2016. godine za kredit u iznosu od 3.000.000,00 Kn u protuvrije</w:t>
      </w:r>
      <w:r w:rsidR="005B0B75">
        <w:t xml:space="preserve">dnosti </w:t>
      </w:r>
      <w:proofErr w:type="spellStart"/>
      <w:r w:rsidR="005B0B75">
        <w:t>E</w:t>
      </w:r>
      <w:r w:rsidR="00C35E7A" w:rsidRPr="00C35E7A">
        <w:t>ur</w:t>
      </w:r>
      <w:proofErr w:type="spellEnd"/>
      <w:r w:rsidR="005B0B75">
        <w:t>-</w:t>
      </w:r>
      <w:r w:rsidR="00C35E7A" w:rsidRPr="00C35E7A">
        <w:t>a</w:t>
      </w:r>
      <w:r w:rsidR="005B0B75">
        <w:t>,</w:t>
      </w:r>
      <w:r w:rsidR="00C35E7A" w:rsidRPr="00C35E7A">
        <w:t xml:space="preserve"> kamata i drugih troškova</w:t>
      </w:r>
      <w:r w:rsidR="00A81646" w:rsidRPr="00EA4D6B">
        <w:rPr>
          <w:b/>
        </w:rPr>
        <w:t xml:space="preserve"> </w:t>
      </w:r>
      <w:r w:rsidRPr="00C35E7A">
        <w:t>uknjiženo</w:t>
      </w:r>
      <w:r w:rsidR="00E568A8" w:rsidRPr="00C35E7A">
        <w:t>g</w:t>
      </w:r>
      <w:r w:rsidR="00C71CD5" w:rsidRPr="00C35E7A">
        <w:t xml:space="preserve"> pod brojem Z-1</w:t>
      </w:r>
      <w:r w:rsidR="00C35E7A">
        <w:t>343</w:t>
      </w:r>
      <w:r w:rsidRPr="00C35E7A">
        <w:t>/</w:t>
      </w:r>
      <w:r w:rsidR="00C35E7A">
        <w:t>06</w:t>
      </w:r>
      <w:r w:rsidR="00E568A8" w:rsidRPr="00EA4D6B">
        <w:rPr>
          <w:b/>
        </w:rPr>
        <w:t>.</w:t>
      </w:r>
      <w:r w:rsidR="00723468">
        <w:tab/>
      </w:r>
      <w:r w:rsidR="00723468">
        <w:tab/>
      </w:r>
    </w:p>
    <w:p w:rsidRDefault="00984240" w:rsidP="003A44D6" w:rsidR="002376DB">
      <w:pPr>
        <w:jc w:val="both"/>
      </w:pPr>
      <w:r>
        <w:tab/>
      </w:r>
      <w:r>
        <w:tab/>
      </w:r>
      <w:proofErr w:type="spellStart"/>
      <w:r>
        <w:t>Razlučni</w:t>
      </w:r>
      <w:proofErr w:type="spellEnd"/>
      <w:r>
        <w:t xml:space="preserve"> vjerovnik </w:t>
      </w:r>
      <w:r w:rsidR="002852FB" w:rsidRPr="002852FB">
        <w:t>H-ABDUCO d.o.o. Zagreb, Slavonska avenija 6a, OIB13667298928</w:t>
      </w:r>
      <w:r w:rsidR="002852FB">
        <w:t xml:space="preserve"> </w:t>
      </w:r>
      <w:r w:rsidR="00C35E7A">
        <w:t>dost</w:t>
      </w:r>
      <w:r w:rsidR="002852FB">
        <w:t>a</w:t>
      </w:r>
      <w:r w:rsidR="00C35E7A">
        <w:t xml:space="preserve">vio je </w:t>
      </w:r>
      <w:r w:rsidR="00BC4E38">
        <w:t>Izvod</w:t>
      </w:r>
      <w:r w:rsidR="00C35E7A">
        <w:t xml:space="preserve"> </w:t>
      </w:r>
      <w:r w:rsidR="00BC4E38">
        <w:t xml:space="preserve">iz </w:t>
      </w:r>
      <w:r w:rsidR="00C35E7A">
        <w:t>posl</w:t>
      </w:r>
      <w:r w:rsidR="002852FB">
        <w:t xml:space="preserve">ovnih </w:t>
      </w:r>
      <w:r w:rsidR="00C35E7A">
        <w:t>knjiga</w:t>
      </w:r>
      <w:r w:rsidR="00BC4E38">
        <w:t xml:space="preserve"> iz kojeg je vidljiv izračun osigurane tražbine. Iz istoga je </w:t>
      </w:r>
      <w:r w:rsidR="00C35E7A">
        <w:t xml:space="preserve"> vidljivo je da osigur</w:t>
      </w:r>
      <w:r w:rsidR="002852FB">
        <w:t>ana</w:t>
      </w:r>
      <w:r w:rsidR="00BC4E38">
        <w:t xml:space="preserve"> tražbina  po osnovi Ugovora </w:t>
      </w:r>
      <w:r w:rsidR="00C35E7A">
        <w:t>kreditu broj 97022504/2006</w:t>
      </w:r>
      <w:r w:rsidR="00E74DE0">
        <w:t xml:space="preserve"> uknjiženog pod brojem Z- 13</w:t>
      </w:r>
      <w:r w:rsidR="00554BD6">
        <w:t>4</w:t>
      </w:r>
      <w:r w:rsidR="00E74DE0">
        <w:t>3/06</w:t>
      </w:r>
      <w:r w:rsidR="002852FB">
        <w:t xml:space="preserve">, a koja </w:t>
      </w:r>
      <w:r w:rsidR="00BC4E38">
        <w:t xml:space="preserve">prioritetno </w:t>
      </w:r>
      <w:r w:rsidR="002852FB">
        <w:t xml:space="preserve">sudjeluje u namirenju ukupno iznosi 1.892.858,21 Kn i </w:t>
      </w:r>
      <w:r w:rsidR="00BC4E38">
        <w:t>up</w:t>
      </w:r>
      <w:r w:rsidR="00E74DE0">
        <w:t>ravo</w:t>
      </w:r>
      <w:r w:rsidR="00BC4E38">
        <w:t xml:space="preserve"> </w:t>
      </w:r>
      <w:r w:rsidR="002852FB">
        <w:t>ta</w:t>
      </w:r>
      <w:r w:rsidR="00BC4E38">
        <w:t xml:space="preserve"> </w:t>
      </w:r>
      <w:r w:rsidR="002852FB">
        <w:t xml:space="preserve"> tražbina</w:t>
      </w:r>
      <w:r w:rsidR="00BC4E38">
        <w:t xml:space="preserve"> je</w:t>
      </w:r>
      <w:r w:rsidR="002852FB">
        <w:t xml:space="preserve"> uzeta u obzir pri diobi </w:t>
      </w:r>
      <w:proofErr w:type="spellStart"/>
      <w:r w:rsidR="002852FB">
        <w:t>kupovnine</w:t>
      </w:r>
      <w:proofErr w:type="spellEnd"/>
      <w:r w:rsidR="00BC4E38">
        <w:t>,</w:t>
      </w:r>
      <w:r w:rsidR="002852FB">
        <w:t xml:space="preserve"> dok tražbina po Ugovoru o kreditu bro</w:t>
      </w:r>
      <w:r w:rsidR="00BC4E38">
        <w:t>j  84151010448 nema prioritet u namirenju prema stanju zemljišnih knjiga.</w:t>
      </w:r>
    </w:p>
    <w:p w:rsidRDefault="008D0523" w:rsidP="008D0523" w:rsidR="008D0523">
      <w:pPr>
        <w:jc w:val="both"/>
        <w:rPr>
          <w:bCs/>
        </w:rPr>
      </w:pPr>
      <w:r w:rsidRPr="008D0523">
        <w:rPr>
          <w:bCs/>
        </w:rPr>
        <w:tab/>
        <w:t xml:space="preserve"> </w:t>
      </w:r>
      <w:r w:rsidRPr="008D0523">
        <w:rPr>
          <w:bCs/>
        </w:rPr>
        <w:tab/>
        <w:t xml:space="preserve">Nastavno tome, valjalo je naložiti Financijskoj agenciji da sa posebnih računa koji su otvoreni u svrhu uplate jamčevine odnosno </w:t>
      </w:r>
      <w:proofErr w:type="spellStart"/>
      <w:r w:rsidRPr="008D0523">
        <w:rPr>
          <w:bCs/>
        </w:rPr>
        <w:t>kupovnine</w:t>
      </w:r>
      <w:proofErr w:type="spellEnd"/>
      <w:r w:rsidRPr="008D0523">
        <w:rPr>
          <w:bCs/>
        </w:rPr>
        <w:t xml:space="preserve"> izvrši isplate odnosno prijenos sredstava, a kako je to navedeno u toč</w:t>
      </w:r>
      <w:r w:rsidR="002852FB">
        <w:rPr>
          <w:bCs/>
        </w:rPr>
        <w:t xml:space="preserve">kama </w:t>
      </w:r>
      <w:r w:rsidRPr="008D0523">
        <w:rPr>
          <w:bCs/>
        </w:rPr>
        <w:t xml:space="preserve"> II.</w:t>
      </w:r>
      <w:r w:rsidR="002852FB">
        <w:rPr>
          <w:bCs/>
        </w:rPr>
        <w:t>1</w:t>
      </w:r>
      <w:r w:rsidR="00BC4E38">
        <w:rPr>
          <w:bCs/>
        </w:rPr>
        <w:t>. i</w:t>
      </w:r>
      <w:r w:rsidR="002852FB">
        <w:rPr>
          <w:bCs/>
        </w:rPr>
        <w:t xml:space="preserve"> 2,</w:t>
      </w:r>
      <w:r w:rsidR="00BC4E38">
        <w:rPr>
          <w:bCs/>
        </w:rPr>
        <w:t xml:space="preserve"> IV.1.i </w:t>
      </w:r>
      <w:r w:rsidR="002852FB">
        <w:rPr>
          <w:bCs/>
        </w:rPr>
        <w:t>2</w:t>
      </w:r>
      <w:r w:rsidR="00BC4E38">
        <w:rPr>
          <w:bCs/>
        </w:rPr>
        <w:t>.</w:t>
      </w:r>
      <w:r w:rsidR="002852FB">
        <w:rPr>
          <w:bCs/>
        </w:rPr>
        <w:t xml:space="preserve"> i V</w:t>
      </w:r>
      <w:r w:rsidR="00D12444">
        <w:rPr>
          <w:bCs/>
        </w:rPr>
        <w:t>I</w:t>
      </w:r>
      <w:r w:rsidR="00BC4E38">
        <w:rPr>
          <w:bCs/>
        </w:rPr>
        <w:t>.1</w:t>
      </w:r>
      <w:r w:rsidR="00D12444">
        <w:rPr>
          <w:bCs/>
        </w:rPr>
        <w:t>.</w:t>
      </w:r>
      <w:r w:rsidR="00BC4E38">
        <w:rPr>
          <w:bCs/>
        </w:rPr>
        <w:t xml:space="preserve">i </w:t>
      </w:r>
      <w:r w:rsidR="002852FB">
        <w:rPr>
          <w:bCs/>
        </w:rPr>
        <w:t>2</w:t>
      </w:r>
      <w:r w:rsidR="00BC4E38">
        <w:rPr>
          <w:bCs/>
        </w:rPr>
        <w:t>.</w:t>
      </w:r>
      <w:r w:rsidRPr="008D0523">
        <w:rPr>
          <w:bCs/>
        </w:rPr>
        <w:t xml:space="preserve"> izreke rješenja</w:t>
      </w:r>
      <w:r w:rsidR="00BC4E38">
        <w:rPr>
          <w:bCs/>
        </w:rPr>
        <w:t xml:space="preserve"> sukladno odredbi čl. 248. SZ-a</w:t>
      </w:r>
      <w:r w:rsidRPr="008D0523">
        <w:rPr>
          <w:bCs/>
        </w:rPr>
        <w:t xml:space="preserve"> i uz primjenu pravila iz odredbe čl. 114. OZ-a  te čl. 27. i čl. 28. Pravilnika o načinu i postupku provedbe prodaje nekretnina i pokretnina u ovršnom postupku (</w:t>
      </w:r>
      <w:r w:rsidR="004B01F0">
        <w:rPr>
          <w:bCs/>
        </w:rPr>
        <w:t xml:space="preserve"> dalje: Pravilnik,</w:t>
      </w:r>
      <w:r w:rsidRPr="008D0523">
        <w:rPr>
          <w:bCs/>
        </w:rPr>
        <w:t xml:space="preserve"> NN 156/14 ). </w:t>
      </w:r>
    </w:p>
    <w:p w:rsidRDefault="00BC4E38" w:rsidP="008D0523" w:rsidR="002852FB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K</w:t>
      </w:r>
      <w:r w:rsidR="002852FB">
        <w:rPr>
          <w:bCs/>
        </w:rPr>
        <w:t>ako nakon unovčenj</w:t>
      </w:r>
      <w:r>
        <w:rPr>
          <w:bCs/>
        </w:rPr>
        <w:t xml:space="preserve">a predmetnih nekretnina realizirani novčani </w:t>
      </w:r>
      <w:r w:rsidR="002852FB">
        <w:rPr>
          <w:bCs/>
        </w:rPr>
        <w:t xml:space="preserve"> iznosi nisu dostatni za namirenje tražbine </w:t>
      </w:r>
      <w:proofErr w:type="spellStart"/>
      <w:r w:rsidR="002852FB">
        <w:rPr>
          <w:bCs/>
        </w:rPr>
        <w:t>razlučnog</w:t>
      </w:r>
      <w:proofErr w:type="spellEnd"/>
      <w:r w:rsidR="002852FB">
        <w:rPr>
          <w:bCs/>
        </w:rPr>
        <w:t xml:space="preserve"> vjerovnika </w:t>
      </w:r>
      <w:r w:rsidR="002852FB" w:rsidRPr="002852FB">
        <w:rPr>
          <w:bCs/>
        </w:rPr>
        <w:t>H-ABDUCO d.o.o. Zagreb, Slavonska avenija 6a, OIB13667298928</w:t>
      </w:r>
      <w:r w:rsidR="002852FB">
        <w:rPr>
          <w:bCs/>
        </w:rPr>
        <w:t xml:space="preserve"> koja sudjeluje u namirenju</w:t>
      </w:r>
      <w:r w:rsidR="004B01F0">
        <w:rPr>
          <w:bCs/>
        </w:rPr>
        <w:t>,</w:t>
      </w:r>
      <w:r w:rsidR="002852FB">
        <w:rPr>
          <w:bCs/>
        </w:rPr>
        <w:t xml:space="preserve"> valjalo je utvrditi da u preostalom dijelu ta tr</w:t>
      </w:r>
      <w:r>
        <w:rPr>
          <w:bCs/>
        </w:rPr>
        <w:t>ažbina ostaje nenamirena, a kao je naved</w:t>
      </w:r>
      <w:r w:rsidR="004B01F0">
        <w:rPr>
          <w:bCs/>
        </w:rPr>
        <w:t>e</w:t>
      </w:r>
      <w:r>
        <w:rPr>
          <w:bCs/>
        </w:rPr>
        <w:t>no u točci</w:t>
      </w:r>
      <w:r w:rsidR="004B01F0">
        <w:rPr>
          <w:bCs/>
        </w:rPr>
        <w:t xml:space="preserve"> VII.</w:t>
      </w:r>
      <w:r>
        <w:rPr>
          <w:bCs/>
        </w:rPr>
        <w:t xml:space="preserve"> izreke rješenja.</w:t>
      </w:r>
    </w:p>
    <w:p w:rsidRDefault="002852FB" w:rsidP="002376DB" w:rsidR="00AB5E35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AB5E35" w:rsidP="002376DB" w:rsidR="00AB5E35">
      <w:pPr>
        <w:jc w:val="both"/>
        <w:rPr>
          <w:bCs/>
        </w:rPr>
      </w:pPr>
    </w:p>
    <w:p w:rsidRDefault="00AB5E35" w:rsidP="00AB5E35" w:rsidR="00AB5E35" w:rsidRPr="00AB5E35">
      <w:pPr>
        <w:jc w:val="right"/>
        <w:rPr>
          <w:b/>
          <w:bCs/>
        </w:rPr>
      </w:pPr>
      <w:r w:rsidRPr="00AB5E35">
        <w:rPr>
          <w:b/>
          <w:bCs/>
        </w:rPr>
        <w:lastRenderedPageBreak/>
        <w:t xml:space="preserve">Broj:7/ St-43/2015-153  </w:t>
      </w:r>
    </w:p>
    <w:p w:rsidRDefault="00AB5E35" w:rsidP="002376DB" w:rsidR="00AB5E35">
      <w:pPr>
        <w:jc w:val="both"/>
        <w:rPr>
          <w:bCs/>
        </w:rPr>
      </w:pPr>
    </w:p>
    <w:p w:rsidRDefault="00AB5E35" w:rsidP="002376DB" w:rsidR="00A90A40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 w:rsidR="002852FB">
        <w:rPr>
          <w:bCs/>
        </w:rPr>
        <w:t>Nadalje, valjalo je utvrditi da u cijelosti ostaju nenamirene</w:t>
      </w:r>
      <w:r w:rsidR="00FA2673">
        <w:rPr>
          <w:bCs/>
        </w:rPr>
        <w:t xml:space="preserve"> osigurane</w:t>
      </w:r>
      <w:r w:rsidR="002852FB">
        <w:rPr>
          <w:bCs/>
        </w:rPr>
        <w:t xml:space="preserve"> tražbine </w:t>
      </w:r>
      <w:proofErr w:type="spellStart"/>
      <w:r w:rsidR="002852FB">
        <w:rPr>
          <w:bCs/>
        </w:rPr>
        <w:t>razlučnih</w:t>
      </w:r>
      <w:proofErr w:type="spellEnd"/>
      <w:r w:rsidR="002852FB">
        <w:rPr>
          <w:bCs/>
        </w:rPr>
        <w:t xml:space="preserve"> vjerovnika Privredne banke d.d. Zagreb, H- ABDUCO d.o.o. i Republik</w:t>
      </w:r>
      <w:r w:rsidR="00BC4E38">
        <w:rPr>
          <w:bCs/>
        </w:rPr>
        <w:t>e Hrvatske kak</w:t>
      </w:r>
      <w:r w:rsidR="004B01F0">
        <w:rPr>
          <w:bCs/>
        </w:rPr>
        <w:t>o je navedeno</w:t>
      </w:r>
      <w:r w:rsidR="00BC4E38">
        <w:rPr>
          <w:bCs/>
        </w:rPr>
        <w:t xml:space="preserve"> u </w:t>
      </w:r>
      <w:proofErr w:type="spellStart"/>
      <w:r w:rsidR="00BC4E38">
        <w:rPr>
          <w:bCs/>
        </w:rPr>
        <w:t>toč</w:t>
      </w:r>
      <w:proofErr w:type="spellEnd"/>
      <w:r w:rsidR="00BC4E38">
        <w:rPr>
          <w:bCs/>
        </w:rPr>
        <w:t>. VIII. izreke rješenja.</w:t>
      </w:r>
    </w:p>
    <w:p w:rsidRDefault="00E40AF9" w:rsidP="008D0523" w:rsidR="008D0523" w:rsidRPr="008D0523">
      <w:pPr>
        <w:jc w:val="both"/>
      </w:pPr>
      <w:r>
        <w:rPr>
          <w:bCs/>
        </w:rPr>
        <w:t xml:space="preserve"> </w:t>
      </w:r>
      <w:r w:rsidR="008D0523" w:rsidRPr="008D0523">
        <w:t xml:space="preserve">                   </w:t>
      </w:r>
      <w:r w:rsidR="008D0523" w:rsidRPr="008D0523">
        <w:tab/>
        <w:t>Stoga je uz poziv na citirane zakonske odredbe</w:t>
      </w:r>
      <w:r w:rsidR="004B01F0">
        <w:t xml:space="preserve"> i odredbe Pravilnika</w:t>
      </w:r>
      <w:r w:rsidR="008D0523" w:rsidRPr="008D0523">
        <w:t xml:space="preserve"> odlučeno kao u izreci rješenja.</w:t>
      </w:r>
    </w:p>
    <w:p w:rsidRDefault="00E40AF9" w:rsidP="003A44D6" w:rsidR="00002757">
      <w:pPr>
        <w:jc w:val="both"/>
      </w:pPr>
      <w:r>
        <w:tab/>
      </w:r>
      <w:r>
        <w:tab/>
        <w:t xml:space="preserve">                       </w:t>
      </w:r>
    </w:p>
    <w:p w:rsidRDefault="00E40AF9" w:rsidP="00002757" w:rsidR="00002757">
      <w:pPr>
        <w:jc w:val="both"/>
      </w:pPr>
      <w:r>
        <w:t xml:space="preserve">                    </w:t>
      </w:r>
    </w:p>
    <w:p w:rsidRDefault="00002757" w:rsidP="00002757" w:rsidR="00002757">
      <w:pPr>
        <w:jc w:val="center"/>
      </w:pPr>
      <w:r>
        <w:t>U Slavonskom Brodu 1</w:t>
      </w:r>
      <w:r w:rsidR="002852FB">
        <w:t>3</w:t>
      </w:r>
      <w:r>
        <w:t xml:space="preserve">. </w:t>
      </w:r>
      <w:r w:rsidR="002852FB">
        <w:t>lipnja</w:t>
      </w:r>
      <w:r>
        <w:t xml:space="preserve"> 201</w:t>
      </w:r>
      <w:r w:rsidR="00BB7E11">
        <w:t>7</w:t>
      </w:r>
      <w:r>
        <w:t>. godine</w:t>
      </w:r>
    </w:p>
    <w:p w:rsidRDefault="00002757" w:rsidP="00002757" w:rsidR="00002757"/>
    <w:p w:rsidRDefault="00BB7E11" w:rsidP="00002757" w:rsidR="00BB7E11"/>
    <w:p w:rsidRDefault="00002757" w:rsidP="00002757" w:rsidR="00002757">
      <w:r>
        <w:t xml:space="preserve">                                                                                                     </w:t>
      </w:r>
      <w:r w:rsidR="00AB5E35">
        <w:t xml:space="preserve">          </w:t>
      </w:r>
      <w:r>
        <w:t xml:space="preserve">  Stečajna sutkinja</w:t>
      </w:r>
    </w:p>
    <w:p w:rsidRDefault="00002757" w:rsidP="00002757" w:rsidR="00002757">
      <w:r>
        <w:t xml:space="preserve">                                                                                                         </w:t>
      </w:r>
      <w:r w:rsidR="00AB5E35">
        <w:t xml:space="preserve">          </w:t>
      </w:r>
      <w:r>
        <w:t xml:space="preserve"> Mirna Vujčić</w:t>
      </w:r>
    </w:p>
    <w:p w:rsidRDefault="00002757" w:rsidP="00002757" w:rsidR="00002757"/>
    <w:p w:rsidRDefault="00002757" w:rsidP="00002757" w:rsidR="00002757"/>
    <w:p w:rsidRDefault="00002757" w:rsidP="00002757" w:rsidR="00002757">
      <w:pPr>
        <w:rPr>
          <w:b/>
          <w:sz w:val="20"/>
          <w:szCs w:val="20"/>
        </w:rPr>
      </w:pPr>
    </w:p>
    <w:p w:rsidRDefault="00002757" w:rsidP="00002757" w:rsidR="00002757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002757" w:rsidP="00002757" w:rsidR="00002757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002757" w:rsidP="00002757" w:rsidR="00002757">
      <w:pPr>
        <w:rPr>
          <w:sz w:val="20"/>
          <w:szCs w:val="20"/>
        </w:rPr>
      </w:pPr>
      <w:r>
        <w:rPr>
          <w:sz w:val="20"/>
          <w:szCs w:val="20"/>
        </w:rPr>
        <w:t xml:space="preserve">isteku trećeg dana od dana objave rješenja na mrežnoj stranici </w:t>
      </w:r>
    </w:p>
    <w:p w:rsidRDefault="00002757" w:rsidP="00002757" w:rsidR="00002757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002757" w:rsidP="00002757" w:rsidR="00002757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002757" w:rsidP="00002757" w:rsidR="00002757"/>
    <w:p w:rsidRDefault="00703AFE" w:rsidP="00002757" w:rsidR="00703AFE"/>
    <w:p w:rsidRDefault="00703AFE" w:rsidP="00002757" w:rsidR="00703AFE"/>
    <w:p w:rsidRDefault="00002757" w:rsidP="00002757" w:rsidR="00002757">
      <w:r>
        <w:t>1. Rješenje nepravomoćno</w:t>
      </w:r>
    </w:p>
    <w:p w:rsidRDefault="00002757" w:rsidP="007E168D" w:rsidR="00002757">
      <w:r>
        <w:t xml:space="preserve">2. Rješenje objaviti na mrežnoj stranici </w:t>
      </w:r>
    </w:p>
    <w:p w:rsidRDefault="00BB7E11" w:rsidP="007E168D" w:rsidR="007E168D">
      <w:r>
        <w:t xml:space="preserve">    </w:t>
      </w:r>
      <w:r w:rsidR="007E168D">
        <w:t>te dostaviti neposredno:</w:t>
      </w:r>
    </w:p>
    <w:p w:rsidRDefault="007E168D" w:rsidP="007E168D" w:rsidR="007E168D">
      <w:r>
        <w:t xml:space="preserve"> - stečajnom upravitelju</w:t>
      </w:r>
    </w:p>
    <w:p w:rsidRDefault="002852FB" w:rsidP="007E168D" w:rsidR="002852FB">
      <w:r>
        <w:t xml:space="preserve"> - H-ABDUCO d.o.o.</w:t>
      </w:r>
    </w:p>
    <w:p w:rsidRDefault="007E168D" w:rsidP="007E168D" w:rsidR="007E168D">
      <w:r>
        <w:t xml:space="preserve"> - Privrednoj banci Zagreb d.d. po punomoćniku</w:t>
      </w:r>
    </w:p>
    <w:p w:rsidRDefault="00BB7E11" w:rsidP="007E168D" w:rsidR="007E168D">
      <w:r>
        <w:t xml:space="preserve"> </w:t>
      </w:r>
      <w:r w:rsidR="007E168D">
        <w:t xml:space="preserve">- RH po ŽDO </w:t>
      </w:r>
      <w:proofErr w:type="spellStart"/>
      <w:r w:rsidR="007E168D">
        <w:t>Gr</w:t>
      </w:r>
      <w:proofErr w:type="spellEnd"/>
      <w:r w:rsidR="007E168D">
        <w:t xml:space="preserve">. </w:t>
      </w:r>
      <w:proofErr w:type="spellStart"/>
      <w:r w:rsidR="007E168D">
        <w:t>upr</w:t>
      </w:r>
      <w:proofErr w:type="spellEnd"/>
      <w:r w:rsidR="007E168D">
        <w:t xml:space="preserve">. odjel SB </w:t>
      </w:r>
    </w:p>
    <w:p w:rsidRDefault="007E168D" w:rsidP="007E168D" w:rsidR="007E168D">
      <w:r>
        <w:t xml:space="preserve"> - Financijskoj agenciji po pravomoćnosti  </w:t>
      </w:r>
    </w:p>
    <w:p w:rsidRDefault="00002757" w:rsidP="00002757" w:rsidR="00002757">
      <w:r>
        <w:t>3. Kalendar 15 dana</w:t>
      </w:r>
    </w:p>
    <w:p w:rsidRDefault="00002757" w:rsidP="00002757" w:rsidR="00002757">
      <w:r>
        <w:t xml:space="preserve">  </w:t>
      </w:r>
    </w:p>
    <w:p w:rsidRDefault="00002757" w:rsidP="00002757" w:rsidR="00002757"/>
    <w:p w:rsidRDefault="00002757" w:rsidP="00002757" w:rsidR="00002757"/>
    <w:p w:rsidRDefault="00002757" w:rsidP="00002757" w:rsidR="00002757"/>
    <w:p w:rsidRDefault="00002757" w:rsidP="00002757" w:rsidR="00002757"/>
    <w:p w:rsidRDefault="00DB052E" w:rsidP="00002757" w:rsidR="00DB052E" w:rsidRPr="00002757"/>
    <w:sectPr w:rsidR="00DB052E" w:rsidRPr="0000275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1E1" w:rsidP="00B841C2" w:rsidR="007601E1">
      <w:r>
        <w:separator/>
      </w:r>
    </w:p>
  </w:endnote>
  <w:endnote w:id="0" w:type="continuationSeparator">
    <w:p w:rsidRDefault="007601E1" w:rsidP="00B841C2" w:rsidR="00760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1E1" w:rsidP="00B841C2" w:rsidR="007601E1">
      <w:r>
        <w:separator/>
      </w:r>
    </w:p>
  </w:footnote>
  <w:footnote w:id="0" w:type="continuationSeparator">
    <w:p w:rsidRDefault="007601E1" w:rsidP="00B841C2" w:rsidR="00760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F10" w:rsidR="00896F10">
    <w:pPr>
      <w:pStyle w:val="Zaglavlje"/>
      <w:jc w:val="center"/>
    </w:pPr>
  </w:p>
  <w:p w:rsidRDefault="00B841C2" w:rsidR="00B841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21418"/>
    <w:rsid w:val="00032FF9"/>
    <w:rsid w:val="00037825"/>
    <w:rsid w:val="000E4CBD"/>
    <w:rsid w:val="00123073"/>
    <w:rsid w:val="00135702"/>
    <w:rsid w:val="00153A6D"/>
    <w:rsid w:val="00194F47"/>
    <w:rsid w:val="00197314"/>
    <w:rsid w:val="00197CCD"/>
    <w:rsid w:val="001B0C91"/>
    <w:rsid w:val="001C5524"/>
    <w:rsid w:val="001E2878"/>
    <w:rsid w:val="001F0CB4"/>
    <w:rsid w:val="001F1DA6"/>
    <w:rsid w:val="00203132"/>
    <w:rsid w:val="00205185"/>
    <w:rsid w:val="00215C38"/>
    <w:rsid w:val="002376DB"/>
    <w:rsid w:val="00241369"/>
    <w:rsid w:val="00272F7A"/>
    <w:rsid w:val="002852FB"/>
    <w:rsid w:val="002C7E3B"/>
    <w:rsid w:val="00305ECA"/>
    <w:rsid w:val="00315873"/>
    <w:rsid w:val="00315E2A"/>
    <w:rsid w:val="00331917"/>
    <w:rsid w:val="00377511"/>
    <w:rsid w:val="00384DED"/>
    <w:rsid w:val="003A44D6"/>
    <w:rsid w:val="003B0FFE"/>
    <w:rsid w:val="003D35FB"/>
    <w:rsid w:val="004115B4"/>
    <w:rsid w:val="00423D43"/>
    <w:rsid w:val="0047318E"/>
    <w:rsid w:val="004752EB"/>
    <w:rsid w:val="004B01F0"/>
    <w:rsid w:val="004B4B70"/>
    <w:rsid w:val="004D7B9B"/>
    <w:rsid w:val="005420CC"/>
    <w:rsid w:val="00554BD6"/>
    <w:rsid w:val="00576C54"/>
    <w:rsid w:val="005A1FA8"/>
    <w:rsid w:val="005B0B75"/>
    <w:rsid w:val="005C1047"/>
    <w:rsid w:val="00631E0A"/>
    <w:rsid w:val="00634A60"/>
    <w:rsid w:val="00647126"/>
    <w:rsid w:val="006747E3"/>
    <w:rsid w:val="006E48EB"/>
    <w:rsid w:val="00703AFE"/>
    <w:rsid w:val="00713DFC"/>
    <w:rsid w:val="00723468"/>
    <w:rsid w:val="0074588C"/>
    <w:rsid w:val="007601E1"/>
    <w:rsid w:val="007A11BE"/>
    <w:rsid w:val="007A1CA8"/>
    <w:rsid w:val="007D7ADC"/>
    <w:rsid w:val="007E168D"/>
    <w:rsid w:val="00837A35"/>
    <w:rsid w:val="008419BC"/>
    <w:rsid w:val="008507C6"/>
    <w:rsid w:val="00880C23"/>
    <w:rsid w:val="00896F10"/>
    <w:rsid w:val="008B0E73"/>
    <w:rsid w:val="008B2E1E"/>
    <w:rsid w:val="008C1042"/>
    <w:rsid w:val="008D0523"/>
    <w:rsid w:val="0092684E"/>
    <w:rsid w:val="00984240"/>
    <w:rsid w:val="009B6A11"/>
    <w:rsid w:val="009B6DEE"/>
    <w:rsid w:val="009C184E"/>
    <w:rsid w:val="009E0A56"/>
    <w:rsid w:val="009F1F9B"/>
    <w:rsid w:val="009F4F90"/>
    <w:rsid w:val="009F6A2B"/>
    <w:rsid w:val="00A44EDC"/>
    <w:rsid w:val="00A60C7C"/>
    <w:rsid w:val="00A76356"/>
    <w:rsid w:val="00A81646"/>
    <w:rsid w:val="00A90A40"/>
    <w:rsid w:val="00AB5E35"/>
    <w:rsid w:val="00B05386"/>
    <w:rsid w:val="00B06CF0"/>
    <w:rsid w:val="00B1742D"/>
    <w:rsid w:val="00B75A20"/>
    <w:rsid w:val="00B841C2"/>
    <w:rsid w:val="00B932C9"/>
    <w:rsid w:val="00BB7E11"/>
    <w:rsid w:val="00BC4E38"/>
    <w:rsid w:val="00BC5DD0"/>
    <w:rsid w:val="00BD141A"/>
    <w:rsid w:val="00BD7212"/>
    <w:rsid w:val="00BF431A"/>
    <w:rsid w:val="00C35E7A"/>
    <w:rsid w:val="00C445C4"/>
    <w:rsid w:val="00C71CD5"/>
    <w:rsid w:val="00C73485"/>
    <w:rsid w:val="00CB6668"/>
    <w:rsid w:val="00CC388B"/>
    <w:rsid w:val="00CE0C21"/>
    <w:rsid w:val="00CE6379"/>
    <w:rsid w:val="00CF6618"/>
    <w:rsid w:val="00D06C8C"/>
    <w:rsid w:val="00D12444"/>
    <w:rsid w:val="00D21A5F"/>
    <w:rsid w:val="00D5798F"/>
    <w:rsid w:val="00D87524"/>
    <w:rsid w:val="00D90009"/>
    <w:rsid w:val="00D960FC"/>
    <w:rsid w:val="00DB052E"/>
    <w:rsid w:val="00DB77F4"/>
    <w:rsid w:val="00DE411C"/>
    <w:rsid w:val="00E2126C"/>
    <w:rsid w:val="00E40AF9"/>
    <w:rsid w:val="00E50146"/>
    <w:rsid w:val="00E568A8"/>
    <w:rsid w:val="00E74DE0"/>
    <w:rsid w:val="00EA4D6B"/>
    <w:rsid w:val="00ED1493"/>
    <w:rsid w:val="00EE5581"/>
    <w:rsid w:val="00F04422"/>
    <w:rsid w:val="00F34198"/>
    <w:rsid w:val="00F44E88"/>
    <w:rsid w:val="00F45930"/>
    <w:rsid w:val="00F60E06"/>
    <w:rsid w:val="00F714DA"/>
    <w:rsid w:val="00F94EAC"/>
    <w:rsid w:val="00FA2673"/>
    <w:rsid w:val="00FE6821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7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A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7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A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607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472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50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  dio kod  Dubi.,  III i IV u ref.</izvorni_sadrzaj>
    <derivirana_varijabla naziv="DomainObject.Predmet.PrimjedbaSuca_1">I , II  dio kod  Dubi.,  III i IV u ref.</derivirana_varijabla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  <item>Nikolina Fistrić Štefok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  <item>Nikolina Fistrić Štefok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  <item>Nikolina Fistrić Štefok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  <item>Nikolina Fistrić Štefok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  <item>Nikolina Fistrić Štefok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  <item>Nikolina Fistrić Štefok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04D19-49A6-4632-8CEC-B00F32D8E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2262</properties:Words>
  <properties:Characters>13329</properties:Characters>
  <properties:Lines>286</properties:Lines>
  <properties:Paragraphs>85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2017-06-13T10:45:00Z</dcterms:created>
  <dc:creator>wsadmin</dc:creator>
  <cp:lastModifiedBy>wsadmin</cp:lastModifiedBy>
  <cp:lastPrinted>2017-06-13T10:57:00Z</cp:lastPrinted>
  <dcterms:modified xmlns:xsi="http://www.w3.org/2001/XMLSchema-instance" xsi:type="dcterms:W3CDTF">2017-06-13T11:06:00Z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