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c340" w14:paraId="ddac340" w:rsidRDefault="001655CA" w:rsidP="001655CA" w:rsidR="001655CA" w:rsidRPr="006471F8">
      <w:pPr>
        <w15:collapsed w:val="false"/>
      </w:pPr>
      <w:bookmarkStart w:name="_GoBack" w:id="0"/>
      <w:bookmarkEnd w:id="0"/>
    </w:p>
    <w:p w:rsidRDefault="001655CA" w:rsidP="001655CA" w:rsidR="001655CA" w:rsidRPr="006471F8"/>
    <w:p w:rsidRDefault="009A6F33" w:rsidP="009A6F33" w:rsidR="009A6F33" w:rsidRPr="006471F8">
      <w:pPr>
        <w:ind w:firstLine="708" w:left="5664"/>
      </w:pPr>
    </w:p>
    <w:p w:rsidRDefault="009A6F33" w:rsidP="009A6F33" w:rsidR="009A6F33" w:rsidRPr="006471F8">
      <w:pPr>
        <w:ind w:firstLine="708" w:left="6372"/>
      </w:pPr>
      <w:r w:rsidRPr="006471F8">
        <w:t>72. Stpn-</w:t>
      </w:r>
      <w:r w:rsidR="008118FA">
        <w:t>141</w:t>
      </w:r>
      <w:r w:rsidRPr="006471F8">
        <w:t>/2015</w:t>
      </w:r>
      <w:r w:rsidR="00E26E0F">
        <w:t>-9</w:t>
      </w:r>
    </w:p>
    <w:p w:rsidRDefault="009A6F33" w:rsidP="009A6F33" w:rsidR="009A6F33" w:rsidRPr="006471F8"/>
    <w:p w:rsidRDefault="00AA19BD" w:rsidR="00AA19B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F33" w:rsidP="009A6F33" w:rsidR="009A6F33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 xml:space="preserve">  REPUBLIKA HRVATSKA</w:t>
      </w:r>
    </w:p>
    <w:p w:rsidRDefault="009A6F33" w:rsidP="009A6F33" w:rsidR="009A6F33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TRGOVAČKI SUD U ZAGREBU</w:t>
      </w:r>
    </w:p>
    <w:p w:rsidRDefault="009A6F33" w:rsidP="009A6F33" w:rsidR="009A6F33" w:rsidRPr="006471F8">
      <w:pPr>
        <w:widowControl w:val="false"/>
        <w:jc w:val="both"/>
        <w:rPr>
          <w:lang w:eastAsia="en-US"/>
        </w:rPr>
      </w:pPr>
      <w:r w:rsidRPr="006471F8">
        <w:rPr>
          <w:lang w:eastAsia="en-US"/>
        </w:rPr>
        <w:t>Zagreb, Amruševa 2/II</w:t>
      </w:r>
    </w:p>
    <w:p w:rsidRDefault="009A6F33" w:rsidP="009A6F33" w:rsidR="009A6F33" w:rsidRPr="006471F8">
      <w:r w:rsidRPr="006471F8">
        <w:tab/>
      </w:r>
      <w:r w:rsidRPr="006471F8">
        <w:tab/>
      </w:r>
      <w:r w:rsidRPr="006471F8">
        <w:tab/>
      </w:r>
      <w:r w:rsidRPr="006471F8">
        <w:tab/>
      </w:r>
      <w:r w:rsidRPr="006471F8">
        <w:tab/>
        <w:t xml:space="preserve">   R J E Š E NJ E</w:t>
      </w:r>
    </w:p>
    <w:p w:rsidRDefault="009A6F33" w:rsidP="009A6F33" w:rsidR="009A6F33" w:rsidRPr="006471F8">
      <w:pPr>
        <w:jc w:val="both"/>
      </w:pPr>
    </w:p>
    <w:p w:rsidRDefault="009A6F33" w:rsidP="008118FA" w:rsidR="0063308C">
      <w:pPr>
        <w:jc w:val="both"/>
      </w:pPr>
      <w:r w:rsidRPr="006471F8">
        <w:t xml:space="preserve">Trgovački sud u Zagrebu, po sucu pojedincu Nikoli Ribariću, u postupku predstečajne nagodbe u povodu prijedloga dužnika </w:t>
      </w:r>
      <w:r w:rsidR="008118FA">
        <w:t xml:space="preserve">EXPLORER PROJEKT d.o.o., Zagreb (Grad Zagreb), Antuna Heinza 3, OIB: </w:t>
      </w:r>
      <w:r w:rsidR="008118FA" w:rsidRPr="008118FA">
        <w:t>43279514454</w:t>
      </w:r>
      <w:r w:rsidR="008118FA">
        <w:t xml:space="preserve">, </w:t>
      </w:r>
      <w:r w:rsidRPr="006471F8">
        <w:t xml:space="preserve">radi sklapanja predstečajne nagodbe, dana </w:t>
      </w:r>
      <w:r w:rsidR="00137EA7">
        <w:t>10</w:t>
      </w:r>
      <w:r w:rsidRPr="006471F8">
        <w:t>.</w:t>
      </w:r>
      <w:r w:rsidR="00137EA7">
        <w:t xml:space="preserve"> rujna</w:t>
      </w:r>
      <w:r w:rsidRPr="006471F8">
        <w:t xml:space="preserve"> 2015.</w:t>
      </w:r>
    </w:p>
    <w:p w:rsidRDefault="005F789F" w:rsidP="005F789F" w:rsidR="005F789F" w:rsidRPr="006471F8">
      <w:pPr>
        <w:jc w:val="center"/>
      </w:pPr>
      <w:r w:rsidRPr="006471F8">
        <w:t>r i j e š i o    j e</w:t>
      </w:r>
    </w:p>
    <w:p w:rsidRDefault="00A45042" w:rsidP="001655CA" w:rsidR="00A45042" w:rsidRPr="006471F8">
      <w:pPr>
        <w:jc w:val="center"/>
      </w:pPr>
    </w:p>
    <w:p w:rsidRDefault="00A45042" w:rsidP="008118FA" w:rsidR="008118FA">
      <w:pPr>
        <w:jc w:val="both"/>
      </w:pPr>
      <w:r w:rsidRPr="006471F8">
        <w:t xml:space="preserve">Nalaže se Financijskoj agenciji, Regionalni centar Zagreb, Nagodbeno vijeće </w:t>
      </w:r>
      <w:r w:rsidR="0031503D">
        <w:t>HR01</w:t>
      </w:r>
      <w:r w:rsidRPr="006471F8">
        <w:t>, Zagreb, Ilica 307, da u roku tri dana dostavi ovom sudu cijeli spis iz postupka predstečajne nagodbe koji se vo</w:t>
      </w:r>
      <w:r w:rsidR="009A6F33" w:rsidRPr="006471F8">
        <w:t xml:space="preserve">dio pred Nagodbenim vijećem </w:t>
      </w:r>
      <w:r w:rsidR="0031503D">
        <w:t>HR01</w:t>
      </w:r>
      <w:r w:rsidRPr="006471F8">
        <w:t xml:space="preserve"> nad dužnikom </w:t>
      </w:r>
      <w:r w:rsidR="008118FA" w:rsidRPr="008118FA">
        <w:t>EXPLORER PROJEKT d.o.o., Zagreb (Grad Zagreb), An</w:t>
      </w:r>
      <w:r w:rsidR="008118FA">
        <w:t>tuna Heinza 3, OIB: 43279514454</w:t>
      </w:r>
    </w:p>
    <w:p w:rsidRDefault="008118FA" w:rsidP="008118FA" w:rsidR="008118FA">
      <w:pPr>
        <w:jc w:val="both"/>
      </w:pPr>
    </w:p>
    <w:p w:rsidRDefault="00A45042" w:rsidP="008118FA" w:rsidR="00A45042" w:rsidRPr="006471F8">
      <w:pPr>
        <w:jc w:val="center"/>
      </w:pPr>
      <w:r w:rsidRPr="006471F8">
        <w:t>Obrazloženje</w:t>
      </w:r>
    </w:p>
    <w:p w:rsidRDefault="00A45042" w:rsidP="00A45042" w:rsidR="00A45042" w:rsidRPr="006471F8"/>
    <w:p w:rsidRDefault="00A45042" w:rsidP="006471F8" w:rsidR="005F789F" w:rsidRPr="006471F8">
      <w:pPr>
        <w:jc w:val="both"/>
      </w:pPr>
      <w:r w:rsidRPr="006471F8">
        <w:t xml:space="preserve">U gornjem predmetu </w:t>
      </w:r>
      <w:r w:rsidR="0031503D">
        <w:t>23. lipnja 2015</w:t>
      </w:r>
      <w:r w:rsidRPr="006471F8">
        <w:t>. zaprimljen je prijedlog dužnika, za sklapanje predstečajne nagodbe.</w:t>
      </w:r>
    </w:p>
    <w:p w:rsidRDefault="00A45042" w:rsidP="005F789F" w:rsidR="005F789F" w:rsidRPr="006471F8">
      <w:pPr>
        <w:jc w:val="both"/>
      </w:pPr>
      <w:r w:rsidRPr="006471F8">
        <w:t>Sukladno odredbi čl. 66 st. 4 Zakona o financijskom poslovanju i predstečajnoj nagodbi (NN 81/13</w:t>
      </w:r>
      <w:r w:rsidR="00A1630E" w:rsidRPr="006471F8">
        <w:t>,</w:t>
      </w:r>
      <w:r w:rsidR="00C65B63" w:rsidRPr="006471F8">
        <w:t xml:space="preserve"> 112/13</w:t>
      </w:r>
      <w:r w:rsidRPr="006471F8">
        <w:t>) postoji obveza Nagodbenog vijeća da cijeli spis dostavi nadležnom sudu elektroničkim putem u roku od 3 dana od zaprimanja zahtjeva dužnika i dokaza o podnesenom prijedlogu za sklapanje predstečajne nagodbe.</w:t>
      </w:r>
    </w:p>
    <w:p w:rsidRDefault="00A45042" w:rsidP="006471F8" w:rsidR="005F789F" w:rsidRPr="006471F8">
      <w:pPr>
        <w:jc w:val="both"/>
      </w:pPr>
      <w:r w:rsidRPr="006471F8">
        <w:t>Kako uz prijedlog nije dostavljena u spis zatražena dokumentacija, a sud ne raspolaže podacima da li je dužnik kao predlagatelj podnio zahtjev, to je temeljem odredbe čl. 66 st. 4 Zakona o financijskom poslovanju i predstečajnoj nagodbi, valjalo pozvati FINA-u da postupi po rješenju.</w:t>
      </w:r>
    </w:p>
    <w:p w:rsidRDefault="00A45042" w:rsidP="005F789F" w:rsidR="00A45042" w:rsidRPr="006471F8">
      <w:pPr>
        <w:jc w:val="both"/>
      </w:pPr>
      <w:r w:rsidRPr="006471F8">
        <w:t>Nadležno nagodbeno vijeće dostaviti će prijepis cjelokupnog predmeta u postupku predstečajne nagodbe, obzirom da sud ne raspolaže mogućnošću elektroničke dostave predmeta i isti još uvijek vodi svoje predmete u pisanom obliku.</w:t>
      </w:r>
    </w:p>
    <w:p w:rsidRDefault="00A45042" w:rsidP="005F789F" w:rsidR="00A1630E" w:rsidRPr="006471F8">
      <w:pPr>
        <w:jc w:val="both"/>
      </w:pPr>
      <w:r w:rsidRPr="006471F8">
        <w:t>Ukoliko nadležna FINA - Nagodbeno vijeće ne postupi po nalogu suda, postupiti će se shodno odredbi čl. 109 Zakona o parničnom postupku.</w:t>
      </w:r>
    </w:p>
    <w:p w:rsidRDefault="00AA19BD" w:rsidP="005F789F" w:rsidR="00AA19BD">
      <w:pPr>
        <w:jc w:val="center"/>
      </w:pPr>
    </w:p>
    <w:p w:rsidRDefault="009A6F33" w:rsidP="005F789F" w:rsidR="00A45042" w:rsidRPr="006471F8">
      <w:pPr>
        <w:jc w:val="center"/>
      </w:pPr>
      <w:r w:rsidRPr="006471F8">
        <w:t xml:space="preserve">Zagreb, </w:t>
      </w:r>
      <w:r w:rsidR="00137EA7">
        <w:t>10</w:t>
      </w:r>
      <w:r w:rsidR="00A45042" w:rsidRPr="006471F8">
        <w:t>.</w:t>
      </w:r>
      <w:r w:rsidR="00137EA7">
        <w:t xml:space="preserve"> rujna</w:t>
      </w:r>
      <w:r w:rsidR="00E938EE" w:rsidRPr="006471F8">
        <w:t xml:space="preserve"> 2015</w:t>
      </w:r>
      <w:r w:rsidR="00A45042" w:rsidRPr="006471F8">
        <w:t>.</w:t>
      </w:r>
    </w:p>
    <w:p w:rsidRDefault="00E26E0F" w:rsidP="00E91121" w:rsidR="00E26E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6E0F" w:rsidP="00E91121" w:rsidR="00E26E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6E0F" w:rsidP="00E91121" w:rsidR="00E26E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6E0F" w:rsidP="00E91121" w:rsidR="00E26E0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26E0F" w:rsidP="00E91121" w:rsidR="00E26E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19BD" w:rsidP="00E91121" w:rsidR="00AA19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471F8" w:rsidP="006471F8" w:rsidR="006471F8" w:rsidRPr="006471F8">
      <w:pPr>
        <w:jc w:val="right"/>
      </w:pPr>
    </w:p>
    <w:p w:rsidRDefault="00771617" w:rsidP="005F789F" w:rsidR="00771617" w:rsidRPr="006471F8">
      <w:pPr>
        <w:jc w:val="right"/>
      </w:pPr>
    </w:p>
    <w:p w:rsidRDefault="005F789F" w:rsidP="005F789F" w:rsidR="005F789F" w:rsidRPr="006471F8">
      <w:r w:rsidRPr="006471F8">
        <w:t>UPUTA O PRAVNOM LIJEKU:</w:t>
      </w:r>
    </w:p>
    <w:p w:rsidRDefault="005F789F" w:rsidP="005F789F" w:rsidR="005F789F">
      <w:r w:rsidRPr="006471F8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6471F8">
          <w:t>278. st</w:t>
        </w:r>
      </w:smartTag>
      <w:r w:rsidRPr="006471F8">
        <w:t xml:space="preserve">.1. i 2. ZPP-a). </w:t>
      </w:r>
    </w:p>
    <w:p w:rsidRDefault="006471F8" w:rsidP="005F789F" w:rsidR="006471F8" w:rsidRPr="006471F8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E26E0F" w:rsidP="00A45042" w:rsidR="00E26E0F"/>
    <w:p w:rsidRDefault="00A45042" w:rsidP="00A45042" w:rsidR="00A45042" w:rsidRPr="006471F8">
      <w:r w:rsidRPr="006471F8">
        <w:t>DNA:</w:t>
      </w:r>
    </w:p>
    <w:p w:rsidRDefault="00A45042" w:rsidR="001655CA">
      <w:r w:rsidRPr="006471F8">
        <w:t xml:space="preserve">FINA </w:t>
      </w:r>
      <w:r w:rsidR="0031503D">
        <w:t>–</w:t>
      </w:r>
      <w:r w:rsidRPr="006471F8">
        <w:t xml:space="preserve"> poštom</w:t>
      </w:r>
    </w:p>
    <w:p w:rsidRDefault="00137EA7" w:rsidR="00137EA7">
      <w:r>
        <w:t>dužnik na znanje</w:t>
      </w:r>
    </w:p>
    <w:p w:rsidRDefault="0031503D" w:rsidR="0031503D" w:rsidRPr="006471F8"/>
    <w:sectPr w:rsidSect="0063308C" w:rsidR="0031503D" w:rsidRPr="006471F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48B" w:rsidP="0063308C" w:rsidR="00A7348B">
      <w:r>
        <w:separator/>
      </w:r>
    </w:p>
  </w:endnote>
  <w:endnote w:id="0" w:type="continuationSeparator">
    <w:p w:rsidRDefault="00A7348B" w:rsidP="0063308C" w:rsidR="00A73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48B" w:rsidP="0063308C" w:rsidR="00A7348B">
      <w:r>
        <w:separator/>
      </w:r>
    </w:p>
  </w:footnote>
  <w:footnote w:id="0" w:type="continuationSeparator">
    <w:p w:rsidRDefault="00A7348B" w:rsidP="0063308C" w:rsidR="00A73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08C" w:rsidR="0063308C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97424">
      <w:rPr>
        <w:noProof/>
      </w:rPr>
      <w:t>2</w:t>
    </w:r>
    <w:r>
      <w:fldChar w:fldCharType="end"/>
    </w:r>
    <w:r>
      <w:tab/>
      <w:t xml:space="preserve">     </w:t>
    </w:r>
    <w:r>
      <w:tab/>
      <w:t>72. St</w:t>
    </w:r>
    <w:r w:rsidR="00AA19BD">
      <w:t>pn</w:t>
    </w:r>
    <w:r>
      <w:t>-</w:t>
    </w:r>
    <w:r w:rsidR="006471F8">
      <w:t>1</w:t>
    </w:r>
    <w:r w:rsidR="00AA19BD">
      <w:t>41</w:t>
    </w:r>
    <w:r w:rsidR="009A6F33">
      <w:t>/15</w:t>
    </w:r>
  </w:p>
  <w:p w:rsidRDefault="0063308C" w:rsidR="006330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04ABA"/>
    <w:multiLevelType w:val="hybridMultilevel"/>
    <w:tmpl w:val="B9C2BEAC"/>
    <w:lvl w:tplc="33C2E2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10D97"/>
    <w:rsid w:val="00137EA7"/>
    <w:rsid w:val="00147CE1"/>
    <w:rsid w:val="001655CA"/>
    <w:rsid w:val="001C05C3"/>
    <w:rsid w:val="002E247E"/>
    <w:rsid w:val="0031503D"/>
    <w:rsid w:val="0037019E"/>
    <w:rsid w:val="003D7272"/>
    <w:rsid w:val="00463965"/>
    <w:rsid w:val="00543EEE"/>
    <w:rsid w:val="00597424"/>
    <w:rsid w:val="005F789F"/>
    <w:rsid w:val="0063308C"/>
    <w:rsid w:val="006471F8"/>
    <w:rsid w:val="006518B4"/>
    <w:rsid w:val="006C05F7"/>
    <w:rsid w:val="00742CA9"/>
    <w:rsid w:val="00771617"/>
    <w:rsid w:val="0080185E"/>
    <w:rsid w:val="008028EE"/>
    <w:rsid w:val="008118FA"/>
    <w:rsid w:val="0081488B"/>
    <w:rsid w:val="00866167"/>
    <w:rsid w:val="008A172A"/>
    <w:rsid w:val="008E3D5E"/>
    <w:rsid w:val="009A6F33"/>
    <w:rsid w:val="00A14C77"/>
    <w:rsid w:val="00A1630E"/>
    <w:rsid w:val="00A45042"/>
    <w:rsid w:val="00A7348B"/>
    <w:rsid w:val="00AA19BD"/>
    <w:rsid w:val="00B9130C"/>
    <w:rsid w:val="00C5060B"/>
    <w:rsid w:val="00C65B63"/>
    <w:rsid w:val="00C84D62"/>
    <w:rsid w:val="00D41CEC"/>
    <w:rsid w:val="00E138C4"/>
    <w:rsid w:val="00E26E0F"/>
    <w:rsid w:val="00E616E0"/>
    <w:rsid w:val="00E930C6"/>
    <w:rsid w:val="00E938EE"/>
    <w:rsid w:val="00F318BE"/>
    <w:rsid w:val="00F522CC"/>
    <w:rsid w:val="00F9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308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A19B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19B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7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308C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AA19B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19B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7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68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22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Stpn-141/2015</izvorni_sadrzaj>
    <derivirana_varijabla naziv="DomainObject.Predmet.OznakaBroj_1">Stpn-141/2015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EXPLORER PROJEKT d.o.o.</izvorni_sadrzaj>
    <derivirana_varijabla naziv="DomainObject.Predmet.ProtustrankaFormated_1">  EXPLORER PROJEKT d.o.o.</derivirana_varijabla>
  </DomainObject.Predmet.ProtustrankaFormated>
  <DomainObject.Predmet.ProtustrankaFormatedOIB>
    <izvorni_sadrzaj>  EXPLORER PROJEKT d.o.o., OIB 43279514454</izvorni_sadrzaj>
    <derivirana_varijabla naziv="DomainObject.Predmet.ProtustrankaFormatedOIB_1">  EXPLORER PROJEKT d.o.o., OIB 43279514454</derivirana_varijabla>
  </DomainObject.Predmet.ProtustrankaFormatedOIB>
  <DomainObject.Predmet.ProtustrankaFormatedWithAdress>
    <izvorni_sadrzaj> EXPLORER PROJEKT d.o.o., Antuna Heinza 3, 10000 Zagreb</izvorni_sadrzaj>
    <derivirana_varijabla naziv="DomainObject.Predmet.ProtustrankaFormatedWithAdress_1"> EXPLORER PROJEKT d.o.o., Antuna Heinza 3, 10000 Zagreb</derivirana_varijabla>
  </DomainObject.Predmet.ProtustrankaFormatedWithAdress>
  <DomainObject.Predmet.ProtustrankaFormatedWithAdressOIB>
    <izvorni_sadrzaj> EXPLORER PROJEKT d.o.o., OIB 43279514454, Antuna Heinza 3, 10000 Zagreb</izvorni_sadrzaj>
    <derivirana_varijabla naziv="DomainObject.Predmet.ProtustrankaFormatedWithAdressOIB_1"> EXPLORER PROJEKT d.o.o., OIB 43279514454, Antuna Heinza 3, 10000 Zagreb</derivirana_varijabla>
  </DomainObject.Predmet.ProtustrankaFormatedWithAdressOIB>
  <DomainObject.Predmet.ProtustrankaWithAdress>
    <izvorni_sadrzaj>EXPLORER PROJEKT d.o.o. Antuna Heinza 3, 10000 Zagreb</izvorni_sadrzaj>
    <derivirana_varijabla naziv="DomainObject.Predmet.ProtustrankaWithAdress_1">EXPLORER PROJEKT d.o.o. Antuna Heinza 3, 10000 Zagreb</derivirana_varijabla>
  </DomainObject.Predmet.ProtustrankaWithAdress>
  <DomainObject.Predmet.ProtustrankaWithAdressOIB>
    <izvorni_sadrzaj>EXPLORER PROJEKT d.o.o., OIB 43279514454, Antuna Heinza 3, 10000 Zagreb</izvorni_sadrzaj>
    <derivirana_varijabla naziv="DomainObject.Predmet.ProtustrankaWithAdressOIB_1">EXPLORER PROJEKT d.o.o., OIB 43279514454, Antuna Heinza 3, 10000 Zagreb</derivirana_varijabla>
  </DomainObject.Predmet.ProtustrankaWithAdressOIB>
  <DomainObject.Predmet.ProtustrankaNazivFormated>
    <izvorni_sadrzaj>EXPLORER PROJEKT d.o.o.</izvorni_sadrzaj>
    <derivirana_varijabla naziv="DomainObject.Predmet.ProtustrankaNazivFormated_1">EXPLORER PROJEKT d.o.o.</derivirana_varijabla>
  </DomainObject.Predmet.ProtustrankaNazivFormated>
  <DomainObject.Predmet.ProtustrankaNazivFormatedOIB>
    <izvorni_sadrzaj>EXPLORER PROJEKT d.o.o., OIB 43279514454</izvorni_sadrzaj>
    <derivirana_varijabla naziv="DomainObject.Predmet.ProtustrankaNazivFormatedOIB_1">EXPLORER PROJEKT d.o.o., OIB 43279514454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PROJEKT d.o.o.</izvorni_sadrzaj>
    <derivirana_varijabla naziv="DomainObject.Predmet.StrankaFormated_1">  EXPLORER PROJEKT d.o.o.</derivirana_varijabla>
  </DomainObject.Predmet.StrankaFormated>
  <DomainObject.Predmet.StrankaFormatedOIB>
    <izvorni_sadrzaj>  EXPLORER PROJEKT d.o.o., OIB 43279514454</izvorni_sadrzaj>
    <derivirana_varijabla naziv="DomainObject.Predmet.StrankaFormatedOIB_1">  EXPLORER PROJEKT d.o.o., OIB 43279514454</derivirana_varijabla>
  </DomainObject.Predmet.StrankaFormatedOIB>
  <DomainObject.Predmet.StrankaFormatedWithAdress>
    <izvorni_sadrzaj> EXPLORER PROJEKT d.o.o., Antuna Heinza 3, 10000 Zagreb</izvorni_sadrzaj>
    <derivirana_varijabla naziv="DomainObject.Predmet.StrankaFormatedWithAdress_1"> EXPLORER PROJEKT d.o.o., Antuna Heinza 3, 10000 Zagreb</derivirana_varijabla>
  </DomainObject.Predmet.StrankaFormatedWithAdress>
  <DomainObject.Predmet.StrankaFormatedWithAdressOIB>
    <izvorni_sadrzaj> EXPLORER PROJEKT d.o.o., OIB 43279514454, Antuna Heinza 3, 10000 Zagreb</izvorni_sadrzaj>
    <derivirana_varijabla naziv="DomainObject.Predmet.StrankaFormatedWithAdressOIB_1"> EXPLORER PROJEKT d.o.o., OIB 43279514454, Antuna Heinza 3, 10000 Zagreb</derivirana_varijabla>
  </DomainObject.Predmet.StrankaFormatedWithAdressOIB>
  <DomainObject.Predmet.StrankaWithAdress>
    <izvorni_sadrzaj>EXPLORER PROJEKT d.o.o. Antuna Heinza 3,10000 Zagreb</izvorni_sadrzaj>
    <derivirana_varijabla naziv="DomainObject.Predmet.StrankaWithAdress_1">EXPLORER PROJEKT d.o.o. Antuna Heinza 3,10000 Zagreb</derivirana_varijabla>
  </DomainObject.Predmet.StrankaWithAdress>
  <DomainObject.Predmet.StrankaWithAdressOIB>
    <izvorni_sadrzaj>EXPLORER PROJEKT d.o.o., OIB 43279514454, Antuna Heinza 3,10000 Zagreb</izvorni_sadrzaj>
    <derivirana_varijabla naziv="DomainObject.Predmet.StrankaWithAdressOIB_1">EXPLORER PROJEKT d.o.o., OIB 43279514454, Antuna Heinza 3,10000 Zagreb</derivirana_varijabla>
  </DomainObject.Predmet.StrankaWithAdressOIB>
  <DomainObject.Predmet.StrankaNazivFormated>
    <izvorni_sadrzaj>EXPLORER PROJEKT d.o.o.</izvorni_sadrzaj>
    <derivirana_varijabla naziv="DomainObject.Predmet.StrankaNazivFormated_1">EXPLORER PROJEKT d.o.o.</derivirana_varijabla>
  </DomainObject.Predmet.StrankaNazivFormated>
  <DomainObject.Predmet.StrankaNazivFormatedOIB>
    <izvorni_sadrzaj>EXPLORER PROJEKT d.o.o., OIB 43279514454</izvorni_sadrzaj>
    <derivirana_varijabla naziv="DomainObject.Predmet.StrankaNazivFormatedOIB_1">EXPLORER PROJEKT d.o.o., OIB 43279514454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EXPLORER PROJEKT d.o.o.</item>
    </izvorni_sadrzaj>
    <derivirana_varijabla naziv="DomainObject.Predmet.StrankaListFormated_1">
      <item>EXPLORER PROJEKT d.o.o.</item>
    </derivirana_varijabla>
  </DomainObject.Predmet.StrankaListFormated>
  <DomainObject.Predmet.StrankaListFormatedOIB>
    <izvorni_sadrzaj>
      <item>EXPLORER PROJEKT d.o.o., OIB 43279514454</item>
    </izvorni_sadrzaj>
    <derivirana_varijabla naziv="DomainObject.Predmet.StrankaListFormatedOIB_1">
      <item>EXPLORER PROJEKT d.o.o., OIB 43279514454</item>
    </derivirana_varijabla>
  </DomainObject.Predmet.StrankaListFormatedOIB>
  <DomainObject.Predmet.StrankaListFormatedWithAdress>
    <izvorni_sadrzaj>
      <item>EXPLORER PROJEKT d.o.o., Antuna Heinza 3, 10000 Zagreb</item>
    </izvorni_sadrzaj>
    <derivirana_varijabla naziv="DomainObject.Predmet.StrankaListFormatedWithAdress_1">
      <item>EXPLORER PROJEKT d.o.o., Antuna Heinza 3, 10000 Zagreb</item>
    </derivirana_varijabla>
  </DomainObject.Predmet.StrankaListFormatedWithAdress>
  <DomainObject.Predmet.StrankaListFormatedWithAdressOIB>
    <izvorni_sadrzaj>
      <item>EXPLORER PROJEKT d.o.o., OIB 43279514454, Antuna Heinza 3, 10000 Zagreb</item>
    </izvorni_sadrzaj>
    <derivirana_varijabla naziv="DomainObject.Predmet.StrankaListFormatedWithAdressOIB_1">
      <item>EXPLORER PROJEKT d.o.o., OIB 43279514454, Antuna Heinza 3, 10000 Zagreb</item>
    </derivirana_varijabla>
  </DomainObject.Predmet.StrankaListFormatedWithAdressOIB>
  <DomainObject.Predmet.StrankaListNazivFormated>
    <izvorni_sadrzaj>
      <item>EXPLORER PROJEKT d.o.o.</item>
    </izvorni_sadrzaj>
    <derivirana_varijabla naziv="DomainObject.Predmet.StrankaListNazivFormated_1">
      <item>EXPLORER PROJEKT d.o.o.</item>
    </derivirana_varijabla>
  </DomainObject.Predmet.StrankaListNazivFormated>
  <DomainObject.Predmet.StrankaListNazivFormatedOIB>
    <izvorni_sadrzaj>
      <item>EXPLORER PROJEKT d.o.o., OIB 43279514454</item>
    </izvorni_sadrzaj>
    <derivirana_varijabla naziv="DomainObject.Predmet.StrankaListNazivFormatedOIB_1">
      <item>EXPLORER PROJEKT d.o.o., OIB 43279514454</item>
    </derivirana_varijabla>
  </DomainObject.Predmet.StrankaListNazivFormatedOIB>
  <DomainObject.Predmet.ProtuStrankaListFormated>
    <izvorni_sadrzaj>
      <item>EXPLORER PROJEKT d.o.o.</item>
    </izvorni_sadrzaj>
    <derivirana_varijabla naziv="DomainObject.Predmet.ProtuStrankaListFormated_1">
      <item>EXPLORER PROJEKT d.o.o.</item>
    </derivirana_varijabla>
  </DomainObject.Predmet.ProtuStrankaListFormated>
  <DomainObject.Predmet.ProtuStrankaListFormatedOIB>
    <izvorni_sadrzaj>
      <item>EXPLORER PROJEKT d.o.o., OIB 43279514454</item>
    </izvorni_sadrzaj>
    <derivirana_varijabla naziv="DomainObject.Predmet.ProtuStrankaListFormatedOIB_1">
      <item>EXPLORER PROJEKT d.o.o., OIB 43279514454</item>
    </derivirana_varijabla>
  </DomainObject.Predmet.ProtuStrankaListFormatedOIB>
  <DomainObject.Predmet.ProtuStrankaListFormatedWithAdress>
    <izvorni_sadrzaj>
      <item>EXPLORER PROJEKT d.o.o., Antuna Heinza 3, 10000 Zagreb</item>
    </izvorni_sadrzaj>
    <derivirana_varijabla naziv="DomainObject.Predmet.ProtuStrankaListFormatedWithAdress_1">
      <item>EXPLORER PROJEKT d.o.o., Antuna Heinza 3, 10000 Zagreb</item>
    </derivirana_varijabla>
  </DomainObject.Predmet.ProtuStrankaListFormatedWithAdress>
  <DomainObject.Predmet.ProtuStrankaListFormatedWithAdressOIB>
    <izvorni_sadrzaj>
      <item>EXPLORER PROJEKT d.o.o., OIB 43279514454, Antuna Heinza 3, 10000 Zagreb</item>
    </izvorni_sadrzaj>
    <derivirana_varijabla naziv="DomainObject.Predmet.ProtuStrankaListFormatedWithAdressOIB_1">
      <item>EXPLORER PROJEKT d.o.o., OIB 43279514454, Antuna Heinza 3, 10000 Zagreb</item>
    </derivirana_varijabla>
  </DomainObject.Predmet.ProtuStrankaListFormatedWithAdressOIB>
  <DomainObject.Predmet.ProtuStrankaListNazivFormated>
    <izvorni_sadrzaj>
      <item>EXPLORER PROJEKT d.o.o.</item>
    </izvorni_sadrzaj>
    <derivirana_varijabla naziv="DomainObject.Predmet.ProtuStrankaListNazivFormated_1">
      <item>EXPLORER PROJEKT d.o.o.</item>
    </derivirana_varijabla>
  </DomainObject.Predmet.ProtuStrankaListNazivFormated>
  <DomainObject.Predmet.ProtuStrankaListNazivFormatedOIB>
    <izvorni_sadrzaj>
      <item>EXPLORER PROJEKT d.o.o., OIB 43279514454</item>
    </izvorni_sadrzaj>
    <derivirana_varijabla naziv="DomainObject.Predmet.ProtuStrankaListNazivFormatedOIB_1">
      <item>EXPLORER PROJEKT d.o.o., OIB 43279514454</item>
    </derivirana_varijabla>
  </DomainObject.Predmet.ProtuStrankaListNazivFormatedOIB>
  <DomainObject.Predmet.OstaliListFormated>
    <izvorni_sadrzaj>
      <item>FINA ZAGREB</item>
      <item>RH, MF, Porezna uprava</item>
      <item>Županijsko državno odvjetništvo u Zagrebu</item>
    </izvorni_sadrzaj>
    <derivirana_varijabla naziv="DomainObject.Predmet.OstaliListFormated_1">
      <item>FINA ZAGREB</item>
      <item>RH, MF, Porezna uprava</item>
      <item>Županijsko državno odvjetništvo u Zagrebu</item>
    </derivirana_varijabla>
  </DomainObject.Predmet.OstaliListFormated>
  <DomainObject.Predmet.OstaliListFormatedOIB>
    <izvorni_sadrzaj>
      <item>FINA ZAGREB</item>
      <item>RH, MF, Porezna uprava</item>
      <item>Županijsko državno odvjetništvo u Zagrebu</item>
    </izvorni_sadrzaj>
    <derivirana_varijabla naziv="DomainObject.Predmet.OstaliListFormatedOIB_1">
      <item>FINA ZAGREB</item>
      <item>RH, MF, Porezna uprava</item>
      <item>Županijsko državno odvjetništvo u Zagrebu</item>
    </derivirana_varijabla>
  </DomainObject.Predmet.OstaliListFormatedOIB>
  <DomainObject.Predmet.OstaliListFormatedWithAdress>
    <izvorni_sadrzaj>
      <item>FINA ZAGREB</item>
      <item>RH, MF, Porezna uprava, Av. Dubrovnik 32, 10000 Zagreb</item>
      <item>Županijsko državno odvjetništvo u Zagrebu</item>
    </izvorni_sadrzaj>
    <derivirana_varijabla naziv="DomainObject.Predmet.OstaliListFormatedWithAdress_1">
      <item>FINA ZAGREB</item>
      <item>RH, MF, Porezna uprava, Av. Dubrovnik 32, 10000 Zagreb</item>
      <item>Županijsko državno odvjetništvo u Zagrebu</item>
    </derivirana_varijabla>
  </DomainObject.Predmet.OstaliListFormatedWithAdress>
  <DomainObject.Predmet.OstaliListFormatedWithAdressOIB>
    <izvorni_sadrzaj>
      <item>FINA ZAGREB</item>
      <item>RH, MF, Porezna uprava, Av. Dubrovnik 32, 10000 Zagreb</item>
      <item>Županijsko državno odvjetništvo u Zagrebu</item>
    </izvorni_sadrzaj>
    <derivirana_varijabla naziv="DomainObject.Predmet.OstaliListFormatedWithAdressOIB_1">
      <item>FINA ZAGREB</item>
      <item>RH, MF, Porezna uprava, Av. Dubrovnik 32, 10000 Zagreb</item>
      <item>Županijsko državno odvjetništvo u Zagrebu</item>
    </derivirana_varijabla>
  </DomainObject.Predmet.OstaliListFormatedWithAdressOIB>
  <DomainObject.Predmet.OstaliListNazivFormated>
    <izvorni_sadrzaj>
      <item>FINA ZAGREB</item>
      <item>RH, MF, Porezna uprava</item>
      <item>Županijsko državno odvjetništvo u Zagrebu</item>
    </izvorni_sadrzaj>
    <derivirana_varijabla naziv="DomainObject.Predmet.OstaliListNazivFormated_1">
      <item>FINA ZAGREB</item>
      <item>RH, MF, Porezna uprava</item>
      <item>Županijsko državno odvjetništvo u Zagrebu</item>
    </derivirana_varijabla>
  </DomainObject.Predmet.OstaliListNazivFormated>
  <DomainObject.Predmet.OstaliListNazivFormatedOIB>
    <izvorni_sadrzaj>
      <item>FINA ZAGREB</item>
      <item>RH, MF, Porezna uprava</item>
      <item>Županijsko državno odvjetništvo u Zagrebu</item>
    </izvorni_sadrzaj>
    <derivirana_varijabla naziv="DomainObject.Predmet.OstaliListNazivFormatedOIB_1">
      <item>FINA ZAGREB</item>
      <item>RH, MF, Porezna uprava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PROJEKT d.o.o.</izvorni_sadrzaj>
    <derivirana_varijabla naziv="DomainObject.Predmet.StrankaIDrugi_1">EXPLORER PROJEKT d.o.o.</derivirana_varijabla>
  </DomainObject.Predmet.StrankaIDrugi>
  <DomainObject.Predmet.ProtustrankaIDrugi>
    <izvorni_sadrzaj>EXPLORER PROJEKT d.o.o.</izvorni_sadrzaj>
    <derivirana_varijabla naziv="DomainObject.Predmet.ProtustrankaIDrugi_1">EXPLORER PROJEKT d.o.o.</derivirana_varijabla>
  </DomainObject.Predmet.ProtustrankaIDrugi>
  <DomainObject.Predmet.StrankaIDrugiAdressOIB>
    <izvorni_sadrzaj>EXPLORER PROJEKT d.o.o., OIB 43279514454, Antuna Heinza 3, 10000 Zagreb</izvorni_sadrzaj>
    <derivirana_varijabla naziv="DomainObject.Predmet.StrankaIDrugiAdressOIB_1">EXPLORER PROJEKT d.o.o., OIB 43279514454, Antuna Heinza 3, 10000 Zagreb</derivirana_varijabla>
  </DomainObject.Predmet.StrankaIDrugiAdressOIB>
  <DomainObject.Predmet.ProtustrankaIDrugiAdressOIB>
    <izvorni_sadrzaj>EXPLORER PROJEKT d.o.o., OIB 43279514454, Antuna Heinza 3, 10000 Zagreb</izvorni_sadrzaj>
    <derivirana_varijabla naziv="DomainObject.Predmet.ProtustrankaIDrugiAdressOIB_1">EXPLORER PROJEKT d.o.o., OIB 43279514454,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EXPLORER PROJEKT d.o.o.</item>
      <item>EXPLORER PROJEKT d.o.o.</item>
      <item>FINA ZAGREB</item>
      <item>RH, MF, Porezna uprava</item>
      <item>Županijsko državno odvjetništvo u Zagrebu</item>
    </izvorni_sadrzaj>
    <derivirana_varijabla naziv="DomainObject.Predmet.SudioniciListNaziv_1">
      <item>EXPLORER PROJEKT d.o.o.</item>
      <item>EXPLORER PROJEKT d.o.o.</item>
      <item>FINA ZAGREB</item>
      <item>RH, MF, Porezna uprava</item>
      <item>Županijsko državno odvjetništvo u Zagrebu</item>
    </derivirana_varijabla>
  </DomainObject.Predmet.SudioniciListNaziv>
  <DomainObject.Predmet.SudioniciListAdressOIB>
    <izvorni_sadrzaj>
      <item>EXPLORER PROJEKT d.o.o., OIB 43279514454, Antuna Heinza 3,10000 Zagreb</item>
      <item>EXPLORER PROJEKT d.o.o., OIB 43279514454, Antuna Heinza 3,10000 Zagreb</item>
      <item>FINA ZAGREB</item>
      <item>RH, MF, Porezna uprava, Av. Dubrovnik 32,10000 Zagreb</item>
      <item>Županijsko državno odvjetništvo u Zagrebu</item>
    </izvorni_sadrzaj>
    <derivirana_varijabla naziv="DomainObject.Predmet.SudioniciListAdressOIB_1">
      <item>EXPLORER PROJEKT d.o.o., OIB 43279514454, Antuna Heinza 3,10000 Zagreb</item>
      <item>EXPLORER PROJEKT d.o.o., OIB 43279514454, Antuna Heinza 3,10000 Zagreb</item>
      <item>FINA ZAGREB</item>
      <item>RH, MF, Porezna uprava, Av. Dubrovnik 32,10000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43279514454</item>
      <item>, OIB 43279514454</item>
      <item>, OIB null</item>
      <item>, OIB null</item>
      <item>, OIB null</item>
    </izvorni_sadrzaj>
    <derivirana_varijabla naziv="DomainObject.Predmet.SudioniciListNazivOIB_1">
      <item>, OIB 43279514454</item>
      <item>, OIB 43279514454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306</properties:Words>
  <properties:Characters>1717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2015-09-10T12:39:00Z</dcterms:created>
  <dc:creator>nribaric</dc:creator>
  <cp:lastModifiedBy>Jadranka Zelić</cp:lastModifiedBy>
  <cp:lastPrinted>2015-09-10T12:39:00Z</cp:lastPrinted>
  <dcterms:modified xmlns:xsi="http://www.w3.org/2001/XMLSchema-instance" xsi:type="dcterms:W3CDTF">2015-09-10T12:39:00Z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