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3a1c" w14:paraId="9293a1c"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8B509A">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4A0316" w:rsidR="004A0316">
      <w:pPr>
        <w:rPr>
          <w:sz w:val="24"/>
          <w:szCs w:val="24"/>
        </w:rPr>
      </w:pP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8A0930"/>
    <w:rsid w:val="008B509A"/>
    <w:rsid w:val="00980FFA"/>
    <w:rsid w:val="009C1AD4"/>
    <w:rsid w:val="00A64805"/>
    <w:rsid w:val="00BC027E"/>
    <w:rsid w:val="00BF32FD"/>
    <w:rsid w:val="00BF45E9"/>
    <w:rsid w:val="00C41B73"/>
    <w:rsid w:val="00D671AF"/>
    <w:rsid w:val="00D80C10"/>
    <w:rsid w:val="00D93ADF"/>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8B509A"/>
    <w:rPr>
      <w:color w:val="808080"/>
      <w:bdr w:space="0" w:sz="0" w:color="auto" w:val="none"/>
      <w:shd w:fill="auto" w:color="auto" w:val="clear"/>
    </w:rPr>
  </w:style>
  <w:style w:customStyle="true" w:styleId="eSPISCCParagraphDefaultFont" w:type="character">
    <w:name w:val="eSPIS_CC_Paragraph Default Font"/>
    <w:basedOn w:val="FontStyle41"/>
    <w:rsid w:val="008B509A"/>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8B509A"/>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B509A"/>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8B509A"/>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8B509A"/>
    <w:rPr>
      <w:color w:val="808080"/>
      <w:bdr w:color="auto" w:space="0" w:sz="0" w:val="none"/>
      <w:shd w:color="auto" w:fill="auto" w:val="clear"/>
    </w:rPr>
  </w:style>
  <w:style w:customStyle="1" w:styleId="eSPISCCParagraphDefaultFont" w:type="character">
    <w:name w:val="eSPIS_CC_Paragraph Default Font"/>
    <w:basedOn w:val="FontStyle41"/>
    <w:rsid w:val="008B509A"/>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8B509A"/>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B509A"/>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8B509A"/>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508DDE-243A-4D47-8645-D5D8345C91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72</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NOVINE društvo s ograničenom odgovornošću za građenje i usluge</vt:lpwstr>
  </prop:property>
  <prop:property name="CC_coloring" pid="4" fmtid="{D5CDD505-2E9C-101B-9397-08002B2CF9AE}">
    <vt:bool>false</vt:bool>
  </prop:property>
  <prop:property name="BrojStranica" pid="5" fmtid="{D5CDD505-2E9C-101B-9397-08002B2CF9AE}">
    <vt:i4>2</vt:i4>
  </prop:property>
</prop:Properties>
</file>