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bedd1" w14:paraId="37bedd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07529A" w:rsidRPr="0007529A">
        <w:t>ŠUJICA GRADNJA d.o.o., Zadar, Nikole Tesle 12/B, OIB: 84489767363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72A02">
        <w:t>25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72A02">
        <w:t>5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07529A" w:rsidRPr="0007529A">
        <w:t>ŠUJICA GRADNJA d.o.o., Zadar, Nikole Tesle 12/B, OIB: 84489767363</w:t>
      </w:r>
      <w:r w:rsidR="00990573">
        <w:t xml:space="preserve">, </w:t>
      </w:r>
      <w:r>
        <w:t xml:space="preserve">na temelju neizvršenih osnova za plaćanje iznosi </w:t>
      </w:r>
      <w:r w:rsidR="0007529A">
        <w:t>21</w:t>
      </w:r>
      <w:r w:rsidR="00990573">
        <w:t>.</w:t>
      </w:r>
      <w:r w:rsidR="0007529A">
        <w:t>216</w:t>
      </w:r>
      <w:r w:rsidR="008F2806">
        <w:t>,</w:t>
      </w:r>
      <w:r w:rsidR="0007529A">
        <w:t>24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07529A">
        <w:t>Marija Mioč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72A02">
        <w:t>5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17A6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07529A">
      <w:t>377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07529A">
      <w:t>377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17A65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AC25A0"/>
    <w:rsid w:val="00B27462"/>
    <w:rsid w:val="00B51EA5"/>
    <w:rsid w:val="00B6399C"/>
    <w:rsid w:val="00B94422"/>
    <w:rsid w:val="00B97C5C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626FA"/>
    <w:rsid w:val="00E6461B"/>
    <w:rsid w:val="00E73553"/>
    <w:rsid w:val="00EA0574"/>
    <w:rsid w:val="00EA56D2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7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ŠUJICA GRADNJA d.o.o. za graditeljstvo trgovinu i poslovne usluge</izvorni_sadrzaj>
    <derivirana_varijabla naziv="DomainObject.Predmet.ProtustrankaFormated_1">  ŠUJICA GRADNJA d.o.o. za graditeljstvo trgovinu i poslovne usluge</derivirana_varijabla>
  </DomainObject.Predmet.ProtustrankaFormated>
  <DomainObject.Predmet.ProtustrankaFormatedOIB>
    <izvorni_sadrzaj>  ŠUJICA GRADNJA d.o.o. za graditeljstvo trgovinu i poslovne usluge, OIB 84489767363</izvorni_sadrzaj>
    <derivirana_varijabla naziv="DomainObject.Predmet.ProtustrankaFormatedOIB_1">  ŠUJICA GRADNJA d.o.o. za graditeljstvo trgovinu i poslovne usluge, OIB 84489767363</derivirana_varijabla>
  </DomainObject.Predmet.ProtustrankaFormatedOIB>
  <DomainObject.Predmet.ProtustrankaFormatedWithAdress>
    <izvorni_sadrzaj> ŠUJICA GRADNJA d.o.o. za graditeljstvo trgovinu i poslovne usluge, Nikole Tesle/12/B, 23000 Zadar</izvorni_sadrzaj>
    <derivirana_varijabla naziv="DomainObject.Predmet.ProtustrankaFormatedWithAdress_1"> ŠUJICA GRADNJA d.o.o. za graditeljstvo trgovinu i poslovne usluge, Nikole Tesle/12/B, 23000 Zadar</derivirana_varijabla>
  </DomainObject.Predmet.ProtustrankaFormatedWithAdress>
  <DomainObject.Predmet.ProtustrankaFormatedWithAdressOIB>
    <izvorni_sadrzaj> ŠUJICA GRADNJA d.o.o. za graditeljstvo trgovinu i poslovne usluge, OIB 84489767363, Nikole Tesle/12/B, 23000 Zadar</izvorni_sadrzaj>
    <derivirana_varijabla naziv="DomainObject.Predmet.ProtustrankaFormatedWithAdressOIB_1"> ŠUJICA GRADNJA d.o.o. za graditeljstvo trgovinu i poslovne usluge, OIB 84489767363, Nikole Tesle/12/B, 23000 Zadar</derivirana_varijabla>
  </DomainObject.Predmet.ProtustrankaFormatedWithAdressOIB>
  <DomainObject.Predmet.ProtustrankaWithAdress>
    <izvorni_sadrzaj>ŠUJICA GRADNJA d.o.o. za graditeljstvo trgovinu i poslovne usluge Nikole Tesle/12/B, 23000 Zadar</izvorni_sadrzaj>
    <derivirana_varijabla naziv="DomainObject.Predmet.ProtustrankaWithAdress_1">ŠUJICA GRADNJA d.o.o. za graditeljstvo trgovinu i poslovne usluge Nikole Tesle/12/B, 23000 Zadar</derivirana_varijabla>
  </DomainObject.Predmet.ProtustrankaWithAdress>
  <DomainObject.Predmet.ProtustrankaWithAdressOIB>
    <izvorni_sadrzaj>ŠUJICA GRADNJA d.o.o. za graditeljstvo trgovinu i poslovne usluge, OIB 84489767363, Nikole Tesle/12/B, 23000 Zadar</izvorni_sadrzaj>
    <derivirana_varijabla naziv="DomainObject.Predmet.ProtustrankaWithAdressOIB_1">ŠUJICA GRADNJA d.o.o. za graditeljstvo trgovinu i poslovne usluge, OIB 84489767363, Nikole Tesle/12/B, 23000 Zadar</derivirana_varijabla>
  </DomainObject.Predmet.ProtustrankaWithAdressOIB>
  <DomainObject.Predmet.ProtustrankaNazivFormated>
    <izvorni_sadrzaj>ŠUJICA GRADNJA d.o.o. za graditeljstvo trgovinu i poslovne usluge</izvorni_sadrzaj>
    <derivirana_varijabla naziv="DomainObject.Predmet.ProtustrankaNazivFormated_1">ŠUJICA GRADNJA d.o.o. za graditeljstvo trgovinu i poslovne usluge</derivirana_varijabla>
  </DomainObject.Predmet.ProtustrankaNazivFormated>
  <DomainObject.Predmet.ProtustrankaNazivFormatedOIB>
    <izvorni_sadrzaj>ŠUJICA GRADNJA d.o.o. za graditeljstvo trgovinu i poslovne usluge, OIB 84489767363</izvorni_sadrzaj>
    <derivirana_varijabla naziv="DomainObject.Predmet.ProtustrankaNazivFormatedOIB_1">ŠUJICA GRADNJA d.o.o. za graditeljstvo trgovinu i poslovne usluge, OIB 84489767363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ŠUJICA GRADNJA d.o.o. za graditeljstvo trgovinu i poslovne usluge</item>
    </izvorni_sadrzaj>
    <derivirana_varijabla naziv="DomainObject.Predmet.ProtuStrankaListFormated_1">
      <item>ŠUJICA GRADNJA d.o.o. za graditeljstvo trgovinu i poslovne usluge</item>
    </derivirana_varijabla>
  </DomainObject.Predmet.ProtuStrankaListFormated>
  <DomainObject.Predmet.ProtuStrankaListFormatedOIB>
    <izvorni_sadrzaj>
      <item>ŠUJICA GRADNJA d.o.o. za graditeljstvo trgovinu i poslovne usluge, OIB 84489767363</item>
    </izvorni_sadrzaj>
    <derivirana_varijabla naziv="DomainObject.Predmet.ProtuStrankaListFormatedOIB_1">
      <item>ŠUJICA GRADNJA d.o.o. za graditeljstvo trgovinu i poslovne usluge, OIB 84489767363</item>
    </derivirana_varijabla>
  </DomainObject.Predmet.ProtuStrankaListFormatedOIB>
  <DomainObject.Predmet.ProtuStrankaListFormatedWithAdress>
    <izvorni_sadrzaj>
      <item>ŠUJICA GRADNJA d.o.o. za graditeljstvo trgovinu i poslovne usluge, Nikole Tesle/12/B, 23000 Zadar</item>
    </izvorni_sadrzaj>
    <derivirana_varijabla naziv="DomainObject.Predmet.ProtuStrankaListFormatedWithAdress_1">
      <item>ŠUJICA GRADNJA d.o.o. za graditeljstvo trgovinu i poslovne usluge, Nikole Tesle/12/B, 23000 Zadar</item>
    </derivirana_varijabla>
  </DomainObject.Predmet.ProtuStrankaListFormatedWithAdress>
  <DomainObject.Predmet.ProtuStrankaListFormatedWithAdressOIB>
    <izvorni_sadrzaj>
      <item>ŠUJICA GRADNJA d.o.o. za graditeljstvo trgovinu i poslovne usluge, OIB 84489767363, Nikole Tesle/12/B, 23000 Zadar</item>
    </izvorni_sadrzaj>
    <derivirana_varijabla naziv="DomainObject.Predmet.ProtuStrankaListFormatedWithAdressOIB_1">
      <item>ŠUJICA GRADNJA d.o.o. za graditeljstvo trgovinu i poslovne usluge, OIB 84489767363, Nikole Tesle/12/B, 23000 Zadar</item>
    </derivirana_varijabla>
  </DomainObject.Predmet.ProtuStrankaListFormatedWithAdressOIB>
  <DomainObject.Predmet.ProtuStrankaListNazivFormated>
    <izvorni_sadrzaj>
      <item>ŠUJICA GRADNJA d.o.o. za graditeljstvo trgovinu i poslovne usluge</item>
    </izvorni_sadrzaj>
    <derivirana_varijabla naziv="DomainObject.Predmet.ProtuStrankaListNazivFormated_1">
      <item>ŠUJICA GRADNJA d.o.o. za graditeljstvo trgovinu i poslovne usluge</item>
    </derivirana_varijabla>
  </DomainObject.Predmet.ProtuStrankaListNazivFormated>
  <DomainObject.Predmet.ProtuStrankaListNazivFormatedOIB>
    <izvorni_sadrzaj>
      <item>ŠUJICA GRADNJA d.o.o. za graditeljstvo trgovinu i poslovne usluge, OIB 84489767363</item>
    </izvorni_sadrzaj>
    <derivirana_varijabla naziv="DomainObject.Predmet.ProtuStrankaListNazivFormatedOIB_1">
      <item>ŠUJICA GRADNJA d.o.o. za graditeljstvo trgovinu i poslovne usluge, OIB 84489767363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ŠUJICA GRADNJA d.o.o. za graditeljstvo trgovinu i poslovne usluge</izvorni_sadrzaj>
    <derivirana_varijabla naziv="DomainObject.Predmet.ProtustrankaIDrugi_1">ŠUJICA GRADNJA d.o.o. za graditeljstvo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ŠUJICA GRADNJA d.o.o. za graditeljstvo trgovinu i poslovne usluge, OIB 84489767363, Nikole Tesle/12/B, 23000 Zadar</izvorni_sadrzaj>
    <derivirana_varijabla naziv="DomainObject.Predmet.ProtustrankaIDrugiAdressOIB_1">ŠUJICA GRADNJA d.o.o. za graditeljstvo trgovinu i poslovne usluge, OIB 84489767363, Nikole Tesle/12/B,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ŠUJICA GRADNJA d.o.o. za graditeljstvo trgovinu i poslovne usluge</item>
    </izvorni_sadrzaj>
    <derivirana_varijabla naziv="DomainObject.Predmet.SudioniciListNaziv_1">
      <item>FINA</item>
      <item>ŠUJICA GRADNJA d.o.o. za graditeljstvo trgovinu i poslovne usluge</item>
    </derivirana_varijabla>
  </DomainObject.Predmet.SudioniciListNaziv>
  <DomainObject.Predmet.SudioniciListAdressOIB>
    <izvorni_sadrzaj>
      <item>FINA, OIB 85821130368</item>
      <item>ŠUJICA GRADNJA d.o.o. za graditeljstvo trgovinu i poslovne usluge, OIB 84489767363, Nikole Tesle/12/B,23000 Zadar</item>
    </izvorni_sadrzaj>
    <derivirana_varijabla naziv="DomainObject.Predmet.SudioniciListAdressOIB_1">
      <item>FINA, OIB 85821130368</item>
      <item>ŠUJICA GRADNJA d.o.o. za graditeljstvo trgovinu i poslovne usluge, OIB 84489767363, Nikole Tesle/12/B,23000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84489767363</item>
    </izvorni_sadrzaj>
    <derivirana_varijabla naziv="DomainObject.Predmet.SudioniciListNazivOIB_1">
      <item>, OIB 85821130368</item>
      <item>, OIB 84489767363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F34BC-7444-4567-9493-C0731E461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1971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2017-09-05T07:26:00Z</dcterms:created>
  <dc:creator>Tina Grgas</dc:creator>
  <cp:lastModifiedBy>wsadmin</cp:lastModifiedBy>
  <cp:lastPrinted>2017-09-05T07:27:00Z</cp:lastPrinted>
  <dcterms:modified xmlns:xsi="http://www.w3.org/2001/XMLSchema-instance" xsi:type="dcterms:W3CDTF">2017-09-05T08:06:00Z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