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04d8" w14:paraId="2c304d8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A0BB8" w:rsidP="00EF020D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VASIANUM d.o.o. FAŽANA, Fažana, Riva 7, OIB: 16569613306</w:t>
      </w:r>
      <w:r w:rsidR="00F75262">
        <w:t>,</w:t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2A0BB8">
        <w:t>VASIANUM d.o.o. FAŽANA, Fažana, Riva 7, OIB: 16569613306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2A0BB8">
        <w:rPr>
          <w:sz w:val="23"/>
          <w:szCs w:val="23"/>
        </w:rPr>
        <w:t>515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C0370D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5221D7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13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2A0BB8">
      <w:t>515/2016-11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C27"/>
    <w:rsid w:val="002F451E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51927"/>
    <w:rsid w:val="00657D46"/>
    <w:rsid w:val="00674902"/>
    <w:rsid w:val="00682F5F"/>
    <w:rsid w:val="00694525"/>
    <w:rsid w:val="006B46E3"/>
    <w:rsid w:val="006C1F1C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1839"/>
    <w:rsid w:val="009D5DC9"/>
    <w:rsid w:val="009D7F32"/>
    <w:rsid w:val="009E63F4"/>
    <w:rsid w:val="009F4E70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C2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C2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C2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C2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C2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C2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C2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C2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VASIANUM d.o.o. FAŽANA</izvorni_sadrzaj>
    <derivirana_varijabla naziv="DomainObject.Predmet.ProtustrankaFormated_1">  VASIANUM d.o.o. FAŽANA</derivirana_varijabla>
  </DomainObject.Predmet.ProtustrankaFormated>
  <DomainObject.Predmet.ProtustrankaFormatedOIB>
    <izvorni_sadrzaj>  VASIANUM d.o.o. FAŽANA, OIB 16569613306</izvorni_sadrzaj>
    <derivirana_varijabla naziv="DomainObject.Predmet.ProtustrankaFormatedOIB_1">  VASIANUM d.o.o. FAŽANA, OIB 16569613306</derivirana_varijabla>
  </DomainObject.Predmet.ProtustrankaFormatedOIB>
  <DomainObject.Predmet.ProtustrankaFormatedWithAdress>
    <izvorni_sadrzaj> VASIANUM d.o.o. FAŽANA, Riva 7, 52100 Fažana</izvorni_sadrzaj>
    <derivirana_varijabla naziv="DomainObject.Predmet.ProtustrankaFormatedWithAdress_1"> VASIANUM d.o.o. FAŽANA, Riva 7, 52100 Fažana</derivirana_varijabla>
  </DomainObject.Predmet.ProtustrankaFormatedWithAdress>
  <DomainObject.Predmet.ProtustrankaFormatedWithAdressOIB>
    <izvorni_sadrzaj> VASIANUM d.o.o. FAŽANA, OIB 16569613306, Riva 7, 52100 Fažana</izvorni_sadrzaj>
    <derivirana_varijabla naziv="DomainObject.Predmet.ProtustrankaFormatedWithAdressOIB_1"> VASIANUM d.o.o. FAŽANA, OIB 16569613306, Riva 7, 52100 Fažana</derivirana_varijabla>
  </DomainObject.Predmet.ProtustrankaFormatedWithAdressOIB>
  <DomainObject.Predmet.ProtustrankaWithAdress>
    <izvorni_sadrzaj>VASIANUM d.o.o. FAŽANA Riva 7, 52100 Fažana</izvorni_sadrzaj>
    <derivirana_varijabla naziv="DomainObject.Predmet.ProtustrankaWithAdress_1">VASIANUM d.o.o. FAŽANA Riva 7, 52100 Fažana</derivirana_varijabla>
  </DomainObject.Predmet.ProtustrankaWithAdress>
  <DomainObject.Predmet.ProtustrankaWithAdressOIB>
    <izvorni_sadrzaj>VASIANUM d.o.o. FAŽANA, OIB 16569613306, Riva 7, 52100 Fažana</izvorni_sadrzaj>
    <derivirana_varijabla naziv="DomainObject.Predmet.ProtustrankaWithAdressOIB_1">VASIANUM d.o.o. FAŽANA, OIB 16569613306, Riva 7, 52100 Fažana</derivirana_varijabla>
  </DomainObject.Predmet.ProtustrankaWithAdressOIB>
  <DomainObject.Predmet.ProtustrankaNazivFormated>
    <izvorni_sadrzaj>VASIANUM d.o.o. FAŽANA</izvorni_sadrzaj>
    <derivirana_varijabla naziv="DomainObject.Predmet.ProtustrankaNazivFormated_1">VASIANUM d.o.o. FAŽANA</derivirana_varijabla>
  </DomainObject.Predmet.ProtustrankaNazivFormated>
  <DomainObject.Predmet.ProtustrankaNazivFormatedOIB>
    <izvorni_sadrzaj>VASIANUM d.o.o. FAŽANA, OIB 16569613306</izvorni_sadrzaj>
    <derivirana_varijabla naziv="DomainObject.Predmet.ProtustrankaNazivFormatedOIB_1">VASIANUM d.o.o. FAŽANA, OIB 16569613306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373505.85</izvorni_sadrzaj>
    <derivirana_varijabla naziv="DomainObject.Predmet.TrenutnaVrijednost_1">373505.85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VASIANUM d.o.o. FAŽANA</item>
    </izvorni_sadrzaj>
    <derivirana_varijabla naziv="DomainObject.Predmet.ProtuStrankaListFormated_1">
      <item>VASIANUM d.o.o. FAŽANA</item>
    </derivirana_varijabla>
  </DomainObject.Predmet.ProtuStrankaListFormated>
  <DomainObject.Predmet.ProtuStrankaListFormatedOIB>
    <izvorni_sadrzaj>
      <item>VASIANUM d.o.o. FAŽANA, OIB 16569613306</item>
    </izvorni_sadrzaj>
    <derivirana_varijabla naziv="DomainObject.Predmet.ProtuStrankaListFormatedOIB_1">
      <item>VASIANUM d.o.o. FAŽANA, OIB 16569613306</item>
    </derivirana_varijabla>
  </DomainObject.Predmet.ProtuStrankaListFormatedOIB>
  <DomainObject.Predmet.ProtuStrankaListFormatedWithAdress>
    <izvorni_sadrzaj>
      <item>VASIANUM d.o.o. FAŽANA, Riva 7, 52100 Fažana</item>
    </izvorni_sadrzaj>
    <derivirana_varijabla naziv="DomainObject.Predmet.ProtuStrankaListFormatedWithAdress_1">
      <item>VASIANUM d.o.o. FAŽANA, Riva 7, 52100 Fažana</item>
    </derivirana_varijabla>
  </DomainObject.Predmet.ProtuStrankaListFormatedWithAdress>
  <DomainObject.Predmet.ProtuStrankaListFormatedWithAdressOIB>
    <izvorni_sadrzaj>
      <item>VASIANUM d.o.o. FAŽANA, OIB 16569613306, Riva 7, 52100 Fažana</item>
    </izvorni_sadrzaj>
    <derivirana_varijabla naziv="DomainObject.Predmet.ProtuStrankaListFormatedWithAdressOIB_1">
      <item>VASIANUM d.o.o. FAŽANA, OIB 16569613306, Riva 7, 52100 Fažana</item>
    </derivirana_varijabla>
  </DomainObject.Predmet.ProtuStrankaListFormatedWithAdressOIB>
  <DomainObject.Predmet.ProtuStrankaListNazivFormated>
    <izvorni_sadrzaj>
      <item>VASIANUM d.o.o. FAŽANA</item>
    </izvorni_sadrzaj>
    <derivirana_varijabla naziv="DomainObject.Predmet.ProtuStrankaListNazivFormated_1">
      <item>VASIANUM d.o.o. FAŽANA</item>
    </derivirana_varijabla>
  </DomainObject.Predmet.ProtuStrankaListNazivFormated>
  <DomainObject.Predmet.ProtuStrankaListNazivFormatedOIB>
    <izvorni_sadrzaj>
      <item>VASIANUM d.o.o. FAŽANA, OIB 16569613306</item>
    </izvorni_sadrzaj>
    <derivirana_varijabla naziv="DomainObject.Predmet.ProtuStrankaListNazivFormatedOIB_1">
      <item>VASIANUM d.o.o. FAŽANA, OIB 16569613306</item>
    </derivirana_varijabla>
  </DomainObject.Predmet.ProtuStrankaListNazivFormatedOIB>
  <DomainObject.Predmet.OstaliListFormated>
    <izvorni_sadrzaj>
      <item>Caterina Malisani</item>
      <item>Nikola Japundžić</item>
    </izvorni_sadrzaj>
    <derivirana_varijabla naziv="DomainObject.Predmet.OstaliListFormated_1">
      <item>Caterina Malisani</item>
      <item>Nikola Japundžić</item>
    </derivirana_varijabla>
  </DomainObject.Predmet.OstaliListFormated>
  <DomainObject.Predmet.OstaliListFormatedOIB>
    <izvorni_sadrzaj>
      <item>Caterina Malisani, OIB 15312827044</item>
      <item>Nikola Japundžić, OIB 80550816181</item>
    </izvorni_sadrzaj>
    <derivirana_varijabla naziv="DomainObject.Predmet.OstaliListFormatedOIB_1">
      <item>Caterina Malisani, OIB 15312827044</item>
      <item>Nikola Japundžić, OIB 80550816181</item>
    </derivirana_varijabla>
  </DomainObject.Predmet.OstaliListFormatedOIB>
  <DomainObject.Predmet.OstaliListFormatedWithAdress>
    <izvorni_sadrzaj>
      <item>Caterina Malisani, Via Dante Alighieri 15, 30026 Portogruaro </item>
      <item>Nikola Japundžić, Ljudevita Posavskog 9, 52100 Pula</item>
    </izvorni_sadrzaj>
    <derivirana_varijabla naziv="DomainObject.Predmet.OstaliListFormatedWithAdress_1">
      <item>Caterina Malisani, Via Dante Alighieri 15, 30026 Portogruaro </item>
      <item>Nikola Japundžić, Ljudevita Posavskog 9, 52100 Pula</item>
    </derivirana_varijabla>
  </DomainObject.Predmet.OstaliListFormatedWithAdress>
  <DomainObject.Predmet.OstaliListFormatedWithAdressOIB>
    <izvorni_sadrzaj>
      <item>Caterina Malisani, OIB 15312827044, Via Dante Alighieri 15, 30026 Portogruaro </item>
      <item>Nikola Japundžić, OIB 80550816181, Ljudevita Posavskog 9, 52100 Pula</item>
    </izvorni_sadrzaj>
    <derivirana_varijabla naziv="DomainObject.Predmet.OstaliListFormatedWithAdressOIB_1">
      <item>Caterina Malisani, OIB 15312827044, Via Dante Alighieri 15, 30026 Portogruaro </item>
      <item>Nikola Japundžić, OIB 80550816181, Ljudevita Posavskog 9, 52100 Pula</item>
    </derivirana_varijabla>
  </DomainObject.Predmet.OstaliListFormatedWithAdressOIB>
  <DomainObject.Predmet.OstaliListNazivFormated>
    <izvorni_sadrzaj>
      <item>Caterina Malisani</item>
      <item>Nikola Japundžić</item>
    </izvorni_sadrzaj>
    <derivirana_varijabla naziv="DomainObject.Predmet.OstaliListNazivFormated_1">
      <item>Caterina Malisani</item>
      <item>Nikola Japundžić</item>
    </derivirana_varijabla>
  </DomainObject.Predmet.OstaliListNazivFormated>
  <DomainObject.Predmet.OstaliListNazivFormatedOIB>
    <izvorni_sadrzaj>
      <item>Caterina Malisani, OIB 15312827044</item>
      <item>Nikola Japundžić, OIB 80550816181</item>
    </izvorni_sadrzaj>
    <derivirana_varijabla naziv="DomainObject.Predmet.OstaliListNazivFormatedOIB_1">
      <item>Caterina Malisani, OIB 15312827044</item>
      <item>Nikola Japundžić, OIB 80550816181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VASIANUM d.o.o. FAŽANA</izvorni_sadrzaj>
    <derivirana_varijabla naziv="DomainObject.Predmet.ProtustrankaIDrugi_1">VASIANUM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VASIANUM d.o.o. FAŽANA, OIB 16569613306, Riva 7, 52100 Fažana</izvorni_sadrzaj>
    <derivirana_varijabla naziv="DomainObject.Predmet.ProtustrankaIDrugiAdressOIB_1">VASIANUM d.o.o. FAŽANA, OIB 16569613306, Riva 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VASIANUM d.o.o. FAŽANA</item>
      <item>Caterina Malisani</item>
      <item>Nikola Japundžić</item>
    </izvorni_sadrzaj>
    <derivirana_varijabla naziv="DomainObject.Predmet.SudioniciListNaziv_1">
      <item>FINANCIJSKA AGENCIJA, RC RIJEKA, PODRUŽNICA PULA, PULA</item>
      <item>VASIANUM d.o.o. FAŽANA</item>
      <item>Caterina Malisani</item>
      <item>Nikola Japundžić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izvorni_sadrzaj>
    <derivirana_varijabla naziv="DomainObject.Predmet.SudioniciListAdressOIB_1"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16569613306</item>
      <item>, OIB 15312827044</item>
      <item>, OIB 80550816181</item>
    </izvorni_sadrzaj>
    <derivirana_varijabla naziv="DomainObject.Predmet.SudioniciListNazivOIB_1">
      <item>, OIB 85821130368</item>
      <item>, OIB 16569613306</item>
      <item>, OIB 15312827044</item>
      <item>, OIB 80550816181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2069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2016-09-13T08:32:00Z</dcterms:created>
  <dc:creator>Jasmina Matika</dc:creator>
  <cp:lastModifiedBy>Sanja Prodan</cp:lastModifiedBy>
  <cp:lastPrinted>2016-09-13T08:34:00Z</cp:lastPrinted>
  <dcterms:modified xmlns:xsi="http://www.w3.org/2001/XMLSchema-instance" xsi:type="dcterms:W3CDTF">2016-09-13T08:34:00Z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