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82e7" w14:paraId="e5282e7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7C4E92">
        <w:t>4</w:t>
      </w:r>
      <w:r w:rsidR="002319E0">
        <w:t>81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2319E0">
        <w:t>KRUNA UGOSTITELJSTVO j.</w:t>
      </w:r>
      <w:r w:rsidR="00087068">
        <w:t>d.o</w:t>
      </w:r>
      <w:r w:rsidR="009A403C">
        <w:t>.o.</w:t>
      </w:r>
      <w:r w:rsidR="000500DB">
        <w:t xml:space="preserve">, </w:t>
      </w:r>
      <w:r>
        <w:t xml:space="preserve">OIB: </w:t>
      </w:r>
      <w:r w:rsidR="002319E0">
        <w:t>02878256240,</w:t>
      </w:r>
      <w:r>
        <w:t xml:space="preserve"> MBS: </w:t>
      </w:r>
      <w:r w:rsidR="00087068">
        <w:t>080</w:t>
      </w:r>
      <w:r w:rsidR="002319E0">
        <w:t>997124</w:t>
      </w:r>
      <w:r w:rsidR="00087068">
        <w:t>,</w:t>
      </w:r>
      <w:r w:rsidR="008A6198">
        <w:t xml:space="preserve"> </w:t>
      </w:r>
      <w:r w:rsidR="002319E0">
        <w:t>Prečec, Vidićeva ulica 10</w:t>
      </w:r>
      <w:r w:rsidR="008A6198">
        <w:t xml:space="preserve">, </w:t>
      </w:r>
      <w:r>
        <w:t xml:space="preserve">temeljem članka 430. Stečajnog zakona („Narodne novine“ 71/15), dana </w:t>
      </w:r>
      <w:r w:rsidR="000500DB">
        <w:t>14</w:t>
      </w:r>
      <w:r w:rsidR="0062512C">
        <w:t xml:space="preserve">.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2319E0">
        <w:t>KRUNA UGOSTITELJSTVO j.d.o.o., OIB: 02878256240, MBS: 080997124, Prečec, Vidićeva ulica 10</w:t>
      </w:r>
      <w:r w:rsidR="00087068">
        <w:t xml:space="preserve">, </w:t>
      </w:r>
      <w:r w:rsidR="00F66CA4">
        <w:t xml:space="preserve">iznosi </w:t>
      </w:r>
      <w:r w:rsidR="00AB1059">
        <w:t>5.605,43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2319E0">
        <w:t>KRUNA UGOSTITELJSTVO j.d.o.o., OIB: 02878256240, MBS: 080997124, Prečec, Vidićeva ulica 10</w:t>
      </w:r>
      <w:r w:rsidR="00087068">
        <w:t xml:space="preserve">, </w:t>
      </w:r>
      <w:r w:rsidR="002319E0">
        <w:t>MARIJAN NOVOSEL-GORNJAK</w:t>
      </w:r>
      <w:r w:rsidR="00DC29BE">
        <w:t>,</w:t>
      </w:r>
      <w:r w:rsidR="00087068">
        <w:t xml:space="preserve"> </w:t>
      </w:r>
      <w:r w:rsidR="001426B9">
        <w:t xml:space="preserve">OIB: </w:t>
      </w:r>
      <w:r w:rsidR="002319E0">
        <w:t>82476442486</w:t>
      </w:r>
      <w:r w:rsidR="00087068">
        <w:t>, direktor,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7C4E92">
        <w:t>4</w:t>
      </w:r>
      <w:r w:rsidR="002319E0">
        <w:t>81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0500DB">
        <w:t>14.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2512C">
        <w:t>5.1.2017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7DD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7DD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D277DD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F3355"/>
    <w:rsid w:val="00201199"/>
    <w:rsid w:val="00202FCB"/>
    <w:rsid w:val="0020458A"/>
    <w:rsid w:val="00214EDB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3151E"/>
    <w:rsid w:val="00832200"/>
    <w:rsid w:val="00853F3A"/>
    <w:rsid w:val="0086311F"/>
    <w:rsid w:val="00883980"/>
    <w:rsid w:val="008974F6"/>
    <w:rsid w:val="008A6198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7DD"/>
    <w:rsid w:val="00D278F1"/>
    <w:rsid w:val="00D37B41"/>
    <w:rsid w:val="00D460CD"/>
    <w:rsid w:val="00D71279"/>
    <w:rsid w:val="00DA435F"/>
    <w:rsid w:val="00DC0A96"/>
    <w:rsid w:val="00DC1827"/>
    <w:rsid w:val="00DC29BE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St-2481/2016-3</izvorni_sadrzaj>
    <derivirana_varijabla naziv="DomainObject.Oznaka_1">St-2481/2016-3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St-2481/2016</izvorni_sadrzaj>
    <derivirana_varijabla naziv="DomainObject.Predmet.OznakaBroj_1">St-2481/2016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KRUNA UGOSTITELJSTVO j.d.o.o.</izvorni_sadrzaj>
    <derivirana_varijabla naziv="DomainObject.Predmet.ProtustrankaFormated_1">  KRUNA UGOSTITELJSTVO j.d.o.o.</derivirana_varijabla>
  </DomainObject.Predmet.ProtustrankaFormated>
  <DomainObject.Predmet.ProtustrankaFormatedOIB>
    <izvorni_sadrzaj>  KRUNA UGOSTITELJSTVO j.d.o.o., OIB 02878256240</izvorni_sadrzaj>
    <derivirana_varijabla naziv="DomainObject.Predmet.ProtustrankaFormatedOIB_1">  KRUNA UGOSTITELJSTVO j.d.o.o., OIB 02878256240</derivirana_varijabla>
  </DomainObject.Predmet.ProtustrankaFormatedOIB>
  <DomainObject.Predmet.ProtustrankaFormatedWithAdress>
    <izvorni_sadrzaj> KRUNA UGOSTITELJSTVO j.d.o.o., Vidićeva ulica 10, 10370 Prečec</izvorni_sadrzaj>
    <derivirana_varijabla naziv="DomainObject.Predmet.ProtustrankaFormatedWithAdress_1"> KRUNA UGOSTITELJSTVO j.d.o.o., Vidićeva ulica 10, 10370 Prečec</derivirana_varijabla>
  </DomainObject.Predmet.ProtustrankaFormatedWithAdress>
  <DomainObject.Predmet.ProtustrankaFormatedWithAdressOIB>
    <izvorni_sadrzaj> KRUNA UGOSTITELJSTVO j.d.o.o., OIB 02878256240, Vidićeva ulica 10, 10370 Prečec</izvorni_sadrzaj>
    <derivirana_varijabla naziv="DomainObject.Predmet.ProtustrankaFormatedWithAdressOIB_1"> KRUNA UGOSTITELJSTVO j.d.o.o., OIB 02878256240, Vidićeva ulica 10, 10370 Prečec</derivirana_varijabla>
  </DomainObject.Predmet.ProtustrankaFormatedWithAdressOIB>
  <DomainObject.Predmet.ProtustrankaWithAdress>
    <izvorni_sadrzaj>KRUNA UGOSTITELJSTVO j.d.o.o. Vidićeva ulica 10, 10370 Prečec</izvorni_sadrzaj>
    <derivirana_varijabla naziv="DomainObject.Predmet.ProtustrankaWithAdress_1">KRUNA UGOSTITELJSTVO j.d.o.o. Vidićeva ulica 10, 10370 Prečec</derivirana_varijabla>
  </DomainObject.Predmet.ProtustrankaWithAdress>
  <DomainObject.Predmet.ProtustrankaWithAdressOIB>
    <izvorni_sadrzaj>KRUNA UGOSTITELJSTVO j.d.o.o., OIB 02878256240, Vidićeva ulica 10, 10370 Prečec</izvorni_sadrzaj>
    <derivirana_varijabla naziv="DomainObject.Predmet.ProtustrankaWithAdressOIB_1">KRUNA UGOSTITELJSTVO j.d.o.o., OIB 02878256240, Vidićeva ulica 10, 10370 Prečec</derivirana_varijabla>
  </DomainObject.Predmet.ProtustrankaWithAdressOIB>
  <DomainObject.Predmet.ProtustrankaNazivFormated>
    <izvorni_sadrzaj>KRUNA UGOSTITELJSTVO j.d.o.o.</izvorni_sadrzaj>
    <derivirana_varijabla naziv="DomainObject.Predmet.ProtustrankaNazivFormated_1">KRUNA UGOSTITELJSTVO j.d.o.o.</derivirana_varijabla>
  </DomainObject.Predmet.ProtustrankaNazivFormated>
  <DomainObject.Predmet.ProtustrankaNazivFormatedOIB>
    <izvorni_sadrzaj>KRUNA UGOSTITELJSTVO j.d.o.o., OIB 02878256240</izvorni_sadrzaj>
    <derivirana_varijabla naziv="DomainObject.Predmet.ProtustrankaNazivFormatedOIB_1">KRUNA UGOSTITELJSTVO j.d.o.o., OIB 02878256240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Trg svibanjskih žrtava 1995. br.1, 10000 Zagreb</izvorni_sadrzaj>
    <derivirana_varijabla naziv="DomainObject.Predmet.StrankaFormatedWithAdress_1"> FINA  Regionalni centar Zagreb, Trg svibanjskih žrtava 1995. br.1, 10000 Zagreb</derivirana_varijabla>
  </DomainObject.Predmet.StrankaFormatedWithAdress>
  <DomainObject.Predmet.StrankaFormatedWithAdressOIB>
    <izvorni_sadrzaj> FINA  Regionalni centar Zagreb, OIB 85821130368, Trg svibanjskih žrtava 1995. br.1, 10000 Zagreb</izvorni_sadrzaj>
    <derivirana_varijabla naziv="DomainObject.Predmet.StrankaFormatedWithAdressOIB_1"> FINA  Regionalni centar Zagreb, OIB 85821130368, Trg svibanjskih žrtava 1995. br.1, 10000 Zagreb</derivirana_varijabla>
  </DomainObject.Predmet.StrankaFormatedWithAdressOIB>
  <DomainObject.Predmet.StrankaWithAdress>
    <izvorni_sadrzaj>FINA  Regionalni centar Zagreb Trg svibanjskih žrtava 1995. br.1,10000 Zagreb</izvorni_sadrzaj>
    <derivirana_varijabla naziv="DomainObject.Predmet.StrankaWithAdress_1">FINA  Regionalni centar Zagreb Trg svibanjskih žrtava 1995. br.1,10000 Zagreb</derivirana_varijabla>
  </DomainObject.Predmet.StrankaWithAdress>
  <DomainObject.Predmet.StrankaWithAdressOIB>
    <izvorni_sadrzaj>FINA  Regionalni centar Zagreb, OIB 85821130368, Trg svibanjskih žrtava 1995. br.1,10000 Zagreb</izvorni_sadrzaj>
    <derivirana_varijabla naziv="DomainObject.Predmet.StrankaWithAdressOIB_1">FINA  Regionalni centar Zagreb, OIB 85821130368, Trg svibanjskih žrtava 1995. br.1,10000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Trg svibanjskih žrtava 1995. br.1, 10000 Zagreb</item>
    </izvorni_sadrzaj>
    <derivirana_varijabla naziv="DomainObject.Predmet.StrankaListFormatedWithAdress_1">
      <item>FINA  Regionalni centar Zagreb, Trg svibanjskih žrtava 1995. br.1, 10000 Zagreb</item>
    </derivirana_varijabla>
  </DomainObject.Predmet.StrankaListFormatedWithAdress>
  <DomainObject.Predmet.StrankaListFormatedWithAdressOIB>
    <izvorni_sadrzaj>
      <item>FINA  Regionalni centar Zagreb, OIB 85821130368, Trg svibanjskih žrtava 1995. br.1, 10000 Zagreb</item>
    </izvorni_sadrzaj>
    <derivirana_varijabla naziv="DomainObject.Predmet.StrankaListFormatedWithAdressOIB_1">
      <item>FINA  Regionalni centar Zagreb, OIB 85821130368, Trg svibanjskih žrtava 1995. br.1,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KRUNA UGOSTITELJSTVO j.d.o.o.</item>
    </izvorni_sadrzaj>
    <derivirana_varijabla naziv="DomainObject.Predmet.ProtuStrankaListFormated_1">
      <item>KRUNA UGOSTITELJSTVO j.d.o.o.</item>
    </derivirana_varijabla>
  </DomainObject.Predmet.ProtuStrankaListFormated>
  <DomainObject.Predmet.ProtuStrankaListFormatedOIB>
    <izvorni_sadrzaj>
      <item>KRUNA UGOSTITELJSTVO j.d.o.o., OIB 02878256240</item>
    </izvorni_sadrzaj>
    <derivirana_varijabla naziv="DomainObject.Predmet.ProtuStrankaListFormatedOIB_1">
      <item>KRUNA UGOSTITELJSTVO j.d.o.o., OIB 02878256240</item>
    </derivirana_varijabla>
  </DomainObject.Predmet.ProtuStrankaListFormatedOIB>
  <DomainObject.Predmet.ProtuStrankaListFormatedWithAdress>
    <izvorni_sadrzaj>
      <item>KRUNA UGOSTITELJSTVO j.d.o.o., Vidićeva ulica 10, 10370 Prečec</item>
    </izvorni_sadrzaj>
    <derivirana_varijabla naziv="DomainObject.Predmet.ProtuStrankaListFormatedWithAdress_1">
      <item>KRUNA UGOSTITELJSTVO j.d.o.o., Vidićeva ulica 10, 10370 Prečec</item>
    </derivirana_varijabla>
  </DomainObject.Predmet.ProtuStrankaListFormatedWithAdress>
  <DomainObject.Predmet.ProtuStrankaListFormatedWithAdressOIB>
    <izvorni_sadrzaj>
      <item>KRUNA UGOSTITELJSTVO j.d.o.o., OIB 02878256240, Vidićeva ulica 10, 10370 Prečec</item>
    </izvorni_sadrzaj>
    <derivirana_varijabla naziv="DomainObject.Predmet.ProtuStrankaListFormatedWithAdressOIB_1">
      <item>KRUNA UGOSTITELJSTVO j.d.o.o., OIB 02878256240, Vidićeva ulica 10, 10370 Prečec</item>
    </derivirana_varijabla>
  </DomainObject.Predmet.ProtuStrankaListFormatedWithAdressOIB>
  <DomainObject.Predmet.ProtuStrankaListNazivFormated>
    <izvorni_sadrzaj>
      <item>KRUNA UGOSTITELJSTVO j.d.o.o.</item>
    </izvorni_sadrzaj>
    <derivirana_varijabla naziv="DomainObject.Predmet.ProtuStrankaListNazivFormated_1">
      <item>KRUNA UGOSTITELJSTVO j.d.o.o.</item>
    </derivirana_varijabla>
  </DomainObject.Predmet.ProtuStrankaListNazivFormated>
  <DomainObject.Predmet.ProtuStrankaListNazivFormatedOIB>
    <izvorni_sadrzaj>
      <item>KRUNA UGOSTITELJSTVO j.d.o.o., OIB 02878256240</item>
    </izvorni_sadrzaj>
    <derivirana_varijabla naziv="DomainObject.Predmet.ProtuStrankaListNazivFormatedOIB_1">
      <item>KRUNA UGOSTITELJSTVO j.d.o.o., OIB 02878256240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St-2481/2016-3</izvorni_sadrzaj>
    <derivirana_varijabla naziv="DomainObject.PoslovniBrojDokumenta_1">St-2481/2016-3</derivirana_varijabla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KRUNA UGOSTITELJSTVO j.d.o.o.</izvorni_sadrzaj>
    <derivirana_varijabla naziv="DomainObject.Predmet.ProtustrankaIDrugi_1">KRUNA UGOSTITELJSTVO j.d.o.o.</derivirana_varijabla>
  </DomainObject.Predmet.ProtustrankaIDrugi>
  <DomainObject.Predmet.StrankaIDrugiAdressOIB>
    <izvorni_sadrzaj>FINA  Regionalni centar Zagreb, OIB 85821130368, Trg svibanjskih žrtava 1995. br.1, 10000 Zagreb</izvorni_sadrzaj>
    <derivirana_varijabla naziv="DomainObject.Predmet.StrankaIDrugiAdressOIB_1">FINA  Regionalni centar Zagreb, OIB 85821130368, Trg svibanjskih žrtava 1995. br.1, 10000 Zagreb</derivirana_varijabla>
  </DomainObject.Predmet.StrankaIDrugiAdressOIB>
  <DomainObject.Predmet.ProtustrankaIDrugiAdressOIB>
    <izvorni_sadrzaj>KRUNA UGOSTITELJSTVO j.d.o.o., OIB 02878256240, Vidićeva ulica 10, 10370 Prečec</izvorni_sadrzaj>
    <derivirana_varijabla naziv="DomainObject.Predmet.ProtustrankaIDrugiAdressOIB_1">KRUNA UGOSTITELJSTVO j.d.o.o., OIB 02878256240, Vidićeva ulica 10, 10370 Prečec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KRUNA UGOSTITELJSTVO j.d.o.o.</item>
      <item>FINA  Regionalni centar Zagreb</item>
    </izvorni_sadrzaj>
    <derivirana_varijabla naziv="DomainObject.Predmet.SudioniciListNaziv_1">
      <item>KRUNA UGOSTITELJSTVO j.d.o.o.</item>
      <item>FINA  Regionalni centar Zagreb</item>
    </derivirana_varijabla>
  </DomainObject.Predmet.SudioniciListNaziv>
  <DomainObject.Predmet.SudioniciListAdressOIB>
    <izvorni_sadrzaj>
      <item>KRUNA UGOSTITELJSTVO j.d.o.o., OIB 02878256240, Vidićeva ulica 10,10370 Prečec</item>
      <item>FINA  Regionalni centar Zagreb, OIB 85821130368, Trg svibanjskih žrtava 1995. br.1,10000 Zagreb</item>
    </izvorni_sadrzaj>
    <derivirana_varijabla naziv="DomainObject.Predmet.SudioniciListAdressOIB_1">
      <item>KRUNA UGOSTITELJSTVO j.d.o.o., OIB 02878256240, Vidićeva ulica 10,10370 Prečec</item>
      <item>FINA 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02878256240</item>
      <item>, OIB 85821130368</item>
    </izvorni_sadrzaj>
    <derivirana_varijabla naziv="DomainObject.Predmet.SudioniciListNazivOIB_1">
      <item>, OIB 02878256240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2031</properties:Characters>
  <properties:Lines>51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2016-11-14T13:09:00Z</dcterms:created>
  <dc:creator>Snježana Andrijanić</dc:creator>
  <cp:lastModifiedBy>Snježana Andrijanić</cp:lastModifiedBy>
  <cp:lastPrinted>2016-11-14T13:08:00Z</cp:lastPrinted>
  <dcterms:modified xmlns:xsi="http://www.w3.org/2001/XMLSchema-instance" xsi:type="dcterms:W3CDTF">2016-11-14T13:09:00Z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St-2481/2016-3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