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db4f" w14:paraId="f9edb4f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A91E5E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05061B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AKADEMSKI RAGBI KLUB MLADOST, iz Zagreba, N. Tesle 10, OIB 49142796892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5061B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05061B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AKADEMSKI RAGBI KLUB MLADOST, iz Zagreba, N. Tesle 10, OIB 49142796892.</w:t>
      </w:r>
    </w:p>
    <w:p w:rsidRDefault="0005061B" w:rsidP="0005061B" w:rsidR="0005061B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>e u neprekidnom razdoblju od 190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>6.059,02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C5DFD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8C5DFD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C5DFD" w:rsidP="008C5DFD" w:rsidR="008C5D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DFD" w:rsidP="008C5DFD" w:rsidR="008C5D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8C5DFD" w:rsidP="008C5DFD" w:rsidR="008C5DFD" w:rsidRPr="008C5D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484">
          <w:rPr>
            <w:noProof/>
          </w:rPr>
          <w:t>1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81. St-1059/2016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321283"/>
    <w:rsid w:val="00492E13"/>
    <w:rsid w:val="004A66FD"/>
    <w:rsid w:val="008C5DFD"/>
    <w:rsid w:val="009037B9"/>
    <w:rsid w:val="00954738"/>
    <w:rsid w:val="00A91E5E"/>
    <w:rsid w:val="00AF0484"/>
    <w:rsid w:val="00CC03F5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AF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AF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AKADEMSKI RAGBI KLUB MLADOST</izvorni_sadrzaj>
    <derivirana_varijabla naziv="DomainObject.Predmet.ProtustrankaFormated_1">  ŽENSKI AKADEMSKI RAGBI KLUB MLADOST</derivirana_varijabla>
  </DomainObject.Predmet.ProtustrankaFormated>
  <DomainObject.Predmet.ProtustrankaFormatedOIB>
    <izvorni_sadrzaj>  ŽENSKI AKADEMSKI RAGBI KLUB MLADOST, OIB 49142796892</izvorni_sadrzaj>
    <derivirana_varijabla naziv="DomainObject.Predmet.ProtustrankaFormatedOIB_1">  ŽENSKI AKADEMSKI RAGBI KLUB MLADOST, OIB 49142796892</derivirana_varijabla>
  </DomainObject.Predmet.ProtustrankaFormatedOIB>
  <DomainObject.Predmet.ProtustrankaFormatedWithAdress>
    <izvorni_sadrzaj> ŽENSKI AKADEMSKI RAGBI KLUB MLADOST, Nikole Tesle 10, 10000 Zagreb</izvorni_sadrzaj>
    <derivirana_varijabla naziv="DomainObject.Predmet.ProtustrankaFormatedWithAdress_1"> ŽENSKI AKADEMSKI RAGBI KLUB MLADOST, Nikole Tesle 10, 10000 Zagreb</derivirana_varijabla>
  </DomainObject.Predmet.ProtustrankaFormatedWithAdress>
  <DomainObject.Predmet.ProtustrankaFormatedWithAdressOIB>
    <izvorni_sadrzaj> ŽENSKI AKADEMSKI RAGBI KLUB MLADOST, OIB 49142796892, Nikole Tesle 10, 10000 Zagreb</izvorni_sadrzaj>
    <derivirana_varijabla naziv="DomainObject.Predmet.ProtustrankaFormatedWithAdressOIB_1"> ŽENSKI AKADEMSKI RAGBI KLUB MLADOST, OIB 49142796892, Nikole Tesle 10, 10000 Zagreb</derivirana_varijabla>
  </DomainObject.Predmet.ProtustrankaFormatedWithAdressOIB>
  <DomainObject.Predmet.ProtustrankaWithAdress>
    <izvorni_sadrzaj>ŽENSKI AKADEMSKI RAGBI KLUB MLADOST Nikole Tesle 10, 10000 Zagreb</izvorni_sadrzaj>
    <derivirana_varijabla naziv="DomainObject.Predmet.ProtustrankaWithAdress_1">ŽENSKI AKADEMSKI RAGBI KLUB MLADOST Nikole Tesle 10, 10000 Zagreb</derivirana_varijabla>
  </DomainObject.Predmet.ProtustrankaWithAdress>
  <DomainObject.Predmet.ProtustrankaWithAdressOIB>
    <izvorni_sadrzaj>ŽENSKI AKADEMSKI RAGBI KLUB MLADOST, OIB 49142796892, Nikole Tesle 10, 10000 Zagreb</izvorni_sadrzaj>
    <derivirana_varijabla naziv="DomainObject.Predmet.ProtustrankaWithAdressOIB_1">ŽENSKI AKADEMSKI RAGBI KLUB MLADOST, OIB 49142796892, Nikole Tesle 10, 10000 Zagreb</derivirana_varijabla>
  </DomainObject.Predmet.ProtustrankaWithAdressOIB>
  <DomainObject.Predmet.ProtustrankaNazivFormated>
    <izvorni_sadrzaj>ŽENSKI AKADEMSKI RAGBI KLUB MLADOST</izvorni_sadrzaj>
    <derivirana_varijabla naziv="DomainObject.Predmet.ProtustrankaNazivFormated_1">ŽENSKI AKADEMSKI RAGBI KLUB MLADOST</derivirana_varijabla>
  </DomainObject.Predmet.ProtustrankaNazivFormated>
  <DomainObject.Predmet.ProtustrankaNazivFormatedOIB>
    <izvorni_sadrzaj>ŽENSKI AKADEMSKI RAGBI KLUB MLADOST, OIB 49142796892</izvorni_sadrzaj>
    <derivirana_varijabla naziv="DomainObject.Predmet.ProtustrankaNazivFormatedOIB_1">ŽENSKI AKADEMSKI RAGBI KLUB MLADOST, OIB 49142796892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AKADEMSKI RAGBI KLUB MLADOST</item>
    </izvorni_sadrzaj>
    <derivirana_varijabla naziv="DomainObject.Predmet.ProtuStrankaListFormated_1">
      <item>ŽENSKI AKADEMSKI RAGBI KLUB MLADOST</item>
    </derivirana_varijabla>
  </DomainObject.Predmet.ProtuStrankaListFormated>
  <DomainObject.Predmet.ProtuStrankaListFormatedOIB>
    <izvorni_sadrzaj>
      <item>ŽENSKI AKADEMSKI RAGBI KLUB MLADOST, OIB 49142796892</item>
    </izvorni_sadrzaj>
    <derivirana_varijabla naziv="DomainObject.Predmet.ProtuStrankaListFormatedOIB_1">
      <item>ŽENSKI AKADEMSKI RAGBI KLUB MLADOST, OIB 49142796892</item>
    </derivirana_varijabla>
  </DomainObject.Predmet.ProtuStrankaListFormatedOIB>
  <DomainObject.Predmet.ProtuStrankaListFormatedWithAdress>
    <izvorni_sadrzaj>
      <item>ŽENSKI AKADEMSKI RAGBI KLUB MLADOST, Nikole Tesle 10, 10000 Zagreb</item>
    </izvorni_sadrzaj>
    <derivirana_varijabla naziv="DomainObject.Predmet.ProtuStrankaListFormatedWithAdress_1">
      <item>ŽENSKI AKADEMSKI RAGBI KLUB MLADOST, Nikole Tesle 10, 10000 Zagreb</item>
    </derivirana_varijabla>
  </DomainObject.Predmet.ProtuStrankaListFormatedWithAdress>
  <DomainObject.Predmet.ProtuStrankaListFormatedWithAdressOIB>
    <izvorni_sadrzaj>
      <item>ŽENSKI AKADEMSKI RAGBI KLUB MLADOST, OIB 49142796892, Nikole Tesle 10, 10000 Zagreb</item>
    </izvorni_sadrzaj>
    <derivirana_varijabla naziv="DomainObject.Predmet.ProtuStrankaListFormatedWithAdressOIB_1">
      <item>ŽENSKI AKADEMSKI RAGBI KLUB MLADOST, OIB 49142796892, Nikole Tesle 10, 10000 Zagreb</item>
    </derivirana_varijabla>
  </DomainObject.Predmet.ProtuStrankaListFormatedWithAdressOIB>
  <DomainObject.Predmet.ProtuStrankaListNazivFormated>
    <izvorni_sadrzaj>
      <item>ŽENSKI AKADEMSKI RAGBI KLUB MLADOST</item>
    </izvorni_sadrzaj>
    <derivirana_varijabla naziv="DomainObject.Predmet.ProtuStrankaListNazivFormated_1">
      <item>ŽENSKI AKADEMSKI RAGBI KLUB MLADOST</item>
    </derivirana_varijabla>
  </DomainObject.Predmet.ProtuStrankaListNazivFormated>
  <DomainObject.Predmet.ProtuStrankaListNazivFormatedOIB>
    <izvorni_sadrzaj>
      <item>ŽENSKI AKADEMSKI RAGBI KLUB MLADOST, OIB 49142796892</item>
    </izvorni_sadrzaj>
    <derivirana_varijabla naziv="DomainObject.Predmet.ProtuStrankaListNazivFormatedOIB_1">
      <item>ŽENSKI AKADEMSKI RAGBI KLUB MLADOST, OIB 49142796892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AKADEMSKI RAGBI KLUB MLADOST</izvorni_sadrzaj>
    <derivirana_varijabla naziv="DomainObject.Predmet.ProtustrankaIDrugi_1">ŽENSKI AKADEMSKI RAGBI KLUB MLADOST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ŽENSKI AKADEMSKI RAGBI KLUB MLADOST, OIB 49142796892, Nikole Tesle 10, 10000 Zagreb</izvorni_sadrzaj>
    <derivirana_varijabla naziv="DomainObject.Predmet.ProtustrankaIDrugiAdressOIB_1">ŽENSKI AKADEMSKI RAGBI KLUB MLADOST, OIB 49142796892, Nikole Tesle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AKADEMSKI RAGBI KLUB MLADOST</item>
    </izvorni_sadrzaj>
    <derivirana_varijabla naziv="DomainObject.Predmet.SudioniciListNaziv_1">
      <item>FINA Regionalni centar Zagreb</item>
      <item>ŽENSKI AKADEMSKI RAGBI KLUB MLADOST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ŽENSKI AKADEMSKI RAGBI KLUB MLADOST, OIB 49142796892, Nikole Tesle 10,10000 Zagreb</item>
    </izvorni_sadrzaj>
    <derivirana_varijabla naziv="DomainObject.Predmet.SudioniciListAdressOIB_1">
      <item>FINA Regionalni centar Zagreb, OIB 85821130368, Trg svibanjskih žrtava 1995. br. 1,10000 Zagreb</item>
      <item>ŽENSKI AKADEMSKI RAGBI KLUB MLADOST, OIB 49142796892, Nikole Tesle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49142796892</item>
    </izvorni_sadrzaj>
    <derivirana_varijabla naziv="DomainObject.Predmet.SudioniciListNazivOIB_1">
      <item>, OIB 85821130368</item>
      <item>, OIB 49142796892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1898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2016-07-05T07:40:00Z</dcterms:created>
  <dc:creator>Mario Žišković</dc:creator>
  <cp:lastModifiedBy>Lidija Klinčić</cp:lastModifiedBy>
  <cp:lastPrinted>2016-07-05T07:41:00Z</cp:lastPrinted>
  <dcterms:modified xmlns:xsi="http://www.w3.org/2001/XMLSchema-instance" xsi:type="dcterms:W3CDTF">2016-07-05T07:43:00Z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