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399c" w14:paraId="262399c" w:rsidRDefault="001126E6" w:rsidP="00910611" w:rsidR="00E057A2" w:rsidRPr="00320C9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20C96">
        <w:rPr>
          <w:rFonts w:hAnsi="Times New Roman" w:ascii="Times New Roman"/>
          <w:b w:val="false"/>
        </w:rPr>
        <w:t xml:space="preserve">  </w:t>
      </w:r>
      <w:r w:rsidR="00E057A2" w:rsidRPr="00320C96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320C96">
      <w:pPr>
        <w:rPr>
          <w:rFonts w:hAnsi="Times New Roman" w:ascii="Times New Roman"/>
          <w:b w:val="false"/>
        </w:rPr>
      </w:pPr>
      <w:r w:rsidRPr="00320C96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320C96">
      <w:pPr>
        <w:rPr>
          <w:rFonts w:hAnsi="Times New Roman" w:ascii="Times New Roman"/>
          <w:b w:val="false"/>
        </w:rPr>
      </w:pPr>
      <w:r w:rsidRPr="00320C96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320C96">
      <w:pPr>
        <w:rPr>
          <w:rFonts w:eastAsia="MS Mincho" w:hAnsi="Times New Roman" w:ascii="Times New Roman"/>
          <w:b w:val="false"/>
        </w:rPr>
      </w:pPr>
      <w:r w:rsidRPr="00320C96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320C96">
      <w:pPr>
        <w:rPr>
          <w:rFonts w:hAnsi="Times New Roman" w:ascii="Times New Roman"/>
          <w:b w:val="false"/>
        </w:rPr>
      </w:pPr>
    </w:p>
    <w:p w:rsidRDefault="004673F3" w:rsidP="00BD0EF5" w:rsidR="00BD0EF5">
      <w:pPr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      </w:t>
      </w:r>
      <w:r w:rsidR="00BD0EF5">
        <w:rPr>
          <w:rFonts w:hAnsi="Times New Roman" w:ascii="Times New Roman"/>
          <w:b w:val="false"/>
        </w:rPr>
        <w:t xml:space="preserve">           </w:t>
      </w:r>
    </w:p>
    <w:p w:rsidRDefault="00BD0EF5" w:rsidP="00BD0EF5" w:rsidR="00BD0EF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E P U B L I K A   H R V A T S K A</w:t>
      </w:r>
    </w:p>
    <w:p w:rsidRDefault="00BD0EF5" w:rsidP="00BD0EF5" w:rsidR="00BD0EF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 A K L J U Č A K </w:t>
      </w:r>
    </w:p>
    <w:p w:rsidRDefault="00BD0EF5" w:rsidP="00BD0EF5" w:rsidR="00BD0EF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BD0EF5" w:rsidP="00BD0EF5" w:rsidR="00BD0EF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Rijeci, po sucu Veri Jelenović, u nastavljanju  postupka radi naknadne diobe stečajne mase iza A. D. R. O. društvo s ograničenom odgovornošću za trgovinu i promet nekretninama u stečaju Rijeka, Rastočine 3, OIB: 92571670469, na temelju čl.247. st.3. u vezi sa čl.441. st. 2. Stečajnog zakona (NN 71/15, 104/17), dana 5. listopada 2018.</w:t>
      </w:r>
    </w:p>
    <w:p w:rsidRDefault="00BD0EF5" w:rsidP="00BD0EF5" w:rsidR="00BD0EF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 a k l j u č i o    j e </w:t>
      </w:r>
    </w:p>
    <w:p w:rsidRDefault="00BD0EF5" w:rsidP="00BD0EF5" w:rsidR="00BD0EF5">
      <w:pPr>
        <w:jc w:val="both"/>
        <w:rPr>
          <w:rFonts w:hAnsi="Times New Roman" w:ascii="Times New Roman"/>
          <w:b w:val="false"/>
        </w:rPr>
      </w:pPr>
    </w:p>
    <w:p w:rsidRDefault="00BD0EF5" w:rsidP="00BD0EF5" w:rsidR="00BD0EF5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 Utvrđena vrijednost nekretnine stečajnog dužnika upisane u zemljišnim knjigama Općinskog suda u Rijeci, zemljišnoknjižni odjel Krk, k.č.br. 6216/</w:t>
      </w:r>
      <w:r w:rsidR="005C09B7">
        <w:rPr>
          <w:rFonts w:hAnsi="Times New Roman" w:ascii="Times New Roman"/>
          <w:b w:val="false"/>
        </w:rPr>
        <w:t>2</w:t>
      </w:r>
      <w:r>
        <w:rPr>
          <w:rFonts w:hAnsi="Times New Roman" w:ascii="Times New Roman"/>
          <w:b w:val="false"/>
        </w:rPr>
        <w:t xml:space="preserve"> u naravi pašnjak  površine 5</w:t>
      </w:r>
      <w:r w:rsidR="005C09B7">
        <w:rPr>
          <w:rFonts w:hAnsi="Times New Roman" w:ascii="Times New Roman"/>
          <w:b w:val="false"/>
        </w:rPr>
        <w:t>41</w:t>
      </w:r>
      <w:r>
        <w:rPr>
          <w:rFonts w:hAnsi="Times New Roman" w:ascii="Times New Roman"/>
          <w:b w:val="false"/>
        </w:rPr>
        <w:t xml:space="preserve"> m2, upisano u zk. ul. br. 3714 Katastarska općina: 316008, SOLINE, iznosi  </w:t>
      </w:r>
      <w:r w:rsidR="005C09B7">
        <w:rPr>
          <w:rFonts w:hAnsi="Times New Roman" w:ascii="Times New Roman"/>
          <w:b w:val="false"/>
          <w:color w:val="000000"/>
        </w:rPr>
        <w:t>195</w:t>
      </w:r>
      <w:r>
        <w:rPr>
          <w:rFonts w:hAnsi="Times New Roman" w:ascii="Times New Roman"/>
          <w:b w:val="false"/>
          <w:color w:val="000000"/>
        </w:rPr>
        <w:t xml:space="preserve">.000,00 </w:t>
      </w:r>
      <w:r>
        <w:rPr>
          <w:rFonts w:hAnsi="Times New Roman" w:ascii="Times New Roman"/>
          <w:b w:val="false"/>
        </w:rPr>
        <w:t xml:space="preserve">kn.  </w:t>
      </w:r>
    </w:p>
    <w:p w:rsidRDefault="00BD0EF5" w:rsidP="00BD0EF5" w:rsidR="00BD0EF5">
      <w:pPr>
        <w:ind w:left="1080"/>
        <w:jc w:val="both"/>
        <w:rPr>
          <w:rFonts w:hAnsi="Times New Roman" w:ascii="Times New Roman"/>
          <w:b w:val="false"/>
        </w:rPr>
      </w:pPr>
    </w:p>
    <w:p w:rsidRDefault="00BD0EF5" w:rsidP="00BD0EF5" w:rsidR="00BD0EF5">
      <w:pPr>
        <w:ind w:firstLine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>II. Prodaju nekretnine iz točke I. zaključka provodi Financijska agencija elektroničkom javnom dražbom uz odgovarajuću primjenu pravila ovršnoga postupka o ovrsi na nekretnini.</w:t>
      </w:r>
    </w:p>
    <w:p w:rsidRDefault="00BD0EF5" w:rsidP="00BD0EF5" w:rsidR="00BD0EF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</w:p>
    <w:p w:rsidRDefault="00BD0EF5" w:rsidP="00BD0EF5" w:rsidR="00BD0EF5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III. Ovaj zaključak bit će objavljen na mrežnoj stranici e-Oglasne ploče suda, te na  stranicama web-stečaj  i web stranici Financijske agencije.  </w:t>
      </w:r>
    </w:p>
    <w:p w:rsidRDefault="00BD0EF5" w:rsidP="00BD0EF5" w:rsidR="00BD0EF5">
      <w:pPr>
        <w:jc w:val="both"/>
        <w:rPr>
          <w:rFonts w:hAnsi="Times New Roman" w:ascii="Times New Roman"/>
          <w:b w:val="false"/>
        </w:rPr>
      </w:pPr>
    </w:p>
    <w:p w:rsidRDefault="00BD0EF5" w:rsidP="00BD0EF5" w:rsidR="00BD0EF5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IV. Uvjeti prodaje:</w:t>
      </w:r>
    </w:p>
    <w:p w:rsidRDefault="00BD0EF5" w:rsidP="00BD0EF5" w:rsidR="00BD0EF5">
      <w:pPr>
        <w:ind w:left="284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prodaje se nekretnina označena u točki I. izreke upisana u </w:t>
      </w:r>
      <w:r w:rsidR="005C09B7" w:rsidRPr="005C09B7">
        <w:rPr>
          <w:rFonts w:hAnsi="Times New Roman" w:ascii="Times New Roman"/>
          <w:b w:val="false"/>
        </w:rPr>
        <w:t>zemljišnim knjigama Općinskog suda u Rijeci, zemljišnoknjižni odjel Krk, k.č.br. 6216/2 u naravi pašnjak  površine 541 m2, upisano u zk. ul. br. 3714 Katastarska općina: 316008, SOLINE</w:t>
      </w:r>
      <w:r>
        <w:rPr>
          <w:rFonts w:hAnsi="Times New Roman" w:ascii="Times New Roman"/>
          <w:b w:val="false"/>
        </w:rPr>
        <w:t xml:space="preserve">; </w:t>
      </w:r>
    </w:p>
    <w:p w:rsidRDefault="00BD0EF5" w:rsidP="00BD0EF5" w:rsidR="00BD0EF5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utvrđena vrijednost nekretnine iznosi </w:t>
      </w:r>
      <w:r w:rsidR="005C09B7">
        <w:rPr>
          <w:rFonts w:hAnsi="Times New Roman" w:ascii="Times New Roman"/>
          <w:b w:val="false"/>
          <w:color w:val="000000"/>
        </w:rPr>
        <w:t>195</w:t>
      </w:r>
      <w:r>
        <w:rPr>
          <w:rFonts w:hAnsi="Times New Roman" w:ascii="Times New Roman"/>
          <w:b w:val="false"/>
          <w:color w:val="000000"/>
        </w:rPr>
        <w:t xml:space="preserve">.000,00 </w:t>
      </w:r>
      <w:r>
        <w:rPr>
          <w:rFonts w:hAnsi="Times New Roman" w:ascii="Times New Roman"/>
          <w:b w:val="false"/>
        </w:rPr>
        <w:t>kn;</w:t>
      </w:r>
    </w:p>
    <w:p w:rsidRDefault="00BD0EF5" w:rsidP="00BD0EF5" w:rsidR="00BD0EF5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nekretnina se ne može prodati: </w:t>
      </w:r>
    </w:p>
    <w:p w:rsidRDefault="00BD0EF5" w:rsidP="00BD0EF5" w:rsidR="00BD0EF5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prvoj dražbi ispod tri četvrtine utvrđene vrijednosti nekretnine što iznosi </w:t>
      </w:r>
      <w:r w:rsidR="005C09B7">
        <w:rPr>
          <w:rFonts w:hAnsi="Times New Roman" w:ascii="Times New Roman"/>
          <w:b w:val="false"/>
        </w:rPr>
        <w:t>146.250</w:t>
      </w:r>
      <w:r>
        <w:rPr>
          <w:rFonts w:hAnsi="Times New Roman" w:ascii="Times New Roman"/>
          <w:b w:val="false"/>
        </w:rPr>
        <w:t xml:space="preserve">,00 kn;  </w:t>
      </w:r>
    </w:p>
    <w:p w:rsidRDefault="00BD0EF5" w:rsidP="00BD0EF5" w:rsidR="00BD0EF5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drugoj dražbi ispod jedne polovine utvrđene vrijednosti nekretnine što iznosi </w:t>
      </w:r>
      <w:r w:rsidR="005C09B7">
        <w:rPr>
          <w:rFonts w:hAnsi="Times New Roman" w:ascii="Times New Roman"/>
          <w:b w:val="false"/>
        </w:rPr>
        <w:t>97</w:t>
      </w:r>
      <w:r>
        <w:rPr>
          <w:rFonts w:hAnsi="Times New Roman" w:ascii="Times New Roman"/>
          <w:b w:val="false"/>
        </w:rPr>
        <w:t xml:space="preserve">.500,00 kn;  </w:t>
      </w:r>
    </w:p>
    <w:p w:rsidRDefault="00BD0EF5" w:rsidP="00BD0EF5" w:rsidR="00BD0EF5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trećoj dražbi ispod jedne četvrtine utvrđene vrijednosti nekretnine što iznosi </w:t>
      </w:r>
      <w:r w:rsidR="005C09B7">
        <w:rPr>
          <w:rFonts w:hAnsi="Times New Roman" w:ascii="Times New Roman"/>
          <w:b w:val="false"/>
        </w:rPr>
        <w:t>48.750</w:t>
      </w:r>
      <w:r>
        <w:rPr>
          <w:rFonts w:hAnsi="Times New Roman" w:ascii="Times New Roman"/>
          <w:b w:val="false"/>
        </w:rPr>
        <w:t xml:space="preserve">,00 kn; </w:t>
      </w:r>
    </w:p>
    <w:p w:rsidRDefault="00BD0EF5" w:rsidP="00BD0EF5" w:rsidR="00BD0EF5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četvrtoj dražbi nekretnina se prodaje po početnoj cijeni od 1,00 kn;</w:t>
      </w:r>
    </w:p>
    <w:p w:rsidRDefault="00BD0EF5" w:rsidP="00BD0EF5" w:rsidR="00BD0EF5">
      <w:pPr>
        <w:ind w:left="2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prvi razlučni vjerovnik u prednosnom redu može izjaviti da kupuje nekretninu i da stavlja u prijeboj svoju tražbinu s protutražbinom stečajnog dužnika po osnovi cijene u visini utvrđene vrijednosti nekretnine, ali uz plaćanje dugovanog iznosa po obračunu troškova stečajnog upravitelja iz članka 254. Stečajnog zakona (NN 71/15, 104/17);</w:t>
      </w:r>
    </w:p>
    <w:p w:rsidRDefault="00BD0EF5" w:rsidP="00BD0EF5" w:rsidR="00BD0EF5">
      <w:pPr>
        <w:ind w:left="2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nekretnina je slobodna od osoba i stvari;</w:t>
      </w:r>
    </w:p>
    <w:p w:rsidRDefault="00BD0EF5" w:rsidP="00BD0EF5" w:rsidR="00BD0EF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      na  nekretnini upisanoj u </w:t>
      </w:r>
      <w:r w:rsidR="005C09B7">
        <w:rPr>
          <w:rFonts w:hAnsi="Times New Roman" w:ascii="Times New Roman"/>
          <w:b w:val="false"/>
        </w:rPr>
        <w:t xml:space="preserve">zemljišnim knjigama Općinskog suda u Rijeci, zemljišnoknjižni odjel Krk, k.č.br. 6216/2 u naravi pašnjak  površine 541 m2, upisano u zk. ul. br. 3714 Katastarska općina: 316008, SOLINE </w:t>
      </w:r>
      <w:r>
        <w:rPr>
          <w:rFonts w:hAnsi="Times New Roman" w:ascii="Times New Roman"/>
          <w:b w:val="false"/>
        </w:rPr>
        <w:t>upisana su u zemljišnim knjigama založna prava i to:</w:t>
      </w:r>
    </w:p>
    <w:p w:rsidRDefault="00BD0EF5" w:rsidP="00BD0EF5" w:rsidR="00BD0EF5">
      <w:pPr>
        <w:ind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ab/>
        <w:t xml:space="preserve">Na temelju Aneks Ugovora o ustupu tražbine od 3. ožujka 2016 g. ovjerenom po Javnom bilježniku Ježek Mladen br. Ov-907/16 od 8. ožujka 2016, te Ugovora o ustupu tražbine čiji se original nalazi pohranjen u ovosudnoj zbirci isprava pod Z-5793/15 uknjižuje se prijenos založnog prava (hipoteke) pod poslovnim brojem Z-572/2010 radi osiguranja novčane tražbine u iznosu od 250.000,00 Eur-a u kuna protuvrijednosti prema srednjem tečaju za eur Hypo Alpe Adrie bank važećem na dan korištenja kredita uvećano za pripadajuće kamate i sve ostale troškove prema navedenom Ugovoru sa Sporazumom za korist: </w:t>
      </w:r>
      <w:r>
        <w:rPr>
          <w:rFonts w:hAnsi="Times New Roman" w:ascii="Times New Roman"/>
          <w:b w:val="false"/>
        </w:rPr>
        <w:tab/>
        <w:t>H-ABDUCO D.O.O., OIB: 13667298928, ZAGREB, SLAVONSKA AVENIJA 6A;</w:t>
      </w:r>
    </w:p>
    <w:p w:rsidRDefault="00BD0EF5" w:rsidP="00BD0EF5" w:rsidR="00BD0EF5">
      <w:pPr>
        <w:ind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ab/>
        <w:t>PREDBILJEŽBA, USTUPANJE ZALOŽNOG PRAVA, UGOVOR O PRODAJI TRAŽBINE OV-6006/17 03.04.2017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na PANORAMSKA GRADNJA D.O.O., OIB: 55969043763, KAPTOL 12, 10000 ZAGREB;</w:t>
      </w:r>
    </w:p>
    <w:p w:rsidRDefault="00BD0EF5" w:rsidP="00BD0EF5" w:rsidR="00BD0EF5">
      <w:pPr>
        <w:ind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poreze u svezi s prodajom snosi kupac;</w:t>
      </w:r>
    </w:p>
    <w:p w:rsidRDefault="00BD0EF5" w:rsidP="00BD0EF5" w:rsidR="00BD0EF5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kupac je dužan uplatiti kupovninu na poseban račun Agencije otvoren za tu namjenu u roku od 30 dana od dana pravomoćnosti rješenja o dosudi. Ako kupac u tom roku ne položi kupovninu nekretnina će se dosuditi kupcima koji su ponudili nižu cijenu prema veličini ponuđene cijene odnosno (ako nema takvih kupaca)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D0EF5" w:rsidP="00BD0EF5" w:rsidR="00BD0EF5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kao kupci na javnoj dražbi mogu sudjelovati osobe koje su prethodno dale jamčevinu na poseban račun Agencije, u visini 10% od utvrđene vrijednosti nekretnine odnosno iznos od </w:t>
      </w:r>
      <w:r w:rsidR="005C09B7">
        <w:rPr>
          <w:rFonts w:hAnsi="Times New Roman" w:ascii="Times New Roman"/>
          <w:b w:val="false"/>
          <w:color w:val="000000"/>
        </w:rPr>
        <w:t xml:space="preserve">19.500,00 </w:t>
      </w:r>
      <w:r>
        <w:rPr>
          <w:rFonts w:hAnsi="Times New Roman" w:ascii="Times New Roman"/>
          <w:b w:val="false"/>
        </w:rPr>
        <w:t>kn,</w:t>
      </w:r>
    </w:p>
    <w:p w:rsidRDefault="00BD0EF5" w:rsidP="00BD0EF5" w:rsidR="00BD0EF5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dražbeni korak iznosi 1.000,00 kn;</w:t>
      </w:r>
    </w:p>
    <w:p w:rsidRDefault="00BD0EF5" w:rsidP="00BD0EF5" w:rsidR="00BD0EF5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ponuditeljima čija ponuda ne bude prihvaćena, Agencija će vratiti jamčevinu na temelju naloga suda za prijenos novčanih sredstava;</w:t>
      </w:r>
    </w:p>
    <w:p w:rsidRDefault="00BD0EF5" w:rsidP="00BD0EF5" w:rsidR="00BD0EF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pozivu za sudjelovanje na elektroničkoj javnoj dražbi bit će određen datum i vrijeme početka i završetka elektroničke javne dražbe, vrijeme kada osobe zainteresirane za kupnju nekretnine mogu razgledati nekretnine uz prethodni dogovor sa stečajnim upraviteljem Boris Debelić, OIB: 14888255196, Rastočine 3, Rijeka,  kojeg osobe zainteresirane za razgledavanje predmetne nekretnine mogu kontaktirati na broj telefona 098/442-082, kao i druge potrebne podatke.</w:t>
      </w:r>
    </w:p>
    <w:p w:rsidRDefault="00BD0EF5" w:rsidP="00BD0EF5" w:rsidR="00BD0EF5">
      <w:pPr>
        <w:jc w:val="center"/>
        <w:rPr>
          <w:rFonts w:hAnsi="Times New Roman" w:ascii="Times New Roman"/>
          <w:b w:val="false"/>
        </w:rPr>
      </w:pPr>
    </w:p>
    <w:p w:rsidRDefault="00BD0EF5" w:rsidP="00BD0EF5" w:rsidR="00BD0EF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5. listopada 2018.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BD0EF5" w:rsidP="00BD0EF5" w:rsidR="00BD0EF5">
      <w:pPr>
        <w:jc w:val="center"/>
        <w:rPr>
          <w:rFonts w:hAnsi="Times New Roman" w:ascii="Times New Roman"/>
          <w:b w:val="false"/>
        </w:rPr>
      </w:pPr>
    </w:p>
    <w:p w:rsidRDefault="00BD0EF5" w:rsidP="00BD0EF5" w:rsidR="00BD0EF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Sudac</w:t>
      </w:r>
    </w:p>
    <w:p w:rsidRDefault="00BD0EF5" w:rsidP="00BD0EF5" w:rsidR="00BD0EF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D0EF5" w:rsidP="00BD0EF5" w:rsidR="00BD0EF5">
      <w:pPr>
        <w:jc w:val="both"/>
        <w:rPr>
          <w:rFonts w:hAnsi="Times New Roman" w:ascii="Times New Roman"/>
          <w:b w:val="false"/>
        </w:rPr>
      </w:pPr>
    </w:p>
    <w:p w:rsidRDefault="00BD0EF5" w:rsidP="00BD0EF5" w:rsidR="00BD0EF5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</w:p>
    <w:p w:rsidRDefault="00BD0EF5" w:rsidP="00BD0EF5" w:rsidR="00BD0EF5">
      <w:pPr>
        <w:jc w:val="right"/>
        <w:rPr>
          <w:rFonts w:hAnsi="Times New Roman" w:ascii="Times New Roman"/>
          <w:b w:val="false"/>
        </w:rPr>
      </w:pPr>
    </w:p>
    <w:p w:rsidRDefault="00BD0EF5" w:rsidP="00BD0EF5" w:rsidR="00BD0EF5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BD0EF5" w:rsidP="00BD0EF5" w:rsidR="00BD0EF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>
          <w:rPr>
            <w:rFonts w:hAnsi="Times New Roman" w:ascii="Times New Roman"/>
            <w:b w:val="false"/>
          </w:rPr>
          <w:t>11. st</w:t>
        </w:r>
      </w:smartTag>
      <w:r>
        <w:rPr>
          <w:rFonts w:hAnsi="Times New Roman" w:ascii="Times New Roman"/>
          <w:b w:val="false"/>
        </w:rPr>
        <w:t xml:space="preserve">.9. Stečajnog zakona). </w:t>
      </w:r>
    </w:p>
    <w:p w:rsidRDefault="00BD0EF5" w:rsidP="00BD0EF5" w:rsidR="00BD0EF5">
      <w:pPr>
        <w:rPr>
          <w:rFonts w:hAnsi="Times New Roman" w:ascii="Times New Roman"/>
          <w:b w:val="false"/>
        </w:rPr>
      </w:pPr>
    </w:p>
    <w:p w:rsidRDefault="00BD0EF5" w:rsidP="00BD0EF5" w:rsidR="00BD0EF5">
      <w:pPr>
        <w:rPr>
          <w:rFonts w:hAnsi="Times New Roman" w:ascii="Times New Roman"/>
          <w:b w:val="false"/>
        </w:rPr>
      </w:pPr>
    </w:p>
    <w:sectPr w:rsidSect="00E77EC8" w:rsidR="00BD0EF5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155" w:rsidP="00C75245" w:rsidR="00AD3155">
      <w:r>
        <w:separator/>
      </w:r>
    </w:p>
  </w:endnote>
  <w:endnote w:id="0" w:type="continuationSeparator">
    <w:p w:rsidRDefault="00AD3155" w:rsidP="00C75245" w:rsidR="00AD3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46C">
          <w:rPr>
            <w:noProof/>
          </w:rPr>
          <w:t>1</w:t>
        </w:r>
        <w:r>
          <w:fldChar w:fldCharType="end"/>
        </w:r>
      </w:p>
    </w:sdtContent>
  </w:sdt>
  <w:p w:rsidRDefault="00FB646C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155" w:rsidP="00C75245" w:rsidR="00AD3155">
      <w:r>
        <w:separator/>
      </w:r>
    </w:p>
  </w:footnote>
  <w:footnote w:id="0" w:type="continuationSeparator">
    <w:p w:rsidRDefault="00AD3155" w:rsidP="00C75245" w:rsidR="00AD31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4673F3">
      <w:rPr>
        <w:rFonts w:hAnsi="Times New Roman" w:ascii="Times New Roman"/>
        <w:b w:val="false"/>
      </w:rPr>
      <w:t>204</w:t>
    </w:r>
    <w:r w:rsidRPr="001F0BC0">
      <w:rPr>
        <w:rFonts w:hAnsi="Times New Roman" w:ascii="Times New Roman"/>
        <w:b w:val="false"/>
      </w:rPr>
      <w:t>/201</w:t>
    </w:r>
    <w:r w:rsidR="004673F3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BD0EF5">
      <w:rPr>
        <w:rFonts w:hAnsi="Times New Roman" w:ascii="Times New Roman"/>
        <w:b w:val="false"/>
      </w:rPr>
      <w:t>22</w:t>
    </w:r>
  </w:p>
  <w:p w:rsidRDefault="00FB646C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0C96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673F3"/>
    <w:rsid w:val="00494FB2"/>
    <w:rsid w:val="00497052"/>
    <w:rsid w:val="004A2B10"/>
    <w:rsid w:val="004C2A9B"/>
    <w:rsid w:val="004C2D6D"/>
    <w:rsid w:val="005C09B7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1F7"/>
    <w:rsid w:val="007424DD"/>
    <w:rsid w:val="00744572"/>
    <w:rsid w:val="007475A0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9C230D"/>
    <w:rsid w:val="00A51E81"/>
    <w:rsid w:val="00A805C2"/>
    <w:rsid w:val="00A811AD"/>
    <w:rsid w:val="00AC25C9"/>
    <w:rsid w:val="00AC64CA"/>
    <w:rsid w:val="00AD3155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BD0EF5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B646C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B6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4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4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4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4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B6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4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4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4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4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152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715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St-1446/16</izvorni_sadrzaj>
    <derivirana_varijabla naziv="DomainObject.Predmet.PrimjedbaSuca_1">Nastavak postupka radi naknadne diobe,
veza St-1446/16</derivirana_varijabla>
  </DomainObject.Predmet.PrimjedbaSuca>
  <DomainObject.Predmet.ProtustrankaFormated>
    <izvorni_sadrzaj>  Stečajna masa iza A.D.R.O. d.o.o.</izvorni_sadrzaj>
    <derivirana_varijabla naziv="DomainObject.Predmet.ProtustrankaFormated_1">  Stečajna masa iza A.D.R.O. d.o.o.</derivirana_varijabla>
  </DomainObject.Predmet.ProtustrankaFormated>
  <DomainObject.Predmet.ProtustrankaFormatedOIB>
    <izvorni_sadrzaj>  Stečajna masa iza A.D.R.O. d.o.o., OIB 58796131501</izvorni_sadrzaj>
    <derivirana_varijabla naziv="DomainObject.Predmet.ProtustrankaFormatedOIB_1">  Stečajna masa iza A.D.R.O. d.o.o., OIB 58796131501</derivirana_varijabla>
  </DomainObject.Predmet.ProtustrankaFormatedOIB>
  <DomainObject.Predmet.ProtustrankaFormatedWithAdress>
    <izvorni_sadrzaj> Stečajna masa iza A.D.R.O. d.o.o., Oprić 92b, 51415 Lovran</izvorni_sadrzaj>
    <derivirana_varijabla naziv="DomainObject.Predmet.ProtustrankaFormatedWithAdress_1"> Stečajna masa iza A.D.R.O. d.o.o., Oprić 92b, 51415 Lovran</derivirana_varijabla>
  </DomainObject.Predmet.ProtustrankaFormatedWithAdress>
  <DomainObject.Predmet.ProtustrankaFormatedWithAdressOIB>
    <izvorni_sadrzaj> Stečajna masa iza A.D.R.O. d.o.o., OIB 58796131501, Oprić 92b, 51415 Lovran</izvorni_sadrzaj>
    <derivirana_varijabla naziv="DomainObject.Predmet.ProtustrankaFormatedWithAdressOIB_1"> Stečajna masa iza A.D.R.O. d.o.o., OIB 58796131501, Oprić 92b, 51415 Lovran</derivirana_varijabla>
  </DomainObject.Predmet.ProtustrankaFormatedWithAdressOIB>
  <DomainObject.Predmet.ProtustrankaWithAdress>
    <izvorni_sadrzaj>Stečajna masa iza A.D.R.O. d.o.o. Oprić 92b, 51415 Lovran</izvorni_sadrzaj>
    <derivirana_varijabla naziv="DomainObject.Predmet.ProtustrankaWithAdress_1">Stečajna masa iza A.D.R.O. d.o.o. Oprić 92b, 51415 Lovran</derivirana_varijabla>
  </DomainObject.Predmet.ProtustrankaWithAdress>
  <DomainObject.Predmet.ProtustrankaWithAdressOIB>
    <izvorni_sadrzaj>Stečajna masa iza A.D.R.O. d.o.o., OIB 58796131501, Oprić 92b, 51415 Lovran</izvorni_sadrzaj>
    <derivirana_varijabla naziv="DomainObject.Predmet.ProtustrankaWithAdressOIB_1">Stečajna masa iza A.D.R.O. d.o.o., OIB 58796131501, Oprić 92b, 51415 Lovran</derivirana_varijabla>
  </DomainObject.Predmet.ProtustrankaWithAdressOIB>
  <DomainObject.Predmet.ProtustrankaNazivFormated>
    <izvorni_sadrzaj>Stečajna masa iza A.D.R.O. d.o.o.</izvorni_sadrzaj>
    <derivirana_varijabla naziv="DomainObject.Predmet.ProtustrankaNazivFormated_1">Stečajna masa iza A.D.R.O. d.o.o.</derivirana_varijabla>
  </DomainObject.Predmet.ProtustrankaNazivFormated>
  <DomainObject.Predmet.ProtustrankaNazivFormatedOIB>
    <izvorni_sadrzaj>Stečajna masa iza A.D.R.O. d.o.o., OIB 58796131501</izvorni_sadrzaj>
    <derivirana_varijabla naziv="DomainObject.Predmet.ProtustrankaNazivFormatedOIB_1">Stečajna masa iza A.D.R.O. d.o.o., OIB 58796131501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PANORAMSKA GRADNJA d.o.o.</izvorni_sadrzaj>
    <derivirana_varijabla naziv="DomainObject.Predmet.StrankaFormated_1">  PANORAMSKA GRADNJA d.o.o.</derivirana_varijabla>
  </DomainObject.Predmet.StrankaFormated>
  <DomainObject.Predmet.StrankaFormatedOIB>
    <izvorni_sadrzaj>  PANORAMSKA GRADNJA d.o.o., OIB 55969043763</izvorni_sadrzaj>
    <derivirana_varijabla naziv="DomainObject.Predmet.StrankaFormatedOIB_1">  PANORAMSKA GRADNJA d.o.o., OIB 55969043763</derivirana_varijabla>
  </DomainObject.Predmet.StrankaFormatedOIB>
  <DomainObject.Predmet.StrankaFormatedWithAdress>
    <izvorni_sadrzaj> PANORAMSKA GRADNJA d.o.o., Kaptol 12, 10000 Zagreb</izvorni_sadrzaj>
    <derivirana_varijabla naziv="DomainObject.Predmet.StrankaFormatedWithAdress_1"> PANORAMSKA GRADNJA d.o.o., Kaptol 12, 10000 Zagreb</derivirana_varijabla>
  </DomainObject.Predmet.StrankaFormatedWithAdress>
  <DomainObject.Predmet.StrankaFormatedWithAdressOIB>
    <izvorni_sadrzaj> PANORAMSKA GRADNJA d.o.o., OIB 55969043763, Kaptol 12, 10000 Zagreb</izvorni_sadrzaj>
    <derivirana_varijabla naziv="DomainObject.Predmet.StrankaFormatedWithAdressOIB_1"> PANORAMSKA GRADNJA d.o.o., OIB 55969043763, Kaptol 12, 10000 Zagreb</derivirana_varijabla>
  </DomainObject.Predmet.StrankaFormatedWithAdressOIB>
  <DomainObject.Predmet.StrankaWithAdress>
    <izvorni_sadrzaj>PANORAMSKA GRADNJA d.o.o. Kaptol 12,10000 Zagreb</izvorni_sadrzaj>
    <derivirana_varijabla naziv="DomainObject.Predmet.StrankaWithAdress_1">PANORAMSKA GRADNJA d.o.o. Kaptol 12,10000 Zagreb</derivirana_varijabla>
  </DomainObject.Predmet.StrankaWithAdress>
  <DomainObject.Predmet.StrankaWithAdressOIB>
    <izvorni_sadrzaj>PANORAMSKA GRADNJA d.o.o., OIB 55969043763, Kaptol 12,10000 Zagreb</izvorni_sadrzaj>
    <derivirana_varijabla naziv="DomainObject.Predmet.StrankaWithAdressOIB_1">PANORAMSKA GRADNJA d.o.o., OIB 55969043763, Kaptol 12,10000 Zagreb</derivirana_varijabla>
  </DomainObject.Predmet.StrankaWithAdressOIB>
  <DomainObject.Predmet.StrankaNazivFormated>
    <izvorni_sadrzaj>PANORAMSKA GRADNJA d.o.o.</izvorni_sadrzaj>
    <derivirana_varijabla naziv="DomainObject.Predmet.StrankaNazivFormated_1">PANORAMSKA GRADNJA d.o.o.</derivirana_varijabla>
  </DomainObject.Predmet.StrankaNazivFormated>
  <DomainObject.Predmet.StrankaNazivFormatedOIB>
    <izvorni_sadrzaj>PANORAMSKA GRADNJA d.o.o., OIB 55969043763</izvorni_sadrzaj>
    <derivirana_varijabla naziv="DomainObject.Predmet.StrankaNazivFormatedOIB_1">PANORAMSKA GRADNJA d.o.o., OIB 55969043763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PANORAMSKA GRADNJA d.o.o.</item>
    </izvorni_sadrzaj>
    <derivirana_varijabla naziv="DomainObject.Predmet.StrankaListFormated_1">
      <item>PANORAMSKA GRADNJA d.o.o.</item>
    </derivirana_varijabla>
  </DomainObject.Predmet.StrankaListFormated>
  <DomainObject.Predmet.StrankaListFormatedOIB>
    <izvorni_sadrzaj>
      <item>PANORAMSKA GRADNJA d.o.o., OIB 55969043763</item>
    </izvorni_sadrzaj>
    <derivirana_varijabla naziv="DomainObject.Predmet.StrankaListFormatedOIB_1">
      <item>PANORAMSKA GRADNJA d.o.o., OIB 55969043763</item>
    </derivirana_varijabla>
  </DomainObject.Predmet.StrankaListFormatedOIB>
  <DomainObject.Predmet.StrankaListFormatedWithAdress>
    <izvorni_sadrzaj>
      <item>PANORAMSKA GRADNJA d.o.o., Kaptol 12, 10000 Zagreb</item>
    </izvorni_sadrzaj>
    <derivirana_varijabla naziv="DomainObject.Predmet.StrankaListFormatedWithAdress_1">
      <item>PANORAMSKA GRADNJA d.o.o., Kaptol 12, 10000 Zagreb</item>
    </derivirana_varijabla>
  </DomainObject.Predmet.StrankaListFormatedWithAdress>
  <DomainObject.Predmet.StrankaListFormatedWithAdressOIB>
    <izvorni_sadrzaj>
      <item>PANORAMSKA GRADNJA d.o.o., OIB 55969043763, Kaptol 12, 10000 Zagreb</item>
    </izvorni_sadrzaj>
    <derivirana_varijabla naziv="DomainObject.Predmet.StrankaListFormatedWithAdressOIB_1">
      <item>PANORAMSKA GRADNJA d.o.o., OIB 55969043763, Kaptol 12, 10000 Zagreb</item>
    </derivirana_varijabla>
  </DomainObject.Predmet.StrankaListFormatedWithAdressOIB>
  <DomainObject.Predmet.StrankaListNazivFormated>
    <izvorni_sadrzaj>
      <item>PANORAMSKA GRADNJA d.o.o.</item>
    </izvorni_sadrzaj>
    <derivirana_varijabla naziv="DomainObject.Predmet.StrankaListNazivFormated_1">
      <item>PANORAMSKA GRADNJA d.o.o.</item>
    </derivirana_varijabla>
  </DomainObject.Predmet.StrankaListNazivFormated>
  <DomainObject.Predmet.StrankaListNazivFormatedOIB>
    <izvorni_sadrzaj>
      <item>PANORAMSKA GRADNJA d.o.o., OIB 55969043763</item>
    </izvorni_sadrzaj>
    <derivirana_varijabla naziv="DomainObject.Predmet.StrankaListNazivFormatedOIB_1">
      <item>PANORAMSKA GRADNJA d.o.o., OIB 55969043763</item>
    </derivirana_varijabla>
  </DomainObject.Predmet.StrankaListNazivFormatedOIB>
  <DomainObject.Predmet.ProtuStrankaListFormated>
    <izvorni_sadrzaj>
      <item>Stečajna masa iza A.D.R.O. d.o.o.</item>
    </izvorni_sadrzaj>
    <derivirana_varijabla naziv="DomainObject.Predmet.ProtuStrankaListFormated_1">
      <item>Stečajna masa iza A.D.R.O. d.o.o.</item>
    </derivirana_varijabla>
  </DomainObject.Predmet.ProtuStrankaListFormated>
  <DomainObject.Predmet.ProtuStrankaListFormatedOIB>
    <izvorni_sadrzaj>
      <item>Stečajna masa iza A.D.R.O. d.o.o., OIB 58796131501</item>
    </izvorni_sadrzaj>
    <derivirana_varijabla naziv="DomainObject.Predmet.ProtuStrankaListFormatedOIB_1">
      <item>Stečajna masa iza A.D.R.O. d.o.o., OIB 58796131501</item>
    </derivirana_varijabla>
  </DomainObject.Predmet.ProtuStrankaListFormatedOIB>
  <DomainObject.Predmet.ProtuStrankaListFormatedWithAdress>
    <izvorni_sadrzaj>
      <item>Stečajna masa iza A.D.R.O. d.o.o., Oprić 92b, 51415 Lovran</item>
    </izvorni_sadrzaj>
    <derivirana_varijabla naziv="DomainObject.Predmet.ProtuStrankaListFormatedWithAdress_1">
      <item>Stečajna masa iza A.D.R.O. d.o.o., Oprić 92b, 51415 Lovran</item>
    </derivirana_varijabla>
  </DomainObject.Predmet.ProtuStrankaListFormatedWithAdress>
  <DomainObject.Predmet.ProtuStrankaListFormatedWithAdressOIB>
    <izvorni_sadrzaj>
      <item>Stečajna masa iza A.D.R.O. d.o.o., OIB 58796131501, Oprić 92b, 51415 Lovran</item>
    </izvorni_sadrzaj>
    <derivirana_varijabla naziv="DomainObject.Predmet.ProtuStrankaListFormatedWithAdressOIB_1">
      <item>Stečajna masa iza A.D.R.O. d.o.o., OIB 58796131501, Oprić 92b, 51415 Lovran</item>
    </derivirana_varijabla>
  </DomainObject.Predmet.ProtuStrankaListFormatedWithAdressOIB>
  <DomainObject.Predmet.ProtuStrankaListNazivFormated>
    <izvorni_sadrzaj>
      <item>Stečajna masa iza A.D.R.O. d.o.o.</item>
    </izvorni_sadrzaj>
    <derivirana_varijabla naziv="DomainObject.Predmet.ProtuStrankaListNazivFormated_1">
      <item>Stečajna masa iza A.D.R.O. d.o.o.</item>
    </derivirana_varijabla>
  </DomainObject.Predmet.ProtuStrankaListNazivFormated>
  <DomainObject.Predmet.ProtuStrankaListNazivFormatedOIB>
    <izvorni_sadrzaj>
      <item>Stečajna masa iza A.D.R.O. d.o.o., OIB 58796131501</item>
    </izvorni_sadrzaj>
    <derivirana_varijabla naziv="DomainObject.Predmet.ProtuStrankaListNazivFormatedOIB_1">
      <item>Stečajna masa iza A.D.R.O. d.o.o., OIB 58796131501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PANORAMSKA GRADNJA d.o.o.</izvorni_sadrzaj>
    <derivirana_varijabla naziv="DomainObject.Predmet.StrankaIDrugi_1">PANORAMSKA GRADNJA d.o.o.</derivirana_varijabla>
  </DomainObject.Predmet.StrankaIDrugi>
  <DomainObject.Predmet.ProtustrankaIDrugi>
    <izvorni_sadrzaj>Stečajna masa iza A.D.R.O. d.o.o.</izvorni_sadrzaj>
    <derivirana_varijabla naziv="DomainObject.Predmet.ProtustrankaIDrugi_1">Stečajna masa iza A.D.R.O. d.o.o.</derivirana_varijabla>
  </DomainObject.Predmet.ProtustrankaIDrugi>
  <DomainObject.Predmet.StrankaIDrugiAdressOIB>
    <izvorni_sadrzaj>PANORAMSKA GRADNJA d.o.o., OIB 55969043763, Kaptol 12, 10000 Zagreb</izvorni_sadrzaj>
    <derivirana_varijabla naziv="DomainObject.Predmet.StrankaIDrugiAdressOIB_1">PANORAMSKA GRADNJA d.o.o., OIB 55969043763, Kaptol 12, 10000 Zagreb</derivirana_varijabla>
  </DomainObject.Predmet.StrankaIDrugiAdressOIB>
  <DomainObject.Predmet.ProtustrankaIDrugiAdressOIB>
    <izvorni_sadrzaj>Stečajna masa iza A.D.R.O. d.o.o., OIB 58796131501, Oprić 92b, 51415 Lovran</izvorni_sadrzaj>
    <derivirana_varijabla naziv="DomainObject.Predmet.ProtustrankaIDrugiAdressOIB_1">Stečajna masa iza A.D.R.O. d.o.o., OIB 58796131501, Oprić 92b,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PANORAMSKA GRADNJA d.o.o.</item>
      <item>Stečajna masa iza A.D.R.O. d.o.o.</item>
    </izvorni_sadrzaj>
    <derivirana_varijabla naziv="DomainObject.Predmet.SudioniciListNaziv_1">
      <item>PANORAMSKA GRADNJA d.o.o.</item>
      <item>Stečajna masa iza A.D.R.O. d.o.o.</item>
    </derivirana_varijabla>
  </DomainObject.Predmet.SudioniciListNaziv>
  <DomainObject.Predmet.SudioniciListAdressOIB>
    <izvorni_sadrzaj>
      <item>PANORAMSKA GRADNJA d.o.o., OIB 55969043763, Kaptol 12,10000 Zagreb</item>
      <item>Stečajna masa iza A.D.R.O. d.o.o., OIB 58796131501, Oprić 92b,51415 Lovran</item>
    </izvorni_sadrzaj>
    <derivirana_varijabla naziv="DomainObject.Predmet.SudioniciListAdressOIB_1">
      <item>PANORAMSKA GRADNJA d.o.o., OIB 55969043763, Kaptol 12,10000 Zagreb</item>
      <item>Stečajna masa iza A.D.R.O. d.o.o., OIB 58796131501, Oprić 92b,51415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55969043763</item>
      <item>, OIB 58796131501</item>
    </izvorni_sadrzaj>
    <derivirana_varijabla naziv="DomainObject.Predmet.SudioniciListNazivOIB_1">
      <item>, OIB 55969043763</item>
      <item>, OIB 58796131501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St-204/2018-20</izvorni_sadrzaj>
    <derivirana_varijabla naziv="DomainObject.PredzadnjaOdlukaIzPredmeta.Oznaka_1">St-204/2018-20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1A383-2C76-4CD2-BE94-AA1444B0F5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738</properties:Words>
  <properties:Characters>4111</properties:Characters>
  <properties:Lines>93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2018-10-05T07:40:00Z</dcterms:created>
  <dc:creator>Danijela Fumić</dc:creator>
  <cp:lastModifiedBy>Danijela Fumić</cp:lastModifiedBy>
  <cp:lastPrinted>2018-10-05T07:20:00Z</cp:lastPrinted>
  <dcterms:modified xmlns:xsi="http://www.w3.org/2001/XMLSchema-instance" xsi:type="dcterms:W3CDTF">2018-10-05T07:41:00Z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(204 18 zaključak prodaja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