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2be8" w14:paraId="7f02be8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76132D">
        <w:rPr>
          <w:rFonts w:hAnsi="Times New Roman" w:ascii="Times New Roman"/>
          <w:szCs w:val="24"/>
          <w:lang w:val="hr-HR"/>
        </w:rPr>
        <w:t>2471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650CE" w:rsidRPr="00B00B4E">
        <w:rPr>
          <w:rFonts w:hAnsi="Times New Roman" w:ascii="Times New Roman"/>
          <w:szCs w:val="24"/>
        </w:rPr>
        <w:t xml:space="preserve">HARON KANAET d.o.o., Zagreb, </w:t>
      </w:r>
      <w:r w:rsidR="001650CE">
        <w:rPr>
          <w:rFonts w:hAnsi="Times New Roman" w:ascii="Times New Roman"/>
          <w:szCs w:val="24"/>
        </w:rPr>
        <w:t>Kneza Borne 1, OIB: 33772547538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1650CE">
        <w:rPr>
          <w:rFonts w:hAnsi="Times New Roman" w:ascii="Times New Roman"/>
          <w:szCs w:val="24"/>
        </w:rPr>
        <w:t>516900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650CE" w:rsidRPr="00B00B4E">
        <w:rPr>
          <w:rFonts w:hAnsi="Times New Roman" w:ascii="Times New Roman"/>
          <w:szCs w:val="24"/>
        </w:rPr>
        <w:t xml:space="preserve">HARON KANAET d.o.o., Zagreb, </w:t>
      </w:r>
      <w:r w:rsidR="001650CE">
        <w:rPr>
          <w:rFonts w:hAnsi="Times New Roman" w:ascii="Times New Roman"/>
          <w:szCs w:val="24"/>
        </w:rPr>
        <w:t>Kneza Borne 1, OIB: 33772547538</w:t>
      </w:r>
      <w:r w:rsidR="001650CE" w:rsidRPr="00995D02">
        <w:rPr>
          <w:rFonts w:hAnsi="Times New Roman" w:ascii="Times New Roman"/>
          <w:szCs w:val="24"/>
        </w:rPr>
        <w:t xml:space="preserve">, </w:t>
      </w:r>
      <w:r w:rsidR="001650CE">
        <w:rPr>
          <w:rFonts w:hAnsi="Times New Roman" w:ascii="Times New Roman"/>
          <w:szCs w:val="24"/>
        </w:rPr>
        <w:t>MBS: 080516900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1650CE">
        <w:rPr>
          <w:rFonts w:hAnsi="Times New Roman" w:ascii="Times New Roman"/>
          <w:szCs w:val="24"/>
        </w:rPr>
        <w:t>Krešimir Maretić, Zagreb, Šimuna Starčevića 7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650CE" w:rsidRPr="00B00B4E">
        <w:rPr>
          <w:rFonts w:hAnsi="Times New Roman" w:ascii="Times New Roman"/>
          <w:szCs w:val="24"/>
        </w:rPr>
        <w:t xml:space="preserve">HARON KANAET d.o.o., Zagreb, </w:t>
      </w:r>
      <w:r w:rsidR="001650CE">
        <w:rPr>
          <w:rFonts w:hAnsi="Times New Roman" w:ascii="Times New Roman"/>
          <w:szCs w:val="24"/>
        </w:rPr>
        <w:t>Kneza Borne 1, OIB: 33772547538</w:t>
      </w:r>
      <w:r w:rsidR="001650CE" w:rsidRPr="00995D02">
        <w:rPr>
          <w:rFonts w:hAnsi="Times New Roman" w:ascii="Times New Roman"/>
          <w:szCs w:val="24"/>
        </w:rPr>
        <w:t xml:space="preserve">, </w:t>
      </w:r>
      <w:r w:rsidR="001650CE">
        <w:rPr>
          <w:rFonts w:hAnsi="Times New Roman" w:ascii="Times New Roman"/>
          <w:szCs w:val="24"/>
        </w:rPr>
        <w:t>MBS: 080516900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67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6132D">
      <w:rPr>
        <w:rFonts w:hAnsi="Times New Roman" w:ascii="Times New Roman"/>
        <w:lang w:val="hr-HR"/>
      </w:rPr>
      <w:t>2471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609B"/>
    <w:rsid w:val="000C47B3"/>
    <w:rsid w:val="00110F1B"/>
    <w:rsid w:val="00112B50"/>
    <w:rsid w:val="0012231E"/>
    <w:rsid w:val="001650CE"/>
    <w:rsid w:val="00182088"/>
    <w:rsid w:val="00190C11"/>
    <w:rsid w:val="00192F79"/>
    <w:rsid w:val="00237133"/>
    <w:rsid w:val="0025015D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25740"/>
    <w:rsid w:val="00730EAB"/>
    <w:rsid w:val="007565B6"/>
    <w:rsid w:val="0076132D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A73BA"/>
    <w:rsid w:val="00920A43"/>
    <w:rsid w:val="00952884"/>
    <w:rsid w:val="0098674D"/>
    <w:rsid w:val="00997BA9"/>
    <w:rsid w:val="009F5765"/>
    <w:rsid w:val="00A703A0"/>
    <w:rsid w:val="00A85F59"/>
    <w:rsid w:val="00A95334"/>
    <w:rsid w:val="00AA00B8"/>
    <w:rsid w:val="00AB7883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6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7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7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7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7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6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7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7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7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7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St-2471/2015</izvorni_sadrzaj>
    <derivirana_varijabla naziv="DomainObject.Predmet.OznakaBroj_1">St-2471/2015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HARON KANAET d.o.o. zastupanog po punomoćniku DAMIR KANAET; BOJAN-HARON MARKIČEVIĆ</izvorni_sadrzaj>
    <derivirana_varijabla naziv="DomainObject.Predmet.ProtustrankaFormated_1">  HARON KANAET d.o.o. zastupanog po punomoćniku DAMIR KANAET; BOJAN-HARON MARKIČEVIĆ</derivirana_varijabla>
  </DomainObject.Predmet.ProtustrankaFormated>
  <DomainObject.Predmet.ProtustrankaFormatedOIB>
    <izvorni_sadrzaj>  HARON KANAET d.o.o., OIB 33772547538 zastupanog po punomoćniku DAMIR KANAET; BOJAN-HARON MARKIČEVIĆ</izvorni_sadrzaj>
    <derivirana_varijabla naziv="DomainObject.Predmet.ProtustrankaFormatedOIB_1">  HARON KANAET d.o.o., OIB 33772547538 zastupanog po punomoćniku DAMIR KANAET; BOJAN-HARON MARKIČEVIĆ</derivirana_varijabla>
  </DomainObject.Predmet.ProtustrankaFormatedOIB>
  <DomainObject.Predmet.ProtustrankaFormatedWithAdress>
    <izvorni_sadrzaj> HARON KANAET d.o.o., Kneza Borne 1, 10000 Zagreb zastupanog po punomoćniku DAMIR KANAET; BOJAN-HARON MARKIČEVIĆ</izvorni_sadrzaj>
    <derivirana_varijabla naziv="DomainObject.Predmet.ProtustrankaFormatedWithAdress_1"> HARON KANAET d.o.o., Kneza Borne 1, 10000 Zagreb zastupanog po punomoćniku DAMIR KANAET; BOJAN-HARON MARKIČEVIĆ</derivirana_varijabla>
  </DomainObject.Predmet.ProtustrankaFormatedWithAdress>
  <DomainObject.Predmet.ProtustrankaFormatedWithAdressOIB>
    <izvorni_sadrzaj> HARON KANAET d.o.o., OIB 33772547538, Kneza Borne 1, 10000 Zagreb zastupanog po punomoćniku DAMIR KANAET; BOJAN-HARON MARKIČEVIĆ</izvorni_sadrzaj>
    <derivirana_varijabla naziv="DomainObject.Predmet.ProtustrankaFormatedWithAdressOIB_1"> HARON KANAET d.o.o., OIB 33772547538, Kneza Borne 1, 10000 Zagreb zastupanog po punomoćniku DAMIR KANAET; BOJAN-HARON MARKIČEVIĆ</derivirana_varijabla>
  </DomainObject.Predmet.ProtustrankaFormatedWithAdressOIB>
  <DomainObject.Predmet.ProtustrankaWithAdress>
    <izvorni_sadrzaj>HARON KANAET d.o.o. Kneza Borne 1, 10000 Zagreb</izvorni_sadrzaj>
    <derivirana_varijabla naziv="DomainObject.Predmet.ProtustrankaWithAdress_1">HARON KANAET d.o.o. Kneza Borne 1, 10000 Zagreb</derivirana_varijabla>
  </DomainObject.Predmet.ProtustrankaWithAdress>
  <DomainObject.Predmet.ProtustrankaWithAdressOIB>
    <izvorni_sadrzaj>HARON KANAET d.o.o., OIB 33772547538, Kneza Borne 1, 10000 Zagreb</izvorni_sadrzaj>
    <derivirana_varijabla naziv="DomainObject.Predmet.ProtustrankaWithAdressOIB_1">HARON KANAET d.o.o., OIB 33772547538, Kneza Borne 1, 10000 Zagreb</derivirana_varijabla>
  </DomainObject.Predmet.ProtustrankaWithAdressOIB>
  <DomainObject.Predmet.ProtustrankaNazivFormated>
    <izvorni_sadrzaj>HARON KANAET d.o.o.</izvorni_sadrzaj>
    <derivirana_varijabla naziv="DomainObject.Predmet.ProtustrankaNazivFormated_1">HARON KANAET d.o.o.</derivirana_varijabla>
  </DomainObject.Predmet.ProtustrankaNazivFormated>
  <DomainObject.Predmet.ProtustrankaNazivFormatedOIB>
    <izvorni_sadrzaj>HARON KANAET d.o.o., OIB 33772547538</izvorni_sadrzaj>
    <derivirana_varijabla naziv="DomainObject.Predmet.ProtustrankaNazivFormatedOIB_1">HARON KANAET d.o.o., OIB 33772547538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HARON KANAET d.o.o. zastupanog po punomoćniku DAMIR KANAET; BOJAN-HARON MARKIČEVIĆ</item>
    </izvorni_sadrzaj>
    <derivirana_varijabla naziv="DomainObject.Predmet.ProtuStrankaListFormated_1">
      <item>HARON KANAET d.o.o. zastupanog po punomoćniku DAMIR KANAET; BOJAN-HARON MARKIČEVIĆ</item>
    </derivirana_varijabla>
  </DomainObject.Predmet.ProtuStrankaListFormated>
  <DomainObject.Predmet.ProtuStrankaListFormatedOIB>
    <izvorni_sadrzaj>
      <item>HARON KANAET d.o.o., OIB 33772547538 zastupanog po punomoćniku DAMIR KANAET; BOJAN-HARON MARKIČEVIĆ</item>
    </izvorni_sadrzaj>
    <derivirana_varijabla naziv="DomainObject.Predmet.ProtuStrankaListFormatedOIB_1">
      <item>HARON KANAET d.o.o., OIB 33772547538 zastupanog po punomoćniku DAMIR KANAET; BOJAN-HARON MARKIČEVIĆ</item>
    </derivirana_varijabla>
  </DomainObject.Predmet.ProtuStrankaListFormatedOIB>
  <DomainObject.Predmet.ProtuStrankaListFormatedWithAdress>
    <izvorni_sadrzaj>
      <item>HARON KANAET d.o.o., Kneza Borne 1, 10000 Zagreb zastupanog po punomoćniku DAMIR KANAET; BOJAN-HARON MARKIČEVIĆ</item>
    </izvorni_sadrzaj>
    <derivirana_varijabla naziv="DomainObject.Predmet.ProtuStrankaListFormatedWithAdress_1">
      <item>HARON KANAET d.o.o., Kneza Borne 1, 10000 Zagreb zastupanog po punomoćniku DAMIR KANAET; BOJAN-HARON MARKIČEVIĆ</item>
    </derivirana_varijabla>
  </DomainObject.Predmet.ProtuStrankaListFormatedWithAdress>
  <DomainObject.Predmet.ProtuStrankaListFormatedWithAdressOIB>
    <izvorni_sadrzaj>
      <item>HARON KANAET d.o.o., OIB 33772547538, Kneza Borne 1, 10000 Zagreb zastupanog po punomoćniku DAMIR KANAET; BOJAN-HARON MARKIČEVIĆ</item>
    </izvorni_sadrzaj>
    <derivirana_varijabla naziv="DomainObject.Predmet.ProtuStrankaListFormatedWithAdressOIB_1">
      <item>HARON KANAET d.o.o., OIB 33772547538, Kneza Borne 1, 10000 Zagreb zastupanog po punomoćniku DAMIR KANAET; BOJAN-HARON MARKIČEVIĆ</item>
    </derivirana_varijabla>
  </DomainObject.Predmet.ProtuStrankaListFormatedWithAdressOIB>
  <DomainObject.Predmet.ProtuStrankaListNazivFormated>
    <izvorni_sadrzaj>
      <item>HARON KANAET d.o.o.</item>
    </izvorni_sadrzaj>
    <derivirana_varijabla naziv="DomainObject.Predmet.ProtuStrankaListNazivFormated_1">
      <item>HARON KANAET d.o.o.</item>
    </derivirana_varijabla>
  </DomainObject.Predmet.ProtuStrankaListNazivFormated>
  <DomainObject.Predmet.ProtuStrankaListNazivFormatedOIB>
    <izvorni_sadrzaj>
      <item>HARON KANAET d.o.o., OIB 33772547538</item>
    </izvorni_sadrzaj>
    <derivirana_varijabla naziv="DomainObject.Predmet.ProtuStrankaListNazivFormatedOIB_1">
      <item>HARON KANAET d.o.o., OIB 33772547538</item>
    </derivirana_varijabla>
  </DomainObject.Predmet.ProtuStrankaListNazivFormatedOIB>
  <DomainObject.Predmet.OstaliListFormated>
    <izvorni_sadrzaj>
      <item>DAMIR KANAET punomoćnik sudionika u postupku HARON KANAET d.o.o.</item>
      <item>BOJAN-HARON MARKIČEVIĆ punomoćnik sudionika u postupku HARON KANAET d.o.o.</item>
    </izvorni_sadrzaj>
    <derivirana_varijabla naziv="DomainObject.Predmet.OstaliListFormated_1">
      <item>DAMIR KANAET punomoćnik sudionika u postupku HARON KANAET d.o.o.</item>
      <item>BOJAN-HARON MARKIČEVIĆ punomoćnik sudionika u postupku HARON KANAET d.o.o.</item>
    </derivirana_varijabla>
  </DomainObject.Predmet.OstaliListFormated>
  <DomainObject.Predmet.OstaliListFormatedOIB>
    <izvorni_sadrzaj>
      <item>DAMIR KANAET punomoćnik sudionika u postupku HARON KANAET d.o.o.</item>
      <item>BOJAN-HARON MARKIČEVIĆ punomoćnik sudionika u postupku HARON KANAET d.o.o.</item>
    </izvorni_sadrzaj>
    <derivirana_varijabla naziv="DomainObject.Predmet.OstaliListFormatedOIB_1">
      <item>DAMIR KANAET punomoćnik sudionika u postupku HARON KANAET d.o.o.</item>
      <item>BOJAN-HARON MARKIČEVIĆ punomoćnik sudionika u postupku HARON KANAET d.o.o.</item>
    </derivirana_varijabla>
  </DomainObject.Predmet.OstaliListFormatedOIB>
  <DomainObject.Predmet.OstaliListFormatedWithAdress>
    <izvorni_sadrzaj>
      <item>DAMIR KANAET, Mrežnička 10, 31000 Osijek punomoćnik sudionika u postupku HARON KANAET d.o.o.</item>
      <item>BOJAN-HARON MARKIČEVIĆ, Kneza Borne 1, 10000 Zagreb punomoćnik sudionika u postupku HARON KANAET d.o.o.</item>
    </izvorni_sadrzaj>
    <derivirana_varijabla naziv="DomainObject.Predmet.OstaliListFormatedWithAdress_1">
      <item>DAMIR KANAET, Mrežnička 10, 31000 Osijek punomoćnik sudionika u postupku HARON KANAET d.o.o.</item>
      <item>BOJAN-HARON MARKIČEVIĆ, Kneza Borne 1, 10000 Zagreb punomoćnik sudionika u postupku HARON KANAET d.o.o.</item>
    </derivirana_varijabla>
  </DomainObject.Predmet.OstaliListFormatedWithAdress>
  <DomainObject.Predmet.OstaliListFormatedWithAdressOIB>
    <izvorni_sadrzaj>
      <item>DAMIR KANAET, Mrežnička 10, 31000 Osijek punomoćnik sudionika u postupku HARON KANAET d.o.o.</item>
      <item>BOJAN-HARON MARKIČEVIĆ, Kneza Borne 1, 10000 Zagreb punomoćnik sudionika u postupku HARON KANAET d.o.o.</item>
    </izvorni_sadrzaj>
    <derivirana_varijabla naziv="DomainObject.Predmet.OstaliListFormatedWithAdressOIB_1">
      <item>DAMIR KANAET, Mrežnička 10, 31000 Osijek punomoćnik sudionika u postupku HARON KANAET d.o.o.</item>
      <item>BOJAN-HARON MARKIČEVIĆ, Kneza Borne 1, 10000 Zagreb punomoćnik sudionika u postupku HARON KANAET d.o.o.</item>
    </derivirana_varijabla>
  </DomainObject.Predmet.OstaliListFormatedWithAdressOIB>
  <DomainObject.Predmet.OstaliListNazivFormated>
    <izvorni_sadrzaj>
      <item>DAMIR KANAET</item>
      <item>BOJAN-HARON MARKIČEVIĆ</item>
    </izvorni_sadrzaj>
    <derivirana_varijabla naziv="DomainObject.Predmet.OstaliListNazivFormated_1">
      <item>DAMIR KANAET</item>
      <item>BOJAN-HARON MARKIČEVIĆ</item>
    </derivirana_varijabla>
  </DomainObject.Predmet.OstaliListNazivFormated>
  <DomainObject.Predmet.OstaliListNazivFormatedOIB>
    <izvorni_sadrzaj>
      <item>DAMIR KANAET</item>
      <item>BOJAN-HARON MARKIČEVIĆ</item>
    </izvorni_sadrzaj>
    <derivirana_varijabla naziv="DomainObject.Predmet.OstaliListNazivFormatedOIB_1">
      <item>DAMIR KANAET</item>
      <item>BOJAN-HARON MARKIČEVIĆ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HARON KANAET d.o.o.</izvorni_sadrzaj>
    <derivirana_varijabla naziv="DomainObject.Predmet.ProtustrankaIDrugi_1">HARON KANAET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HARON KANAET d.o.o., OIB 33772547538, Kneza Borne 1, 10000 Zagreb</izvorni_sadrzaj>
    <derivirana_varijabla naziv="DomainObject.Predmet.ProtustrankaIDrugiAdressOIB_1">HARON KANAET d.o.o., OIB 33772547538, Kneza Borne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HARON KANAET d.o.o.</item>
      <item>DAMIR KANAET</item>
      <item>BOJAN-HARON MARKIČEVIĆ</item>
    </izvorni_sadrzaj>
    <derivirana_varijabla naziv="DomainObject.Predmet.SudioniciListNaziv_1">
      <item>FINA Regionalni centar Zagreb</item>
      <item>HARON KANAET d.o.o.</item>
      <item>DAMIR KANAET</item>
      <item>BOJAN-HARON MARKIČEVIĆ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HARON KANAET d.o.o., OIB 33772547538, Kneza Borne 1,10000 Zagreb</item>
      <item>DAMIR KANAET, Mrežnička 10,31000 Osijek</item>
      <item>BOJAN-HARON MARKIČEVIĆ, Kneza Borne 1,10000 Zagreb</item>
    </izvorni_sadrzaj>
    <derivirana_varijabla naziv="DomainObject.Predmet.SudioniciListAdressOIB_1">
      <item>FINA Regionalni centar Zagreb, OIB 85821130368, Trg svibanjskih žrtava 1995. 1,10000 Zagreb</item>
      <item>HARON KANAET d.o.o., OIB 33772547538, Kneza Borne 1,10000 Zagreb</item>
      <item>DAMIR KANAET, Mrežnička 10,31000 Osijek</item>
      <item>BOJAN-HARON MARKIČEVIĆ,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33772547538</item>
      <item>, OIB null</item>
      <item>, OIB null</item>
    </izvorni_sadrzaj>
    <derivirana_varijabla naziv="DomainObject.Predmet.SudioniciListNazivOIB_1">
      <item>, OIB 85821130368</item>
      <item>, OIB 33772547538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2377</properties:Characters>
  <properties:Lines>72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2016-04-01T07:42:00Z</dcterms:created>
  <dc:creator>Sudsko vijeæe</dc:creator>
  <cp:lastModifiedBy>Nevenka Furić</cp:lastModifiedBy>
  <cp:lastPrinted>2016-04-01T07:45:00Z</cp:lastPrinted>
  <dcterms:modified xmlns:xsi="http://www.w3.org/2001/XMLSchema-instance" xsi:type="dcterms:W3CDTF">2016-04-01T07:46:00Z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