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7ba3" w14:paraId="c277ba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4277C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F4277C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0F6D84" w:rsidR="005A4786">
      <w:pPr>
        <w:jc w:val="both"/>
      </w:pPr>
      <w:r w:rsidRPr="00DA15C9">
        <w:tab/>
      </w:r>
      <w:r w:rsidR="00E02C86" w:rsidRPr="00E02C86">
        <w:t>Trgovački sud u Pazinu, po stečajnom sucu Ivanu Dujiću, povodom prijedloga predlagatelja PACIFIC FRUIT LIMITED d.o.o. Zagreb, Smičiklasova 21, OIB 37621439157, zastupanog po punomoćniku Saši Anđelkoviću, odvjetniku u Zagrebu, za otvaranje stečajnog postupka nad dužnikom LIVIOCOMMERCE d. o. o. Poreč, Antonci 7, OIB 59485336728</w:t>
      </w:r>
      <w:r w:rsidR="000873CD">
        <w:t xml:space="preserve">, </w:t>
      </w:r>
      <w:r w:rsidR="00E02C86">
        <w:t>08</w:t>
      </w:r>
      <w:r w:rsidR="005A4786">
        <w:t xml:space="preserve">. </w:t>
      </w:r>
      <w:r w:rsidR="00BA7D01">
        <w:t>svibnja</w:t>
      </w:r>
      <w:r w:rsidR="0080629B">
        <w:t xml:space="preserve"> </w:t>
      </w:r>
      <w:r w:rsidR="005A4786">
        <w:t>201</w:t>
      </w:r>
      <w:r w:rsidR="001638A8">
        <w:t>7</w:t>
      </w:r>
      <w:r w:rsidR="005A4786">
        <w:t xml:space="preserve">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E02C86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E02C86" w:rsidRPr="00E02C86">
        <w:t>LIVIOCOMMERCE d. o. o. Poreč, Antonci 7, OIB 59485336728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4824A7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4824A7" w:rsidRPr="004824A7">
        <w:rPr>
          <w:lang w:val="pl-PL"/>
        </w:rPr>
        <w:t>Damir Debeljuh iz Pule, Laginjina 6, OIB 29203139768.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E02C86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12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sr</w:t>
      </w:r>
      <w:r w:rsidR="004824A7">
        <w:rPr>
          <w:b/>
          <w:lang w:val="pl-PL"/>
        </w:rPr>
        <w:t>pnja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0873CD">
        <w:rPr>
          <w:b/>
          <w:lang w:val="pl-PL"/>
        </w:rPr>
        <w:t>7</w:t>
      </w:r>
      <w:r w:rsidR="005E3EB7" w:rsidRPr="00A43D8D">
        <w:rPr>
          <w:b/>
          <w:lang w:val="pl-PL"/>
        </w:rPr>
        <w:t xml:space="preserve">. u </w:t>
      </w:r>
      <w:r w:rsidR="004824A7">
        <w:rPr>
          <w:b/>
          <w:lang w:val="pl-PL"/>
        </w:rPr>
        <w:t>1</w:t>
      </w:r>
      <w:r>
        <w:rPr>
          <w:b/>
          <w:lang w:val="pl-PL"/>
        </w:rPr>
        <w:t>2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1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4824A7" w:rsidRPr="004824A7">
        <w:rPr>
          <w:lang w:val="pl-PL"/>
        </w:rPr>
        <w:t>Damir Debeljuh iz Pule, Laginjina 6</w:t>
      </w:r>
      <w:r w:rsidR="008833E8">
        <w:rPr>
          <w:lang w:val="pl-PL"/>
        </w:rPr>
        <w:t>,</w:t>
      </w:r>
    </w:p>
    <w:p w:rsidRDefault="009D022B" w:rsidP="009D022B" w:rsidR="009D022B" w:rsidRPr="0080629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lastRenderedPageBreak/>
        <w:t xml:space="preserve">- </w:t>
      </w:r>
      <w:r w:rsidRPr="0080629B">
        <w:rPr>
          <w:lang w:val="sv-SE"/>
        </w:rPr>
        <w:t xml:space="preserve">FINA, </w:t>
      </w:r>
      <w:r>
        <w:rPr>
          <w:lang w:val="sv-SE"/>
        </w:rPr>
        <w:t>Rijeka</w:t>
      </w:r>
      <w:r>
        <w:t>,</w:t>
      </w:r>
    </w:p>
    <w:p w:rsidRDefault="00BA7D01" w:rsidP="00BA7D01" w:rsidR="00BA7D01" w:rsidRPr="005A4786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  <w:r>
        <w:rPr>
          <w:lang w:val="sv-SE"/>
        </w:rPr>
        <w:t xml:space="preserve">, </w:t>
      </w:r>
    </w:p>
    <w:p w:rsidRDefault="00BA7D01" w:rsidP="009D022B" w:rsidR="009D022B">
      <w:pPr>
        <w:jc w:val="both"/>
        <w:rPr>
          <w:lang w:val="sv-SE"/>
        </w:rPr>
      </w:pPr>
      <w:r>
        <w:tab/>
      </w:r>
      <w:r>
        <w:tab/>
      </w:r>
      <w:r w:rsidR="009D022B">
        <w:t>- dužnik,</w:t>
      </w:r>
    </w:p>
    <w:p w:rsidRDefault="009D022B" w:rsidP="00E02C86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</w:t>
      </w:r>
      <w:r w:rsidR="00BA7D01">
        <w:rPr>
          <w:lang w:val="sv-SE"/>
        </w:rPr>
        <w:t xml:space="preserve"> </w:t>
      </w:r>
      <w:r>
        <w:rPr>
          <w:lang w:val="sv-SE"/>
        </w:rPr>
        <w:t xml:space="preserve">zakonski zastupnik dužnika </w:t>
      </w:r>
      <w:r w:rsidR="00E02C86" w:rsidRPr="00E02C86">
        <w:rPr>
          <w:lang w:val="sv-SE"/>
        </w:rPr>
        <w:t xml:space="preserve">Livio Pastorčić, </w:t>
      </w:r>
      <w:r w:rsidR="00E02C86">
        <w:rPr>
          <w:lang w:val="sv-SE"/>
        </w:rPr>
        <w:t xml:space="preserve">iz </w:t>
      </w:r>
      <w:r w:rsidR="00E02C86" w:rsidRPr="00E02C86">
        <w:rPr>
          <w:lang w:val="sv-SE"/>
        </w:rPr>
        <w:t>Poreč</w:t>
      </w:r>
      <w:r w:rsidR="00E02C86">
        <w:rPr>
          <w:lang w:val="sv-SE"/>
        </w:rPr>
        <w:t>a</w:t>
      </w:r>
      <w:r w:rsidR="00E02C86" w:rsidRPr="00E02C86">
        <w:rPr>
          <w:lang w:val="sv-SE"/>
        </w:rPr>
        <w:t>, Antonci 7</w:t>
      </w:r>
      <w:r w:rsidR="00BA7D01">
        <w:rPr>
          <w:lang w:val="sv-SE"/>
        </w:rPr>
        <w:t>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A7D01">
        <w:t>0</w:t>
      </w:r>
      <w:r w:rsidR="00E02C86">
        <w:t>8</w:t>
      </w:r>
      <w:r w:rsidR="00036ADB">
        <w:t xml:space="preserve">. </w:t>
      </w:r>
      <w:r w:rsidR="00BA7D01">
        <w:t>svibnja</w:t>
      </w:r>
      <w:r w:rsidR="009D022B">
        <w:t xml:space="preserve"> </w:t>
      </w:r>
      <w:r w:rsidR="006E1647">
        <w:t>201</w:t>
      </w:r>
      <w:r w:rsidR="009D022B">
        <w:t>7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E70527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>- privremeni stečajni upravitelj Damir Debeljuh iz Pule, Laginjina 6,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>- FINA, Rijeka,</w:t>
      </w:r>
    </w:p>
    <w:p w:rsidRDefault="00BA7D01" w:rsidP="00A052D5" w:rsidR="00BA7D01">
      <w:pPr>
        <w:jc w:val="both"/>
        <w:rPr>
          <w:lang w:val="sv-SE"/>
        </w:rPr>
      </w:pPr>
      <w:r>
        <w:rPr>
          <w:lang w:val="sv-SE"/>
        </w:rPr>
        <w:t>- predlagatelj</w:t>
      </w:r>
      <w:r w:rsidR="00C95145">
        <w:rPr>
          <w:lang w:val="sv-SE"/>
        </w:rPr>
        <w:t xml:space="preserve"> po pun.</w:t>
      </w:r>
      <w:r>
        <w:rPr>
          <w:lang w:val="sv-SE"/>
        </w:rPr>
        <w:t xml:space="preserve">, 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>- dužnik,</w:t>
      </w:r>
    </w:p>
    <w:p w:rsidRDefault="00A052D5" w:rsidP="00BA7D01" w:rsidR="002E751B">
      <w:pPr>
        <w:jc w:val="both"/>
        <w:rPr>
          <w:lang w:val="sv-SE"/>
        </w:rPr>
      </w:pPr>
      <w:r w:rsidRPr="00A052D5">
        <w:rPr>
          <w:lang w:val="sv-SE"/>
        </w:rPr>
        <w:t xml:space="preserve">- </w:t>
      </w:r>
      <w:r w:rsidR="00E02C86" w:rsidRPr="00E02C86">
        <w:rPr>
          <w:lang w:val="sv-SE"/>
        </w:rPr>
        <w:t>Livio Pastorčić, iz Poreča, Antonci 7.</w:t>
      </w:r>
    </w:p>
    <w:sectPr w:rsidSect="00F4277C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260" w:rsidP="005E3EB7" w:rsidR="00FB3260">
      <w:r>
        <w:separator/>
      </w:r>
    </w:p>
  </w:endnote>
  <w:endnote w:id="0" w:type="continuationSeparator">
    <w:p w:rsidRDefault="00FB3260" w:rsidP="005E3EB7" w:rsidR="00FB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260" w:rsidP="005E3EB7" w:rsidR="00FB3260">
      <w:r>
        <w:separator/>
      </w:r>
    </w:p>
  </w:footnote>
  <w:footnote w:id="0" w:type="continuationSeparator">
    <w:p w:rsidRDefault="00FB3260" w:rsidP="005E3EB7" w:rsidR="00FB3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8A8" w:rsidP="00E02C86" w:rsidR="00DA15C9">
    <w:pPr>
      <w:pStyle w:val="Zaglavlje"/>
      <w:jc w:val="right"/>
    </w:pPr>
    <w:r>
      <w:tab/>
    </w:r>
    <w:r>
      <w:tab/>
    </w:r>
    <w:r w:rsidR="00E02C86" w:rsidRPr="00E02C86">
      <w:t>Posl.br. 10 St-250/17-6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E5001A" w:rsidR="00E5001A">
    <w:pPr>
      <w:pStyle w:val="Zaglavlje"/>
      <w:jc w:val="right"/>
    </w:pPr>
    <w:r>
      <w:tab/>
    </w:r>
    <w:r>
      <w:tab/>
    </w:r>
    <w:r w:rsidR="00E5001A">
      <w:t>Posl.br. 10 St-2</w:t>
    </w:r>
    <w:r w:rsidR="00E02C86">
      <w:t>50/17-6</w:t>
    </w:r>
  </w:p>
  <w:p w:rsidRDefault="00DF28E8" w:rsidR="00DF28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647B"/>
    <w:rsid w:val="000873CD"/>
    <w:rsid w:val="000F6D84"/>
    <w:rsid w:val="00107DA9"/>
    <w:rsid w:val="00144527"/>
    <w:rsid w:val="00146239"/>
    <w:rsid w:val="00147C9F"/>
    <w:rsid w:val="001638A8"/>
    <w:rsid w:val="001650D3"/>
    <w:rsid w:val="00167A8D"/>
    <w:rsid w:val="001771C1"/>
    <w:rsid w:val="00243371"/>
    <w:rsid w:val="00262377"/>
    <w:rsid w:val="00264035"/>
    <w:rsid w:val="0029389A"/>
    <w:rsid w:val="002C73DE"/>
    <w:rsid w:val="002D55AD"/>
    <w:rsid w:val="002E751B"/>
    <w:rsid w:val="003B74B1"/>
    <w:rsid w:val="004311CC"/>
    <w:rsid w:val="004403B7"/>
    <w:rsid w:val="004824A7"/>
    <w:rsid w:val="0051365F"/>
    <w:rsid w:val="00554328"/>
    <w:rsid w:val="005A4786"/>
    <w:rsid w:val="005E3EB7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8B520D"/>
    <w:rsid w:val="00985388"/>
    <w:rsid w:val="00997040"/>
    <w:rsid w:val="009A015A"/>
    <w:rsid w:val="009D022B"/>
    <w:rsid w:val="00A02A37"/>
    <w:rsid w:val="00A052D5"/>
    <w:rsid w:val="00A43D8D"/>
    <w:rsid w:val="00A560B4"/>
    <w:rsid w:val="00B849FE"/>
    <w:rsid w:val="00BA7D01"/>
    <w:rsid w:val="00C82279"/>
    <w:rsid w:val="00C95145"/>
    <w:rsid w:val="00D137D1"/>
    <w:rsid w:val="00D14604"/>
    <w:rsid w:val="00DF28E8"/>
    <w:rsid w:val="00E02C86"/>
    <w:rsid w:val="00E0710F"/>
    <w:rsid w:val="00E1576B"/>
    <w:rsid w:val="00E40527"/>
    <w:rsid w:val="00E5001A"/>
    <w:rsid w:val="00E70527"/>
    <w:rsid w:val="00EB1623"/>
    <w:rsid w:val="00F26397"/>
    <w:rsid w:val="00F4277C"/>
    <w:rsid w:val="00F96428"/>
    <w:rsid w:val="00FB0B18"/>
    <w:rsid w:val="00FB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52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52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52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52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52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52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52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52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St-250/2017-6</izvorni_sadrzaj>
    <derivirana_varijabla naziv="DomainObject.Oznaka_1">St-250/2017-6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LIVIOCOMMERCE d.o.o. POREČ</izvorni_sadrzaj>
    <derivirana_varijabla naziv="DomainObject.Predmet.ProtustrankaFormated_1">  LIVIOCOMMERCE d.o.o. POREČ</derivirana_varijabla>
  </DomainObject.Predmet.ProtustrankaFormated>
  <DomainObject.Predmet.ProtustrankaFormatedOIB>
    <izvorni_sadrzaj>  LIVIOCOMMERCE d.o.o. POREČ, OIB 59485336728</izvorni_sadrzaj>
    <derivirana_varijabla naziv="DomainObject.Predmet.ProtustrankaFormatedOIB_1">  LIVIOCOMMERCE d.o.o. POREČ, OIB 59485336728</derivirana_varijabla>
  </DomainObject.Predmet.ProtustrankaFormatedOIB>
  <DomainObject.Predmet.ProtustrankaFormatedWithAdress>
    <izvorni_sadrzaj> LIVIOCOMMERCE d.o.o. POREČ, Antonci 7, 52440 Poreč</izvorni_sadrzaj>
    <derivirana_varijabla naziv="DomainObject.Predmet.ProtustrankaFormatedWithAdress_1"> LIVIOCOMMERCE d.o.o. POREČ, Antonci 7, 52440 Poreč</derivirana_varijabla>
  </DomainObject.Predmet.ProtustrankaFormatedWithAdress>
  <DomainObject.Predmet.ProtustrankaFormatedWithAdressOIB>
    <izvorni_sadrzaj> LIVIOCOMMERCE d.o.o. POREČ, OIB 59485336728, Antonci 7, 52440 Poreč</izvorni_sadrzaj>
    <derivirana_varijabla naziv="DomainObject.Predmet.ProtustrankaFormatedWithAdressOIB_1"> LIVIOCOMMERCE d.o.o. POREČ, OIB 59485336728, Antonci 7, 52440 Poreč</derivirana_varijabla>
  </DomainObject.Predmet.ProtustrankaFormatedWithAdressOIB>
  <DomainObject.Predmet.ProtustrankaWithAdress>
    <izvorni_sadrzaj>LIVIOCOMMERCE d.o.o. POREČ Antonci 7, 52440 Poreč</izvorni_sadrzaj>
    <derivirana_varijabla naziv="DomainObject.Predmet.ProtustrankaWithAdress_1">LIVIOCOMMERCE d.o.o. POREČ Antonci 7, 52440 Poreč</derivirana_varijabla>
  </DomainObject.Predmet.ProtustrankaWithAdress>
  <DomainObject.Predmet.ProtustrankaWithAdressOIB>
    <izvorni_sadrzaj>LIVIOCOMMERCE d.o.o. POREČ, OIB 59485336728, Antonci 7, 52440 Poreč</izvorni_sadrzaj>
    <derivirana_varijabla naziv="DomainObject.Predmet.ProtustrankaWithAdressOIB_1">LIVIOCOMMERCE d.o.o. POREČ, OIB 59485336728, Antonci 7, 52440 Poreč</derivirana_varijabla>
  </DomainObject.Predmet.ProtustrankaWithAdressOIB>
  <DomainObject.Predmet.ProtustrankaNazivFormated>
    <izvorni_sadrzaj>LIVIOCOMMERCE d.o.o. POREČ</izvorni_sadrzaj>
    <derivirana_varijabla naziv="DomainObject.Predmet.ProtustrankaNazivFormated_1">LIVIOCOMMERCE d.o.o. POREČ</derivirana_varijabla>
  </DomainObject.Predmet.ProtustrankaNazivFormated>
  <DomainObject.Predmet.ProtustrankaNazivFormatedOIB>
    <izvorni_sadrzaj>LIVIOCOMMERCE d.o.o. POREČ, OIB 59485336728</izvorni_sadrzaj>
    <derivirana_varijabla naziv="DomainObject.Predmet.ProtustrankaNazivFormatedOIB_1">LIVIOCOMMERCE d.o.o. POREČ, OIB 59485336728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PACIFIC FRUIT LIMITED d.o.o. ZAGREB zastupanog po punomoćniku odvj. SAŠA ANĐELKOVIĆ I ĐORĐE ANĐELKOVIĆ</izvorni_sadrzaj>
    <derivirana_varijabla naziv="DomainObject.Predmet.StrankaFormated_1">  PACIFIC FRUIT LIMITED d.o.o. ZAGREB zastupanog po punomoćniku odvj. SAŠA ANĐELKOVIĆ I ĐORĐE ANĐELKOVIĆ</derivirana_varijabla>
  </DomainObject.Predmet.StrankaFormated>
  <DomainObject.Predmet.StrankaFormatedOIB>
    <izvorni_sadrzaj>  PACIFIC FRUIT LIMITED d.o.o. ZAGREB, OIB 37621439157 zastupanog po punomoćniku odvj. SAŠA ANĐELKOVIĆ I ĐORĐE ANĐELKOVIĆ</izvorni_sadrzaj>
    <derivirana_varijabla naziv="DomainObject.Predmet.StrankaFormatedOIB_1">  PACIFIC FRUIT LIMITED d.o.o. ZAGREB, OIB 37621439157 zastupanog po punomoćniku odvj. SAŠA ANĐELKOVIĆ I ĐORĐE ANĐELKOVIĆ</derivirana_varijabla>
  </DomainObject.Predmet.StrankaFormatedOIB>
  <DomainObject.Predmet.StrankaFormatedWithAdress>
    <izvorni_sadrzaj> PACIFIC FRUIT LIMITED d.o.o. ZAGREB, Smičiklasova 21, 10000 Zagreb zastupanog po punomoćniku odvj. SAŠA ANĐELKOVIĆ I ĐORĐE ANĐELKOVIĆ</izvorni_sadrzaj>
    <derivirana_varijabla naziv="DomainObject.Predmet.StrankaFormatedWithAdress_1"> PACIFIC FRUIT LIMITED d.o.o. ZAGREB, Smičiklasova 21, 10000 Zagreb zastupanog po punomoćniku odvj. SAŠA ANĐELKOVIĆ I ĐORĐE ANĐELKOVIĆ</derivirana_varijabla>
  </DomainObject.Predmet.StrankaFormatedWithAdress>
  <DomainObject.Predmet.StrankaFormatedWithAdressOIB>
    <izvorni_sadrzaj> PACIFIC FRUIT LIMITED d.o.o. ZAGREB, OIB 37621439157, Smičiklasova 21, 10000 Zagreb zastupanog po punomoćniku odvj. SAŠA ANĐELKOVIĆ I ĐORĐE ANĐELKOVIĆ</izvorni_sadrzaj>
    <derivirana_varijabla naziv="DomainObject.Predmet.StrankaFormatedWithAdressOIB_1"> PACIFIC FRUIT LIMITED d.o.o. ZAGREB, OIB 37621439157, Smičiklasova 21, 10000 Zagreb zastupanog po punomoćniku odvj. SAŠA ANĐELKOVIĆ I ĐORĐE ANĐELKOVIĆ</derivirana_varijabla>
  </DomainObject.Predmet.StrankaFormatedWithAdressOIB>
  <DomainObject.Predmet.StrankaWithAdress>
    <izvorni_sadrzaj>PACIFIC FRUIT LIMITED d.o.o. ZAGREB Smičiklasova 21,10000 Zagreb</izvorni_sadrzaj>
    <derivirana_varijabla naziv="DomainObject.Predmet.StrankaWithAdress_1">PACIFIC FRUIT LIMITED d.o.o. ZAGREB Smičiklasova 21,10000 Zagreb</derivirana_varijabla>
  </DomainObject.Predmet.StrankaWithAdress>
  <DomainObject.Predmet.StrankaWithAdressOIB>
    <izvorni_sadrzaj>PACIFIC FRUIT LIMITED d.o.o. ZAGREB, OIB 37621439157, Smičiklasova 21,10000 Zagreb</izvorni_sadrzaj>
    <derivirana_varijabla naziv="DomainObject.Predmet.StrankaWithAdressOIB_1">PACIFIC FRUIT LIMITED d.o.o. ZAGREB, OIB 37621439157, Smičiklasova 21,10000 Zagreb</derivirana_varijabla>
  </DomainObject.Predmet.StrankaWithAdressOIB>
  <DomainObject.Predmet.StrankaNazivFormated>
    <izvorni_sadrzaj>PACIFIC FRUIT LIMITED d.o.o. ZAGREB</izvorni_sadrzaj>
    <derivirana_varijabla naziv="DomainObject.Predmet.StrankaNazivFormated_1">PACIFIC FRUIT LIMITED d.o.o. ZAGREB</derivirana_varijabla>
  </DomainObject.Predmet.StrankaNazivFormated>
  <DomainObject.Predmet.StrankaNazivFormatedOIB>
    <izvorni_sadrzaj>PACIFIC FRUIT LIMITED d.o.o. ZAGREB, OIB 37621439157</izvorni_sadrzaj>
    <derivirana_varijabla naziv="DomainObject.Predmet.StrankaNazivFormatedOIB_1">PACIFIC FRUIT LIMITED d.o.o. ZAGREB, OIB 37621439157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6549624.71</izvorni_sadrzaj>
    <derivirana_varijabla naziv="DomainObject.Predmet.TrenutnaVrijednost_1">6549624.71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PACIFIC FRUIT LIMITED d.o.o. ZAGREB zastupanog po punomoćniku odvj. SAŠA ANĐELKOVIĆ I ĐORĐE ANĐELKOVIĆ</item>
    </izvorni_sadrzaj>
    <derivirana_varijabla naziv="DomainObject.Predmet.StrankaListFormated_1">
      <item>PACIFIC FRUIT LIMITED d.o.o. ZAGREB zastupanog po punomoćniku odvj. SAŠA ANĐELKOVIĆ I ĐORĐE ANĐELKOVIĆ</item>
    </derivirana_varijabla>
  </DomainObject.Predmet.StrankaListFormated>
  <DomainObject.Predmet.StrankaListFormatedOIB>
    <izvorni_sadrzaj>
      <item>PACIFIC FRUIT LIMITED d.o.o. ZAGREB, OIB 37621439157 zastupanog po punomoćniku odvj. SAŠA ANĐELKOVIĆ I ĐORĐE ANĐELKOVIĆ</item>
    </izvorni_sadrzaj>
    <derivirana_varijabla naziv="DomainObject.Predmet.StrankaListFormatedOIB_1">
      <item>PACIFIC FRUIT LIMITED d.o.o. ZAGREB, OIB 37621439157 zastupanog po punomoćniku odvj. SAŠA ANĐELKOVIĆ I ĐORĐE ANĐELKOVIĆ</item>
    </derivirana_varijabla>
  </DomainObject.Predmet.StrankaListFormatedOIB>
  <DomainObject.Predmet.StrankaListFormatedWithAdress>
    <izvorni_sadrzaj>
      <item>PACIFIC FRUIT LIMITED d.o.o. ZAGREB, Smičiklasova 21, 10000 Zagreb zastupanog po punomoćniku odvj. SAŠA ANĐELKOVIĆ I ĐORĐE ANĐELKOVIĆ</item>
    </izvorni_sadrzaj>
    <derivirana_varijabla naziv="DomainObject.Predmet.StrankaListFormatedWithAdress_1">
      <item>PACIFIC FRUIT LIMITED d.o.o. ZAGREB, Smičiklasova 21, 10000 Zagreb zastupanog po punomoćniku odvj. SAŠA ANĐELKOVIĆ I ĐORĐE ANĐELKOVIĆ</item>
    </derivirana_varijabla>
  </DomainObject.Predmet.StrankaListFormatedWithAdress>
  <DomainObject.Predmet.StrankaListFormatedWithAdressOIB>
    <izvorni_sadrzaj>
      <item>PACIFIC FRUIT LIMITED d.o.o. ZAGREB, OIB 37621439157, Smičiklasova 21, 10000 Zagreb zastupanog po punomoćniku odvj. SAŠA ANĐELKOVIĆ I ĐORĐE ANĐELKOVIĆ</item>
    </izvorni_sadrzaj>
    <derivirana_varijabla naziv="DomainObject.Predmet.StrankaListFormatedWithAdressOIB_1">
      <item>PACIFIC FRUIT LIMITED d.o.o. ZAGREB, OIB 37621439157, Smičiklasova 21, 10000 Zagreb zastupanog po punomoćniku odvj. SAŠA ANĐELKOVIĆ I ĐORĐE ANĐELKOVIĆ</item>
    </derivirana_varijabla>
  </DomainObject.Predmet.StrankaListFormatedWithAdressOIB>
  <DomainObject.Predmet.StrankaListNazivFormated>
    <izvorni_sadrzaj>
      <item>PACIFIC FRUIT LIMITED d.o.o. ZAGREB</item>
    </izvorni_sadrzaj>
    <derivirana_varijabla naziv="DomainObject.Predmet.StrankaListNazivFormated_1">
      <item>PACIFIC FRUIT LIMITED d.o.o. ZAGREB</item>
    </derivirana_varijabla>
  </DomainObject.Predmet.StrankaListNazivFormated>
  <DomainObject.Predmet.StrankaListNazivFormatedOIB>
    <izvorni_sadrzaj>
      <item>PACIFIC FRUIT LIMITED d.o.o. ZAGREB, OIB 37621439157</item>
    </izvorni_sadrzaj>
    <derivirana_varijabla naziv="DomainObject.Predmet.StrankaListNazivFormatedOIB_1">
      <item>PACIFIC FRUIT LIMITED d.o.o. ZAGREB, OIB 37621439157</item>
    </derivirana_varijabla>
  </DomainObject.Predmet.StrankaListNazivFormatedOIB>
  <DomainObject.Predmet.ProtuStrankaListFormated>
    <izvorni_sadrzaj>
      <item>LIVIOCOMMERCE d.o.o. POREČ</item>
    </izvorni_sadrzaj>
    <derivirana_varijabla naziv="DomainObject.Predmet.ProtuStrankaListFormated_1">
      <item>LIVIOCOMMERCE d.o.o. POREČ</item>
    </derivirana_varijabla>
  </DomainObject.Predmet.ProtuStrankaListFormated>
  <DomainObject.Predmet.ProtuStrankaListFormatedOIB>
    <izvorni_sadrzaj>
      <item>LIVIOCOMMERCE d.o.o. POREČ, OIB 59485336728</item>
    </izvorni_sadrzaj>
    <derivirana_varijabla naziv="DomainObject.Predmet.ProtuStrankaListFormatedOIB_1">
      <item>LIVIOCOMMERCE d.o.o. POREČ, OIB 59485336728</item>
    </derivirana_varijabla>
  </DomainObject.Predmet.ProtuStrankaListFormatedOIB>
  <DomainObject.Predmet.ProtuStrankaListFormatedWithAdress>
    <izvorni_sadrzaj>
      <item>LIVIOCOMMERCE d.o.o. POREČ, Antonci 7, 52440 Poreč</item>
    </izvorni_sadrzaj>
    <derivirana_varijabla naziv="DomainObject.Predmet.ProtuStrankaListFormatedWithAdress_1">
      <item>LIVIOCOMMERCE d.o.o. POREČ, Antonci 7, 52440 Poreč</item>
    </derivirana_varijabla>
  </DomainObject.Predmet.ProtuStrankaListFormatedWithAdress>
  <DomainObject.Predmet.ProtuStrankaListFormatedWithAdressOIB>
    <izvorni_sadrzaj>
      <item>LIVIOCOMMERCE d.o.o. POREČ, OIB 59485336728, Antonci 7, 52440 Poreč</item>
    </izvorni_sadrzaj>
    <derivirana_varijabla naziv="DomainObject.Predmet.ProtuStrankaListFormatedWithAdressOIB_1">
      <item>LIVIOCOMMERCE d.o.o. POREČ, OIB 59485336728, Antonci 7, 52440 Poreč</item>
    </derivirana_varijabla>
  </DomainObject.Predmet.ProtuStrankaListFormatedWithAdressOIB>
  <DomainObject.Predmet.ProtuStrankaListNazivFormated>
    <izvorni_sadrzaj>
      <item>LIVIOCOMMERCE d.o.o. POREČ</item>
    </izvorni_sadrzaj>
    <derivirana_varijabla naziv="DomainObject.Predmet.ProtuStrankaListNazivFormated_1">
      <item>LIVIOCOMMERCE d.o.o. POREČ</item>
    </derivirana_varijabla>
  </DomainObject.Predmet.ProtuStrankaListNazivFormated>
  <DomainObject.Predmet.ProtuStrankaListNazivFormatedOIB>
    <izvorni_sadrzaj>
      <item>LIVIOCOMMERCE d.o.o. POREČ, OIB 59485336728</item>
    </izvorni_sadrzaj>
    <derivirana_varijabla naziv="DomainObject.Predmet.ProtuStrankaListNazivFormatedOIB_1">
      <item>LIVIOCOMMERCE d.o.o. POREČ, OIB 59485336728</item>
    </derivirana_varijabla>
  </DomainObject.Predmet.ProtuStrankaListNazivFormatedOIB>
  <DomainObject.Predmet.OstaliListFormated>
    <izvorni_sadrzaj>
      <item>odvj. SAŠA ANĐELKOVIĆ I ĐORĐE ANĐELKOVIĆ punomoćnik sudionika u postupku PACIFIC FRUIT LIMITED d.o.o. ZAGREB</item>
    </izvorni_sadrzaj>
    <derivirana_varijabla naziv="DomainObject.Predmet.OstaliListFormated_1">
      <item>odvj. SAŠA ANĐELKOVIĆ I ĐORĐE ANĐELKOVIĆ punomoćnik sudionika u postupku PACIFIC FRUIT LIMITED d.o.o. ZAGREB</item>
    </derivirana_varijabla>
  </DomainObject.Predmet.OstaliListFormated>
  <DomainObject.Predmet.OstaliListFormatedOIB>
    <izvorni_sadrzaj>
      <item>odvj. SAŠA ANĐELKOVIĆ I ĐORĐE ANĐELKOVIĆ punomoćnik sudionika u postupku PACIFIC FRUIT LIMITED d.o.o. ZAGREB</item>
    </izvorni_sadrzaj>
    <derivirana_varijabla naziv="DomainObject.Predmet.OstaliListFormatedOIB_1">
      <item>odvj. SAŠA ANĐELKOVIĆ I ĐORĐE ANĐELKOVIĆ punomoćnik sudionika u postupku PACIFIC FRUIT LIMITED d.o.o. ZAGREB</item>
    </derivirana_varijabla>
  </DomainObject.Predmet.OstaliListFormatedOIB>
  <DomainObject.Predmet.OstaliListFormatedWithAdress>
    <izvorni_sadrzaj>
      <item>odvj. SAŠA ANĐELKOVIĆ I ĐORĐE ANĐELKOVIĆ, Vrbanićeva 20, 10000 Zagreb punomoćnik sudionika u postupku PACIFIC FRUIT LIMITED d.o.o. ZAGREB</item>
    </izvorni_sadrzaj>
    <derivirana_varijabla naziv="DomainObject.Predmet.OstaliListFormatedWithAdress_1">
      <item>odvj. SAŠA ANĐELKOVIĆ I ĐORĐE ANĐELKOVIĆ, Vrbanićeva 20, 10000 Zagreb punomoćnik sudionika u postupku PACIFIC FRUIT LIMITED d.o.o. ZAGREB</item>
    </derivirana_varijabla>
  </DomainObject.Predmet.OstaliListFormatedWithAdress>
  <DomainObject.Predmet.OstaliListFormatedWithAdressOIB>
    <izvorni_sadrzaj>
      <item>odvj. SAŠA ANĐELKOVIĆ I ĐORĐE ANĐELKOVIĆ, Vrbanićeva 20, 10000 Zagreb punomoćnik sudionika u postupku PACIFIC FRUIT LIMITED d.o.o. ZAGREB</item>
    </izvorni_sadrzaj>
    <derivirana_varijabla naziv="DomainObject.Predmet.OstaliListFormatedWithAdressOIB_1">
      <item>odvj. SAŠA ANĐELKOVIĆ I ĐORĐE ANĐELKOVIĆ, Vrbanićeva 20, 10000 Zagreb punomoćnik sudionika u postupku PACIFIC FRUIT LIMITED d.o.o. ZAGREB</item>
    </derivirana_varijabla>
  </DomainObject.Predmet.OstaliListFormatedWithAdressOIB>
  <DomainObject.Predmet.OstaliListNazivFormated>
    <izvorni_sadrzaj>
      <item>odvj. SAŠA ANĐELKOVIĆ I ĐORĐE ANĐELKOVIĆ</item>
    </izvorni_sadrzaj>
    <derivirana_varijabla naziv="DomainObject.Predmet.OstaliListNazivFormated_1">
      <item>odvj. SAŠA ANĐELKOVIĆ I ĐORĐE ANĐELKOVIĆ</item>
    </derivirana_varijabla>
  </DomainObject.Predmet.OstaliListNazivFormated>
  <DomainObject.Predmet.OstaliListNazivFormatedOIB>
    <izvorni_sadrzaj>
      <item>odvj. SAŠA ANĐELKOVIĆ I ĐORĐE ANĐELKOVIĆ</item>
    </izvorni_sadrzaj>
    <derivirana_varijabla naziv="DomainObject.Predmet.OstaliListNazivFormatedOIB_1">
      <item>odvj. SAŠA ANĐELKOVIĆ I ĐORĐE ANĐELKOVIĆ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St-250/2017-6</izvorni_sadrzaj>
    <derivirana_varijabla naziv="DomainObject.PoslovniBrojDokumenta_1">St-250/2017-6</derivirana_varijabla>
  </DomainObject.PoslovniBrojDokumenta>
  <DomainObject.Predmet.StrankaIDrugi>
    <izvorni_sadrzaj>PACIFIC FRUIT LIMITED d.o.o. ZAGREB</izvorni_sadrzaj>
    <derivirana_varijabla naziv="DomainObject.Predmet.StrankaIDrugi_1">PACIFIC FRUIT LIMITED d.o.o. ZAGREB</derivirana_varijabla>
  </DomainObject.Predmet.StrankaIDrugi>
  <DomainObject.Predmet.ProtustrankaIDrugi>
    <izvorni_sadrzaj>LIVIOCOMMERCE d.o.o. POREČ</izvorni_sadrzaj>
    <derivirana_varijabla naziv="DomainObject.Predmet.ProtustrankaIDrugi_1">LIVIOCOMMERCE d.o.o. POREČ</derivirana_varijabla>
  </DomainObject.Predmet.ProtustrankaIDrugi>
  <DomainObject.Predmet.StrankaIDrugiAdressOIB>
    <izvorni_sadrzaj>PACIFIC FRUIT LIMITED d.o.o. ZAGREB, OIB 37621439157, Smičiklasova 21, 10000 Zagreb</izvorni_sadrzaj>
    <derivirana_varijabla naziv="DomainObject.Predmet.StrankaIDrugiAdressOIB_1">PACIFIC FRUIT LIMITED d.o.o. ZAGREB, OIB 37621439157, Smičiklasova 21, 10000 Zagreb</derivirana_varijabla>
  </DomainObject.Predmet.StrankaIDrugiAdressOIB>
  <DomainObject.Predmet.ProtustrankaIDrugiAdressOIB>
    <izvorni_sadrzaj>LIVIOCOMMERCE d.o.o. POREČ, OIB 59485336728, Antonci 7, 52440 Poreč</izvorni_sadrzaj>
    <derivirana_varijabla naziv="DomainObject.Predmet.ProtustrankaIDrugiAdressOIB_1">LIVIOCOMMERCE d.o.o. POREČ, OIB 59485336728, Antonci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PACIFIC FRUIT LIMITED d.o.o. ZAGREB</item>
      <item>LIVIOCOMMERCE d.o.o. POREČ</item>
      <item>odvj. SAŠA ANĐELKOVIĆ I ĐORĐE ANĐELKOVIĆ</item>
    </izvorni_sadrzaj>
    <derivirana_varijabla naziv="DomainObject.Predmet.SudioniciListNaziv_1">
      <item>PACIFIC FRUIT LIMITED d.o.o. ZAGREB</item>
      <item>LIVIOCOMMERCE d.o.o. POREČ</item>
      <item>odvj. SAŠA ANĐELKOVIĆ I ĐORĐE ANĐELKOVIĆ</item>
    </derivirana_varijabla>
  </DomainObject.Predmet.SudioniciListNaziv>
  <DomainObject.Predmet.SudioniciListAdressOIB>
    <izvorni_sadrzaj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</izvorni_sadrzaj>
    <derivirana_varijabla naziv="DomainObject.Predmet.SudioniciListAdressOIB_1"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37621439157</item>
      <item>, OIB 59485336728</item>
      <item>, OIB null</item>
    </izvorni_sadrzaj>
    <derivirana_varijabla naziv="DomainObject.Predmet.SudioniciListNazivOIB_1">
      <item>, OIB 37621439157</item>
      <item>, OIB 59485336728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A07E0-D617-479E-BD29-7B51DB9BD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1977</properties:Characters>
  <properties:Lines>68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2017-05-08T10:12:00Z</dcterms:created>
  <dc:creator>Jasmina Matika</dc:creator>
  <cp:lastModifiedBy>Sanja Lakošeljac</cp:lastModifiedBy>
  <dcterms:modified xmlns:xsi="http://www.w3.org/2001/XMLSchema-instance" xsi:type="dcterms:W3CDTF">2017-05-08T11:11:00Z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St-250/2017-6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