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c130" w14:paraId="6c3c130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Bjelovar, Šetalište dr. </w:t>
      </w:r>
      <w:smartTag w:element="place" w:uri="urn:schemas-microsoft-com:office:smarttags">
        <w:r w:rsidRPr="00CE45EB">
          <w:rPr>
            <w:rFonts w:cs="Times New Roman" w:eastAsia="Times New Roman"/>
            <w:noProof/>
            <w:szCs w:val="20"/>
            <w:lang w:eastAsia="hr-HR" w:val="en-GB"/>
          </w:rPr>
          <w:t>I.</w:t>
        </w:r>
      </w:smartTag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Lebovića 42                                 5 St-346/2017-8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FINANCIJSKA AGENCIJA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RC ZAGREB, Nagodbeno vijeće:HR02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ZAGREB     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left="3119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          ZAJEDNIČKI ODVJETNIČKI URED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3686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JOSIP KOZJAK I MIROSLAV RENDIĆ 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>VARAŽDIN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szCs w:val="20"/>
          <w:lang w:eastAsia="hr-HR"/>
        </w:rPr>
        <w:t xml:space="preserve">U postupku </w:t>
      </w:r>
      <w:r w:rsidRPr="00CE45EB">
        <w:rPr>
          <w:rFonts w:cs="Times New Roman" w:eastAsia="SimSun"/>
          <w:lang w:eastAsia="zh-CN"/>
        </w:rPr>
        <w:t>p</w:t>
      </w:r>
      <w:r w:rsidRPr="00CE45EB">
        <w:rPr>
          <w:rFonts w:cs="Times New Roman" w:eastAsia="Times New Roman"/>
          <w:lang w:eastAsia="hr-HR"/>
        </w:rPr>
        <w:t xml:space="preserve">ovodom prijedloga </w:t>
      </w:r>
      <w:r w:rsidRPr="00CE45EB">
        <w:rPr>
          <w:rFonts w:cs="Times New Roman" w:eastAsia="Times New Roman"/>
          <w:color w:val="000000"/>
          <w:szCs w:val="20"/>
          <w:lang w:eastAsia="hr-HR"/>
        </w:rPr>
        <w:t xml:space="preserve">Financijske agencije, Regionalni centar Zagreb, Nagodbeno vijeće: HR02, Zagreb, za otvaranje stečajnog postupka nad dužnikom K TEKSTIL društvo s ograničenom odgovornošću za proizvodnju </w:t>
      </w:r>
      <w:proofErr w:type="spellStart"/>
      <w:r w:rsidRPr="00CE45EB">
        <w:rPr>
          <w:rFonts w:cs="Times New Roman" w:eastAsia="Times New Roman"/>
          <w:color w:val="000000"/>
          <w:szCs w:val="20"/>
          <w:lang w:eastAsia="hr-HR"/>
        </w:rPr>
        <w:t>promotekstilnih</w:t>
      </w:r>
      <w:proofErr w:type="spellEnd"/>
      <w:r w:rsidRPr="00CE45EB">
        <w:rPr>
          <w:rFonts w:cs="Times New Roman" w:eastAsia="Times New Roman"/>
          <w:color w:val="000000"/>
          <w:szCs w:val="20"/>
          <w:lang w:eastAsia="hr-HR"/>
        </w:rPr>
        <w:t xml:space="preserve"> proizvoda, Varaždin, Svilarska 2, </w:t>
      </w:r>
      <w:r w:rsidRPr="00CE45EB">
        <w:rPr>
          <w:rFonts w:cs="Times New Roman" w:eastAsia="Times New Roman"/>
          <w:noProof/>
          <w:szCs w:val="20"/>
          <w:lang w:eastAsia="hr-HR" w:val="en-GB"/>
        </w:rPr>
        <w:t>obavještavate se da se ročište zakazano za 20. rujna 2017. neće održati.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       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     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>U Bjelovaru, 18. rujna 2017.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3969"/>
        <w:rPr>
          <w:rFonts w:cs="Times New Roman" w:eastAsia="Times New Roman"/>
          <w:noProof/>
          <w:szCs w:val="20"/>
          <w:lang w:eastAsia="hr-HR" w:val="en-GB"/>
        </w:rPr>
      </w:pPr>
      <w:r w:rsidRPr="00CE45EB">
        <w:rPr>
          <w:rFonts w:cs="Times New Roman" w:eastAsia="Times New Roman"/>
          <w:noProof/>
          <w:szCs w:val="20"/>
          <w:lang w:eastAsia="hr-HR" w:val="en-GB"/>
        </w:rPr>
        <w:t xml:space="preserve">            MARIJA PETRINA KUBICA</w:t>
      </w: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3969"/>
        <w:rPr>
          <w:rFonts w:cs="Times New Roman" w:eastAsia="Times New Roman"/>
          <w:noProof/>
          <w:szCs w:val="20"/>
          <w:lang w:eastAsia="hr-HR" w:val="en-GB"/>
        </w:rPr>
      </w:pPr>
    </w:p>
    <w:p w:rsidRDefault="00CE45EB" w:rsidP="00CE45EB" w:rsidR="00CE45EB" w:rsidRPr="00CE45EB">
      <w:pPr>
        <w:overflowPunct w:val="false"/>
        <w:autoSpaceDE w:val="false"/>
        <w:autoSpaceDN w:val="false"/>
        <w:adjustRightInd w:val="false"/>
        <w:spacing w:after="0"/>
        <w:ind w:firstLine="3969"/>
        <w:rPr>
          <w:rFonts w:cs="Times New Roman" w:eastAsia="Times New Roman"/>
          <w:noProof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5E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220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St-346/2017-8</izvorni_sadrzaj>
    <derivirana_varijabla naziv="DomainObject.Oznaka_1">St-346/2017-8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St-346/2017</izvorni_sadrzaj>
    <derivirana_varijabla naziv="DomainObject.Predmet.OznakaBroj_1">St-346/2017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 TEKSTIL društvo s ograničenom odgovornošću za proizvodnju promotekstilnih proizvoda zastupanog po punomoćniku Marijo Bucina; ZOU JOSIP KOZJAK I MIROSLAV RENDIĆ</izvorni_sadrzaj>
    <derivirana_varijabla naziv="DomainObject.Predmet.ProtustrankaFormated_1">  K TEKSTIL društvo s ograničenom odgovornošću za proizvodnju promotekstilnih proizvoda zastupanog po punomoćniku Marijo Bucina; ZOU JOSIP KOZJAK I MIROSLAV RENDIĆ</derivirana_varijabla>
  </DomainObject.Predmet.ProtustrankaFormated>
  <DomainObject.Predmet.ProtustrankaFormatedOIB>
    <izvorni_sadrzaj>  K TEKSTIL društvo s ograničenom odgovornošću za proizvodnju promotekstilnih proizvoda, OIB 07655384117 zastupanog po punomoćniku Marijo Bucina; ZOU JOSIP KOZJAK I MIROSLAV RENDIĆ</izvorni_sadrzaj>
    <derivirana_varijabla naziv="DomainObject.Predmet.ProtustrankaFormatedOIB_1">  K TEKSTIL društvo s ograničenom odgovornošću za proizvodnju promotekstilnih proizvoda, OIB 07655384117 zastupanog po punomoćniku Marijo Bucina; ZOU JOSIP KOZJAK I MIROSLAV RENDIĆ</derivirana_varijabla>
  </DomainObject.Predmet.ProtustrankaFormatedOIB>
  <DomainObject.Predmet.ProtustrankaFormatedWithAdress>
    <izvorni_sadrzaj> K TEKSTIL društvo s ograničenom odgovornošću za proizvodnju promotekstilnih proizvoda, Svilarska 2, 42000 Varaždin zastupanog po punomoćniku Marijo Bucina; ZOU JOSIP KOZJAK I MIROSLAV RENDIĆ</izvorni_sadrzaj>
    <derivirana_varijabla naziv="DomainObject.Predmet.ProtustrankaFormatedWithAdress_1"> K TEKSTIL društvo s ograničenom odgovornošću za proizvodnju promotekstilnih proizvoda, Svilarska 2, 42000 Varaždin zastupanog po punomoćniku Marijo Bucina; ZOU JOSIP KOZJAK I MIROSLAV RENDIĆ</derivirana_varijabla>
  </DomainObject.Predmet.ProtustrankaFormatedWithAdress>
  <DomainObject.Predmet.ProtustrankaFormatedWithAdressOIB>
    <izvorni_sadrzaj> K TEKSTIL društvo s ograničenom odgovornošću za proizvodnju promotekstilnih proizvoda, OIB 07655384117, Svilarska 2, 42000 Varaždin zastupanog po punomoćniku Marijo Bucina; ZOU JOSIP KOZJAK I MIROSLAV RENDIĆ</izvorni_sadrzaj>
    <derivirana_varijabla naziv="DomainObject.Predmet.ProtustrankaFormatedWithAdressOIB_1"> K TEKSTIL društvo s ograničenom odgovornošću za proizvodnju promotekstilnih proizvoda, OIB 07655384117, Svilarska 2, 42000 Varaždin zastupanog po punomoćniku Marijo Bucina; ZOU JOSIP KOZJAK I MIROSLAV RENDIĆ</derivirana_varijabla>
  </DomainObject.Predmet.ProtustrankaFormatedWithAdressOIB>
  <DomainObject.Predmet.ProtustrankaWithAdress>
    <izvorni_sadrzaj>K TEKSTIL društvo s ograničenom odgovornošću za proizvodnju promotekstilnih proizvoda Svilarska 2, 42000 Varaždin</izvorni_sadrzaj>
    <derivirana_varijabla naziv="DomainObject.Predmet.ProtustrankaWithAdress_1">K TEKSTIL društvo s ograničenom odgovornošću za proizvodnju promotekstilnih proizvoda Svilarska 2, 42000 Varaždin</derivirana_varijabla>
  </DomainObject.Predmet.ProtustrankaWithAdress>
  <DomainObject.Predmet.ProtustrankaWithAdressOIB>
    <izvorni_sadrzaj>K TEKSTIL društvo s ograničenom odgovornošću za proizvodnju promotekstilnih proizvoda, OIB 07655384117, Svilarska 2, 42000 Varaždin</izvorni_sadrzaj>
    <derivirana_varijabla naziv="DomainObject.Predmet.ProtustrankaWithAdressOIB_1">K TEKSTIL društvo s ograničenom odgovornošću za proizvodnju promotekstilnih proizvoda, OIB 07655384117, Svilarska 2, 42000 Varaždin</derivirana_varijabla>
  </DomainObject.Predmet.ProtustrankaWithAdressOIB>
  <DomainObject.Predmet.ProtustrankaNazivFormated>
    <izvorni_sadrzaj>K TEKSTIL društvo s ograničenom odgovornošću za proizvodnju promotekstilnih proizvoda</izvorni_sadrzaj>
    <derivirana_varijabla naziv="DomainObject.Predmet.ProtustrankaNazivFormated_1">K TEKSTIL društvo s ograničenom odgovornošću za proizvodnju promotekstilnih proizvoda</derivirana_varijabla>
  </DomainObject.Predmet.ProtustrankaNazivFormated>
  <DomainObject.Predmet.ProtustrankaNazivFormatedOIB>
    <izvorni_sadrzaj>K TEKSTIL društvo s ograničenom odgovornošću za proizvodnju promotekstilnih proizvoda, OIB 07655384117</izvorni_sadrzaj>
    <derivirana_varijabla naziv="DomainObject.Predmet.ProtustrankaNazivFormatedOIB_1">K TEKSTIL društvo s ograničenom odgovornošću za proizvodnju promotekstilnih proizvoda, OIB 07655384117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Nagodbeno vijeće: HR02</izvorni_sadrzaj>
    <derivirana_varijabla naziv="DomainObject.Predmet.StrankaFormated_1">  Financijska agencija, RC ZAGREB, Nagodbeno vijeće: HR02</derivirana_varijabla>
  </DomainObject.Predmet.StrankaFormated>
  <DomainObject.Predmet.StrankaFormatedOIB>
    <izvorni_sadrzaj>  Financijska agencija, RC ZAGREB, Nagodbeno vijeće: HR02, OIB 85821130368</izvorni_sadrzaj>
    <derivirana_varijabla naziv="DomainObject.Predmet.StrankaFormatedOIB_1">  Financijska agencija, RC ZAGREB, Nagodbeno vijeće: HR02, OIB 85821130368</derivirana_varijabla>
  </DomainObject.Predmet.StrankaFormatedOIB>
  <DomainObject.Predmet.StrankaFormatedWithAdress>
    <izvorni_sadrzaj> Financijska agencija, RC ZAGREB, Nagodbeno vijeće: HR02, Koturaška 43, 10000 Zagreb</izvorni_sadrzaj>
    <derivirana_varijabla naziv="DomainObject.Predmet.StrankaFormatedWithAdress_1"> Financijska agencija, RC ZAGREB, Nagodbeno vijeće: HR02, Koturaška 43, 10000 Zagreb</derivirana_varijabla>
  </DomainObject.Predmet.StrankaFormatedWithAdress>
  <DomainObject.Predmet.StrankaFormatedWithAdressOIB>
    <izvorni_sadrzaj> Financijska agencija, RC ZAGREB, Nagodbeno vijeće: HR02, OIB 85821130368, Koturaška 43, 10000 Zagreb</izvorni_sadrzaj>
    <derivirana_varijabla naziv="DomainObject.Predmet.StrankaFormatedWithAdressOIB_1"> Financijska agencija, RC ZAGREB, Nagodbeno vijeće: HR02, OIB 85821130368, Koturaška 43, 10000 Zagreb</derivirana_varijabla>
  </DomainObject.Predmet.StrankaFormatedWithAdressOIB>
  <DomainObject.Predmet.StrankaWithAdress>
    <izvorni_sadrzaj>Financijska agencija, RC ZAGREB, Nagodbeno vijeće: HR02 Koturaška 43,10000 Zagreb</izvorni_sadrzaj>
    <derivirana_varijabla naziv="DomainObject.Predmet.StrankaWithAdress_1">Financijska agencija, RC ZAGREB, Nagodbeno vijeće: HR02 Koturaška 43,10000 Zagreb</derivirana_varijabla>
  </DomainObject.Predmet.StrankaWithAdress>
  <DomainObject.Predmet.StrankaWithAdressOIB>
    <izvorni_sadrzaj>Financijska agencija, RC ZAGREB, Nagodbeno vijeće: HR02, OIB 85821130368, Koturaška 43,10000 Zagreb</izvorni_sadrzaj>
    <derivirana_varijabla naziv="DomainObject.Predmet.StrankaWithAdressOIB_1">Financijska agencija, RC ZAGREB, Nagodbeno vijeće: HR02, OIB 85821130368, Koturaška 43,10000 Zagreb</derivirana_varijabla>
  </DomainObject.Predmet.StrankaWithAdressOIB>
  <DomainObject.Predmet.StrankaNazivFormated>
    <izvorni_sadrzaj>Financijska agencija, RC ZAGREB, Nagodbeno vijeće: HR02</izvorni_sadrzaj>
    <derivirana_varijabla naziv="DomainObject.Predmet.StrankaNazivFormated_1">Financijska agencija, RC ZAGREB, Nagodbeno vijeće: HR02</derivirana_varijabla>
  </DomainObject.Predmet.StrankaNazivFormated>
  <DomainObject.Predmet.StrankaNazivFormatedOIB>
    <izvorni_sadrzaj>Financijska agencija, RC ZAGREB, Nagodbeno vijeće: HR02, OIB 85821130368</izvorni_sadrzaj>
    <derivirana_varijabla naziv="DomainObject.Predmet.StrankaNazivFormatedOIB_1">Financijska agencija, RC ZAGREB, Nagodbeno vijeće: HR02,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Nagodbeno vijeće: HR02</item>
    </izvorni_sadrzaj>
    <derivirana_varijabla naziv="DomainObject.Predmet.StrankaListFormated_1">
      <item>Financijska agencija, RC ZAGREB, Nagodbeno vijeće: HR02</item>
    </derivirana_varijabla>
  </DomainObject.Predmet.StrankaListFormated>
  <DomainObject.Predmet.StrankaListFormatedOIB>
    <izvorni_sadrzaj>
      <item>Financijska agencija, RC ZAGREB, Nagodbeno vijeće: HR02, OIB 85821130368</item>
    </izvorni_sadrzaj>
    <derivirana_varijabla naziv="DomainObject.Predmet.StrankaListFormatedOIB_1">
      <item>Financijska agencija, RC ZAGREB, Nagodbeno vijeće: HR02, OIB 85821130368</item>
    </derivirana_varijabla>
  </DomainObject.Predmet.StrankaListFormatedOIB>
  <DomainObject.Predmet.StrankaListFormatedWithAdress>
    <izvorni_sadrzaj>
      <item>Financijska agencija, RC ZAGREB, Nagodbeno vijeće: HR02, Koturaška 43, 10000 Zagreb</item>
    </izvorni_sadrzaj>
    <derivirana_varijabla naziv="DomainObject.Predmet.StrankaListFormatedWithAdress_1">
      <item>Financijska agencija, RC ZAGREB, Nagodbeno vijeće: HR02, Koturaška 43, 10000 Zagreb</item>
    </derivirana_varijabla>
  </DomainObject.Predmet.StrankaListFormatedWithAdress>
  <DomainObject.Predmet.StrankaListFormatedWithAdressOIB>
    <izvorni_sadrzaj>
      <item>Financijska agencija, RC ZAGREB, Nagodbeno vijeće: HR02, OIB 85821130368, Koturaška 43, 10000 Zagreb</item>
    </izvorni_sadrzaj>
    <derivirana_varijabla naziv="DomainObject.Predmet.StrankaListFormatedWithAdressOIB_1">
      <item>Financijska agencija, RC ZAGREB, Nagodbeno vijeće: HR02, OIB 85821130368, Koturaška 43, 10000 Zagreb</item>
    </derivirana_varijabla>
  </DomainObject.Predmet.StrankaListFormatedWithAdressOIB>
  <DomainObject.Predmet.StrankaListNazivFormated>
    <izvorni_sadrzaj>
      <item>Financijska agencija, RC ZAGREB, Nagodbeno vijeće: HR02</item>
    </izvorni_sadrzaj>
    <derivirana_varijabla naziv="DomainObject.Predmet.StrankaListNazivFormated_1">
      <item>Financijska agencija, RC ZAGREB, Nagodbeno vijeće: HR02</item>
    </derivirana_varijabla>
  </DomainObject.Predmet.StrankaListNazivFormated>
  <DomainObject.Predmet.StrankaListNazivFormatedOIB>
    <izvorni_sadrzaj>
      <item>Financijska agencija, RC ZAGREB, Nagodbeno vijeće: HR02, OIB 85821130368</item>
    </izvorni_sadrzaj>
    <derivirana_varijabla naziv="DomainObject.Predmet.StrankaListNazivFormatedOIB_1">
      <item>Financijska agencija, RC ZAGREB, Nagodbeno vijeće: HR02, OIB 85821130368</item>
    </derivirana_varijabla>
  </DomainObject.Predmet.StrankaListNazivFormatedOIB>
  <DomainObject.Predmet.ProtuStrankaListFormated>
    <izvorni_sadrzaj>
      <item>K TEKSTIL društvo s ograničenom odgovornošću za proizvodnju promotekstilnih proizvoda zastupanog po punomoćniku Marijo Bucina; ZOU JOSIP KOZJAK I MIROSLAV RENDIĆ</item>
    </izvorni_sadrzaj>
    <derivirana_varijabla naziv="DomainObject.Predmet.ProtuStrankaListFormated_1">
      <item>K TEKSTIL društvo s ograničenom odgovornošću za proizvodnju promotekstilnih proizvoda zastupanog po punomoćniku Marijo Bucina; ZOU JOSIP KOZJAK I MIROSLAV RENDIĆ</item>
    </derivirana_varijabla>
  </DomainObject.Predmet.ProtuStrankaListFormated>
  <DomainObject.Predmet.ProtuStrankaListFormatedOIB>
    <izvorni_sadrzaj>
      <item>K TEKSTIL društvo s ograničenom odgovornošću za proizvodnju promotekstilnih proizvoda, OIB 07655384117 zastupanog po punomoćniku Marijo Bucina; ZOU JOSIP KOZJAK I MIROSLAV RENDIĆ</item>
    </izvorni_sadrzaj>
    <derivirana_varijabla naziv="DomainObject.Predmet.ProtuStrankaListFormatedOIB_1">
      <item>K TEKSTIL društvo s ograničenom odgovornošću za proizvodnju promotekstilnih proizvoda, OIB 07655384117 zastupanog po punomoćniku Marijo Bucina; ZOU JOSIP KOZJAK I MIROSLAV RENDIĆ</item>
    </derivirana_varijabla>
  </DomainObject.Predmet.ProtuStrankaListFormatedOIB>
  <DomainObject.Predmet.ProtuStrankaListFormatedWithAdress>
    <izvorni_sadrzaj>
      <item>K TEKSTIL društvo s ograničenom odgovornošću za proizvodnju promotekstilnih proizvoda, Svilarska 2, 42000 Varaždin zastupanog po punomoćniku Marijo Bucina; ZOU JOSIP KOZJAK I MIROSLAV RENDIĆ</item>
    </izvorni_sadrzaj>
    <derivirana_varijabla naziv="DomainObject.Predmet.ProtuStrankaListFormatedWithAdress_1">
      <item>K TEKSTIL društvo s ograničenom odgovornošću za proizvodnju promotekstilnih proizvoda, Svilarska 2, 42000 Varaždin zastupanog po punomoćniku Marijo Bucina; ZOU JOSIP KOZJAK I MIROSLAV RENDIĆ</item>
    </derivirana_varijabla>
  </DomainObject.Predmet.ProtuStrankaListFormatedWithAdress>
  <DomainObject.Predmet.ProtuStrankaListFormatedWithAdressOIB>
    <izvorni_sadrzaj>
      <item>K TEKSTIL društvo s ograničenom odgovornošću za proizvodnju promotekstilnih proizvoda, OIB 07655384117, Svilarska 2, 42000 Varaždin zastupanog po punomoćniku Marijo Bucina; ZOU JOSIP KOZJAK I MIROSLAV RENDIĆ</item>
    </izvorni_sadrzaj>
    <derivirana_varijabla naziv="DomainObject.Predmet.ProtuStrankaListFormatedWithAdressOIB_1">
      <item>K TEKSTIL društvo s ograničenom odgovornošću za proizvodnju promotekstilnih proizvoda, OIB 07655384117, Svilarska 2, 42000 Varaždin zastupanog po punomoćniku Marijo Bucina; ZOU JOSIP KOZJAK I MIROSLAV RENDIĆ</item>
    </derivirana_varijabla>
  </DomainObject.Predmet.ProtuStrankaListFormatedWithAdressOIB>
  <DomainObject.Predmet.ProtuStrankaListNazivFormated>
    <izvorni_sadrzaj>
      <item>K TEKSTIL društvo s ograničenom odgovornošću za proizvodnju promotekstilnih proizvoda</item>
    </izvorni_sadrzaj>
    <derivirana_varijabla naziv="DomainObject.Predmet.ProtuStrankaListNazivFormated_1">
      <item>K TEKSTIL društvo s ograničenom odgovornošću za proizvodnju promotekstilnih proizvoda</item>
    </derivirana_varijabla>
  </DomainObject.Predmet.ProtuStrankaListNazivFormated>
  <DomainObject.Predmet.ProtuStrankaListNazivFormatedOIB>
    <izvorni_sadrzaj>
      <item>K TEKSTIL društvo s ograničenom odgovornošću za proizvodnju promotekstilnih proizvoda, OIB 07655384117</item>
    </izvorni_sadrzaj>
    <derivirana_varijabla naziv="DomainObject.Predmet.ProtuStrankaListNazivFormatedOIB_1">
      <item>K TEKSTIL društvo s ograničenom odgovornošću za proizvodnju promotekstilnih proizvoda, OIB 07655384117</item>
    </derivirana_varijabla>
  </DomainObject.Predmet.ProtuStrankaListNazivFormatedOIB>
  <DomainObject.Predmet.OstaliListFormated>
    <izvorni_sadrzaj>
      <item>e-Oglasna</item>
      <item>Sudski registar</item>
      <item>Tomislav Đuričin</item>
      <item>Marijo Bucina punomoćnik sudionika u postupku K TEKSTIL društvo s ograničenom odgovornošću za proizvodnju promotekstilnih proizvoda</item>
      <item>ZOU JOSIP KOZJAK I MIROSLAV RENDIĆ punomoćnik sudionika u postupku K TEKSTIL društvo s ograničenom odgovornošću za proizvodnju promotekstilnih proizvoda</item>
    </izvorni_sadrzaj>
    <derivirana_varijabla naziv="DomainObject.Predmet.OstaliListFormated_1">
      <item>e-Oglasna</item>
      <item>Sudski registar</item>
      <item>Tomislav Đuričin</item>
      <item>Marijo Bucina punomoćnik sudionika u postupku K TEKSTIL društvo s ograničenom odgovornošću za proizvodnju promotekstilnih proizvoda</item>
      <item>ZOU JOSIP KOZJAK I MIROSLAV RENDIĆ punomoćnik sudionika u postupku K TEKSTIL društvo s ograničenom odgovornošću za proizvodnju promotekstilnih proizvoda</item>
    </derivirana_varijabla>
  </DomainObject.Predmet.OstaliListFormated>
  <DomainObject.Predmet.OstaliListFormatedOIB>
    <izvorni_sadrzaj>
      <item>e-Oglasna</item>
      <item>Sudski registar</item>
      <item>Tomislav Đuričin, OIB 01733609458</item>
      <item>Marijo Bucina, OIB 41746822696 punomoćnik sudionika u postupku K TEKSTIL društvo s ograničenom odgovornošću za proizvodnju promotekstilnih proizvoda</item>
      <item>ZOU JOSIP KOZJAK I MIROSLAV RENDIĆ punomoćnik sudionika u postupku K TEKSTIL društvo s ograničenom odgovornošću za proizvodnju promotekstilnih proizvoda</item>
    </izvorni_sadrzaj>
    <derivirana_varijabla naziv="DomainObject.Predmet.OstaliListFormatedOIB_1">
      <item>e-Oglasna</item>
      <item>Sudski registar</item>
      <item>Tomislav Đuričin, OIB 01733609458</item>
      <item>Marijo Bucina, OIB 41746822696 punomoćnik sudionika u postupku K TEKSTIL društvo s ograničenom odgovornošću za proizvodnju promotekstilnih proizvoda</item>
      <item>ZOU JOSIP KOZJAK I MIROSLAV RENDIĆ punomoćnik sudionika u postupku K TEKSTIL društvo s ograničenom odgovornošću za proizvodnju promotekstilnih proizvoda</item>
    </derivirana_varijabla>
  </DomainObject.Predmet.OstaliListFormatedOIB>
  <DomainObject.Predmet.OstaliListFormatedWithAdress>
    <izvorni_sadrzaj>
      <item>e-Oglasna</item>
      <item>Sudski registar</item>
      <item>Tomislav Đuričin, Dravska Poljana 1, 42000 Varaždin</item>
      <item>Marijo Bucina, Adolfa Wisserta 7, 42000 Varaždin punomoćnik sudionika u postupku K TEKSTIL društvo s ograničenom odgovornošću za proizvodnju promotekstilnih proizvoda</item>
      <item>ZOU JOSIP KOZJAK I MIROSLAV RENDIĆ, Franjevački trg 11, 42000 Varaždin punomoćnik sudionika u postupku K TEKSTIL društvo s ograničenom odgovornošću za proizvodnju promotekstilnih proizvoda</item>
    </izvorni_sadrzaj>
    <derivirana_varijabla naziv="DomainObject.Predmet.OstaliListFormatedWithAdress_1">
      <item>e-Oglasna</item>
      <item>Sudski registar</item>
      <item>Tomislav Đuričin, Dravska Poljana 1, 42000 Varaždin</item>
      <item>Marijo Bucina, Adolfa Wisserta 7, 42000 Varaždin punomoćnik sudionika u postupku K TEKSTIL društvo s ograničenom odgovornošću za proizvodnju promotekstilnih proizvoda</item>
      <item>ZOU JOSIP KOZJAK I MIROSLAV RENDIĆ, Franjevački trg 11, 42000 Varaždin punomoćnik sudionika u postupku K TEKSTIL društvo s ograničenom odgovornošću za proizvodnju promotekstilnih proizvoda</item>
    </derivirana_varijabla>
  </DomainObject.Predmet.OstaliListFormatedWithAdress>
  <DomainObject.Predmet.OstaliListFormatedWithAdressOIB>
    <izvorni_sadrzaj>
      <item>e-Oglasna</item>
      <item>Sudski registar</item>
      <item>Tomislav Đuričin, OIB 01733609458, Dravska Poljana 1, 42000 Varaždin</item>
      <item>Marijo Bucina, OIB 41746822696, Adolfa Wisserta 7, 42000 Varaždin punomoćnik sudionika u postupku K TEKSTIL društvo s ograničenom odgovornošću za proizvodnju promotekstilnih proizvoda</item>
      <item>ZOU JOSIP KOZJAK I MIROSLAV RENDIĆ, Franjevački trg 11, 42000 Varaždin punomoćnik sudionika u postupku K TEKSTIL društvo s ograničenom odgovornošću za proizvodnju promotekstilnih proizvoda</item>
    </izvorni_sadrzaj>
    <derivirana_varijabla naziv="DomainObject.Predmet.OstaliListFormatedWithAdressOIB_1">
      <item>e-Oglasna</item>
      <item>Sudski registar</item>
      <item>Tomislav Đuričin, OIB 01733609458, Dravska Poljana 1, 42000 Varaždin</item>
      <item>Marijo Bucina, OIB 41746822696, Adolfa Wisserta 7, 42000 Varaždin punomoćnik sudionika u postupku K TEKSTIL društvo s ograničenom odgovornošću za proizvodnju promotekstilnih proizvoda</item>
      <item>ZOU JOSIP KOZJAK I MIROSLAV RENDIĆ, Franjevački trg 11, 42000 Varaždin punomoćnik sudionika u postupku K TEKSTIL društvo s ograničenom odgovornošću za proizvodnju promotekstilnih proizvoda</item>
    </derivirana_varijabla>
  </DomainObject.Predmet.OstaliListFormatedWithAdressOIB>
  <DomainObject.Predmet.OstaliListNazivFormated>
    <izvorni_sadrzaj>
      <item>e-Oglasna</item>
      <item>Sudski registar</item>
      <item>Tomislav Đuričin</item>
      <item>Marijo Bucina</item>
      <item>ZOU JOSIP KOZJAK I MIROSLAV RENDIĆ</item>
    </izvorni_sadrzaj>
    <derivirana_varijabla naziv="DomainObject.Predmet.OstaliListNazivFormated_1">
      <item>e-Oglasna</item>
      <item>Sudski registar</item>
      <item>Tomislav Đuričin</item>
      <item>Marijo Bucina</item>
      <item>ZOU JOSIP KOZJAK I MIROSLAV RENDIĆ</item>
    </derivirana_varijabla>
  </DomainObject.Predmet.OstaliListNazivFormated>
  <DomainObject.Predmet.OstaliListNazivFormatedOIB>
    <izvorni_sadrzaj>
      <item>e-Oglasna</item>
      <item>Sudski registar</item>
      <item>Tomislav Đuričin, OIB 01733609458</item>
      <item>Marijo Bucina, OIB 41746822696</item>
      <item>ZOU JOSIP KOZJAK I MIROSLAV RENDIĆ</item>
    </izvorni_sadrzaj>
    <derivirana_varijabla naziv="DomainObject.Predmet.OstaliListNazivFormatedOIB_1">
      <item>e-Oglasna</item>
      <item>Sudski registar</item>
      <item>Tomislav Đuričin, OIB 01733609458</item>
      <item>Marijo Bucina, OIB 41746822696</item>
      <item>ZOU JOSIP KOZJAK I MIROSLAV RENDIĆ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St-346/2017-8</izvorni_sadrzaj>
    <derivirana_varijabla naziv="DomainObject.PoslovniBrojDokumenta_1">St-346/2017-8</derivirana_varijabla>
  </DomainObject.PoslovniBrojDokumenta>
  <DomainObject.Predmet.StrankaIDrugi>
    <izvorni_sadrzaj>Financijska agencija, RC ZAGREB, Nagodbeno vijeće: HR02</izvorni_sadrzaj>
    <derivirana_varijabla naziv="DomainObject.Predmet.StrankaIDrugi_1">Financijska agencija, RC ZAGREB, Nagodbeno vijeće: HR02</derivirana_varijabla>
  </DomainObject.Predmet.StrankaIDrugi>
  <DomainObject.Predmet.ProtustrankaIDrugi>
    <izvorni_sadrzaj>K TEKSTIL društvo s ograničenom odgovornošću za proizvodnju promotekstilnih proizvoda</izvorni_sadrzaj>
    <derivirana_varijabla naziv="DomainObject.Predmet.ProtustrankaIDrugi_1">K TEKSTIL društvo s ograničenom odgovornošću za proizvodnju promotekstilnih proizvoda</derivirana_varijabla>
  </DomainObject.Predmet.ProtustrankaIDrugi>
  <DomainObject.Predmet.StrankaIDrugiAdressOIB>
    <izvorni_sadrzaj>Financijska agencija, RC ZAGREB, Nagodbeno vijeće: HR02, OIB 85821130368, Koturaška 43, 10000 Zagreb</izvorni_sadrzaj>
    <derivirana_varijabla naziv="DomainObject.Predmet.StrankaIDrugiAdressOIB_1">Financijska agencija, RC ZAGREB, Nagodbeno vijeće: HR02, OIB 85821130368, Koturaška 43, 10000 Zagreb</derivirana_varijabla>
  </DomainObject.Predmet.StrankaIDrugiAdressOIB>
  <DomainObject.Predmet.ProtustrankaIDrugiAdressOIB>
    <izvorni_sadrzaj>K TEKSTIL društvo s ograničenom odgovornošću za proizvodnju promotekstilnih proizvoda, OIB 07655384117, Svilarska 2, 42000 Varaždin</izvorni_sadrzaj>
    <derivirana_varijabla naziv="DomainObject.Predmet.ProtustrankaIDrugiAdressOIB_1">K TEKSTIL društvo s ograničenom odgovornošću za proizvodnju promotekstilnih proizvoda, OIB 07655384117, Svilarska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 TEKSTIL društvo s ograničenom odgovornošću za proizvodnju promotekstilnih proizvoda</item>
      <item>Financijska agencija, RC ZAGREB, Nagodbeno vijeće: HR02</item>
      <item>e-Oglasna</item>
      <item>Sudski registar</item>
      <item>Tomislav Đuričin</item>
      <item>Marijo Bucina</item>
      <item>ZOU JOSIP KOZJAK I MIROSLAV RENDIĆ</item>
    </izvorni_sadrzaj>
    <derivirana_varijabla naziv="DomainObject.Predmet.SudioniciListNaziv_1">
      <item>K TEKSTIL društvo s ograničenom odgovornošću za proizvodnju promotekstilnih proizvoda</item>
      <item>Financijska agencija, RC ZAGREB, Nagodbeno vijeće: HR02</item>
      <item>e-Oglasna</item>
      <item>Sudski registar</item>
      <item>Tomislav Đuričin</item>
      <item>Marijo Bucina</item>
      <item>ZOU JOSIP KOZJAK I MIROSLAV RENDIĆ</item>
    </derivirana_varijabla>
  </DomainObject.Predmet.SudioniciListNaziv>
  <DomainObject.Predmet.SudioniciListAdressOIB>
    <izvorni_sadrzaj>
      <item>K TEKSTIL društvo s ograničenom odgovornošću za proizvodnju promotekstilnih proizvoda, OIB 07655384117, Svilarska 2,42000 Varaždin</item>
      <item>Financijska agencija, RC ZAGREB, Nagodbeno vijeće: HR02, OIB 85821130368, Koturaška 43,10000 Zagreb</item>
      <item>e-Oglasna</item>
      <item>Sudski registar</item>
      <item>Tomislav Đuričin, OIB 01733609458, Dravska Poljana 1,42000 Varaždin</item>
      <item>Marijo Bucina, OIB 41746822696, Adolfa Wisserta 7,42000 Varaždin</item>
      <item>ZOU JOSIP KOZJAK I MIROSLAV RENDIĆ, Franjevački trg 11,42000 Varaždin</item>
    </izvorni_sadrzaj>
    <derivirana_varijabla naziv="DomainObject.Predmet.SudioniciListAdressOIB_1">
      <item>K TEKSTIL društvo s ograničenom odgovornošću za proizvodnju promotekstilnih proizvoda, OIB 07655384117, Svilarska 2,42000 Varaždin</item>
      <item>Financijska agencija, RC ZAGREB, Nagodbeno vijeće: HR02, OIB 85821130368, Koturaška 43,10000 Zagreb</item>
      <item>e-Oglasna</item>
      <item>Sudski registar</item>
      <item>Tomislav Đuričin, OIB 01733609458, Dravska Poljana 1,42000 Varaždin</item>
      <item>Marijo Bucina, OIB 41746822696, Adolfa Wisserta 7,42000 Varaždin</item>
      <item>ZOU JOSIP KOZJAK I MIROSLAV RENDIĆ, Franjevački trg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2635A-3B1B-482F-9527-70101A3BB1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82</properties:Words>
  <properties:Characters>532</properties:Characters>
  <properties:Lines>34</properties:Lines>
  <properties:Paragraphs>12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2017-09-18T11:01:00Z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St-346/2017-8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