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66dd" w14:paraId="ffc66d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560E2">
        <w:t>5 St-532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4455D">
        <w:t xml:space="preserve"> dužni</w:t>
      </w:r>
      <w:r w:rsidR="00A33010">
        <w:t xml:space="preserve">ka EUROMIX d.o.o., Varaždin, </w:t>
      </w:r>
      <w:proofErr w:type="spellStart"/>
      <w:r w:rsidR="00A33010">
        <w:t>Dobriše</w:t>
      </w:r>
      <w:proofErr w:type="spellEnd"/>
      <w:r w:rsidR="00A33010">
        <w:t xml:space="preserve"> Cesarića 96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A33010">
        <w:t>04838</w:t>
      </w:r>
      <w:r w:rsidR="005C0A25">
        <w:t xml:space="preserve">, </w:t>
      </w:r>
      <w:r w:rsidR="00A33010">
        <w:t>OIB: 62123606639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37617">
        <w:t xml:space="preserve"> dužnika</w:t>
      </w:r>
      <w:r w:rsidR="00A33010" w:rsidRPr="00A33010">
        <w:t xml:space="preserve"> </w:t>
      </w:r>
      <w:r w:rsidR="00A33010">
        <w:t xml:space="preserve">EUROMIX d.o.o., Varaždin, </w:t>
      </w:r>
      <w:proofErr w:type="spellStart"/>
      <w:r w:rsidR="00A33010">
        <w:t>Dobriše</w:t>
      </w:r>
      <w:proofErr w:type="spellEnd"/>
      <w:r w:rsidR="00A33010">
        <w:t xml:space="preserve"> Cesarića 96</w:t>
      </w:r>
      <w:r w:rsidR="00A33010">
        <w:rPr>
          <w:b/>
        </w:rPr>
        <w:t xml:space="preserve">, </w:t>
      </w:r>
      <w:r w:rsidR="00A33010">
        <w:t>MBS: 070004838, OIB: 62123606639</w:t>
      </w:r>
      <w:r w:rsidR="00740000">
        <w:t xml:space="preserve">, </w:t>
      </w:r>
      <w:r w:rsidR="00CB6C18">
        <w:t xml:space="preserve">iznosi </w:t>
      </w:r>
      <w:r w:rsidR="00A33010">
        <w:t xml:space="preserve">76.658,49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A33010">
        <w:t xml:space="preserve"> Jelena </w:t>
      </w:r>
      <w:proofErr w:type="spellStart"/>
      <w:r w:rsidR="00A33010">
        <w:t>Trieb</w:t>
      </w:r>
      <w:proofErr w:type="spellEnd"/>
      <w:r w:rsidR="00F4455D">
        <w:t>,</w:t>
      </w:r>
      <w:r w:rsidR="00A33010" w:rsidRPr="00A33010">
        <w:t xml:space="preserve"> </w:t>
      </w:r>
      <w:r w:rsidR="00A33010">
        <w:t xml:space="preserve">Varaždin, </w:t>
      </w:r>
      <w:proofErr w:type="spellStart"/>
      <w:r w:rsidR="00A33010">
        <w:t>Dobriše</w:t>
      </w:r>
      <w:proofErr w:type="spellEnd"/>
      <w:r w:rsidR="00A33010">
        <w:t xml:space="preserve"> Cesarića 96, OIB: 99310398278 </w:t>
      </w:r>
      <w:r w:rsidR="00A33010">
        <w:tab/>
        <w:t xml:space="preserve">i direktor dužnika Marijo </w:t>
      </w:r>
      <w:proofErr w:type="spellStart"/>
      <w:r w:rsidR="00A33010">
        <w:t>Vukelja</w:t>
      </w:r>
      <w:proofErr w:type="spellEnd"/>
      <w:r w:rsidR="00A33010">
        <w:t xml:space="preserve">, Donji </w:t>
      </w:r>
      <w:proofErr w:type="spellStart"/>
      <w:r w:rsidR="00A33010">
        <w:t>Draganec</w:t>
      </w:r>
      <w:proofErr w:type="spellEnd"/>
      <w:r w:rsidR="00A33010">
        <w:t xml:space="preserve">, Donji </w:t>
      </w:r>
      <w:proofErr w:type="spellStart"/>
      <w:r w:rsidR="00A33010">
        <w:t>Draganec</w:t>
      </w:r>
      <w:proofErr w:type="spellEnd"/>
      <w:r w:rsidR="00A33010">
        <w:t xml:space="preserve"> 57, OIB: 19328623279,</w:t>
      </w:r>
      <w:r w:rsidR="00F4455D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23F" w:rsidR="0018223F">
      <w:r>
        <w:separator/>
      </w:r>
    </w:p>
  </w:endnote>
  <w:endnote w:id="0" w:type="continuationSeparator">
    <w:p w:rsidRDefault="0018223F" w:rsidR="00182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23F" w:rsidR="0018223F">
      <w:r>
        <w:separator/>
      </w:r>
    </w:p>
  </w:footnote>
  <w:footnote w:id="0" w:type="continuationSeparator">
    <w:p w:rsidRDefault="0018223F" w:rsidR="00182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8223F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4F25E8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617"/>
    <w:rsid w:val="006377A6"/>
    <w:rsid w:val="006769AF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560E2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33010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4455D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EUROMIX d.o.o. za proizvodnju, trgovinu na veliko i malo, izvoz-uvoz</izvorni_sadrzaj>
    <derivirana_varijabla naziv="DomainObject.Predmet.ProtustrankaFormated_1">  EUROMIX d.o.o. za proizvodnju, trgovinu na veliko i malo, izvoz-uvoz</derivirana_varijabla>
  </DomainObject.Predmet.ProtustrankaFormated>
  <DomainObject.Predmet.ProtustrankaFormatedOIB>
    <izvorni_sadrzaj>  EUROMIX d.o.o. za proizvodnju, trgovinu na veliko i malo, izvoz-uvoz, OIB 62123606639</izvorni_sadrzaj>
    <derivirana_varijabla naziv="DomainObject.Predmet.ProtustrankaFormatedOIB_1">  EUROMIX d.o.o. za proizvodnju, trgovinu na veliko i malo, izvoz-uvoz, OIB 62123606639</derivirana_varijabla>
  </DomainObject.Predmet.ProtustrankaFormatedOIB>
  <DomainObject.Predmet.ProtustrankaFormatedWithAdress>
    <izvorni_sadrzaj> EUROMIX d.o.o. za proizvodnju, trgovinu na veliko i malo, izvoz-uvoz, Dobriše Cesarića 96, 42000 Varaždin</izvorni_sadrzaj>
    <derivirana_varijabla naziv="DomainObject.Predmet.ProtustrankaFormatedWithAdress_1"> EUROMIX d.o.o. za proizvodnju, trgovinu na veliko i malo, izvoz-uvoz, Dobriše Cesarića 96, 42000 Varaždin</derivirana_varijabla>
  </DomainObject.Predmet.ProtustrankaFormatedWithAdress>
  <DomainObject.Predmet.ProtustrankaFormatedWithAdressOIB>
    <izvorni_sadrzaj> EUROMIX d.o.o. za proizvodnju, trgovinu na veliko i malo, izvoz-uvoz, OIB 62123606639, Dobriše Cesarića 96, 42000 Varaždin</izvorni_sadrzaj>
    <derivirana_varijabla naziv="DomainObject.Predmet.ProtustrankaFormatedWithAdressOIB_1"> EUROMIX d.o.o. za proizvodnju, trgovinu na veliko i malo, izvoz-uvoz, OIB 62123606639, Dobriše Cesarića 96, 42000 Varaždin</derivirana_varijabla>
  </DomainObject.Predmet.ProtustrankaFormatedWithAdressOIB>
  <DomainObject.Predmet.ProtustrankaWithAdress>
    <izvorni_sadrzaj>EUROMIX d.o.o. za proizvodnju, trgovinu na veliko i malo, izvoz-uvoz Dobriše Cesarića 96, 42000 Varaždin</izvorni_sadrzaj>
    <derivirana_varijabla naziv="DomainObject.Predmet.ProtustrankaWithAdress_1">EUROMIX d.o.o. za proizvodnju, trgovinu na veliko i malo, izvoz-uvoz Dobriše Cesarića 96, 42000 Varaždin</derivirana_varijabla>
  </DomainObject.Predmet.ProtustrankaWithAdress>
  <DomainObject.Predmet.ProtustrankaWithAdressOIB>
    <izvorni_sadrzaj>EUROMIX d.o.o. za proizvodnju, trgovinu na veliko i malo, izvoz-uvoz, OIB 62123606639, Dobriše Cesarića 96, 42000 Varaždin</izvorni_sadrzaj>
    <derivirana_varijabla naziv="DomainObject.Predmet.ProtustrankaWithAdressOIB_1">EUROMIX d.o.o. za proizvodnju, trgovinu na veliko i malo, izvoz-uvoz, OIB 62123606639, Dobriše Cesarića 96, 42000 Varaždin</derivirana_varijabla>
  </DomainObject.Predmet.ProtustrankaWithAdressOIB>
  <DomainObject.Predmet.ProtustrankaNazivFormated>
    <izvorni_sadrzaj>EUROMIX d.o.o. za proizvodnju, trgovinu na veliko i malo, izvoz-uvoz</izvorni_sadrzaj>
    <derivirana_varijabla naziv="DomainObject.Predmet.ProtustrankaNazivFormated_1">EUROMIX d.o.o. za proizvodnju, trgovinu na veliko i malo, izvoz-uvoz</derivirana_varijabla>
  </DomainObject.Predmet.ProtustrankaNazivFormated>
  <DomainObject.Predmet.ProtustrankaNazivFormatedOIB>
    <izvorni_sadrzaj>EUROMIX d.o.o. za proizvodnju, trgovinu na veliko i malo, izvoz-uvoz, OIB 62123606639</izvorni_sadrzaj>
    <derivirana_varijabla naziv="DomainObject.Predmet.ProtustrankaNazivFormatedOIB_1">EUROMIX d.o.o. za proizvodnju, trgovinu na veliko i malo, izvoz-uvoz, OIB 62123606639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76658.49</izvorni_sadrzaj>
    <derivirana_varijabla naziv="DomainObject.Predmet.TrenutnaVrijednost_1">76658.49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EUROMIX d.o.o. za proizvodnju, trgovinu na veliko i malo, izvoz-uvoz</item>
    </izvorni_sadrzaj>
    <derivirana_varijabla naziv="DomainObject.Predmet.ProtuStrankaListFormated_1">
      <item>EUROMIX d.o.o. za proizvodnju, trgovinu na veliko i malo, izvoz-uvoz</item>
    </derivirana_varijabla>
  </DomainObject.Predmet.ProtuStrankaListFormated>
  <DomainObject.Predmet.ProtuStrankaListFormatedOIB>
    <izvorni_sadrzaj>
      <item>EUROMIX d.o.o. za proizvodnju, trgovinu na veliko i malo, izvoz-uvoz, OIB 62123606639</item>
    </izvorni_sadrzaj>
    <derivirana_varijabla naziv="DomainObject.Predmet.ProtuStrankaListFormatedOIB_1">
      <item>EUROMIX d.o.o. za proizvodnju, trgovinu na veliko i malo, izvoz-uvoz, OIB 62123606639</item>
    </derivirana_varijabla>
  </DomainObject.Predmet.ProtuStrankaListFormatedOIB>
  <DomainObject.Predmet.ProtuStrankaListFormatedWithAdress>
    <izvorni_sadrzaj>
      <item>EUROMIX d.o.o. za proizvodnju, trgovinu na veliko i malo, izvoz-uvoz, Dobriše Cesarića 96, 42000 Varaždin</item>
    </izvorni_sadrzaj>
    <derivirana_varijabla naziv="DomainObject.Predmet.ProtuStrankaListFormatedWithAdress_1">
      <item>EUROMIX d.o.o. za proizvodnju, trgovinu na veliko i malo, izvoz-uvoz, Dobriše Cesarića 96, 42000 Varaždin</item>
    </derivirana_varijabla>
  </DomainObject.Predmet.ProtuStrankaListFormatedWithAdress>
  <DomainObject.Predmet.ProtuStrankaListFormatedWithAdressOIB>
    <izvorni_sadrzaj>
      <item>EUROMIX d.o.o. za proizvodnju, trgovinu na veliko i malo, izvoz-uvoz, OIB 62123606639, Dobriše Cesarića 96, 42000 Varaždin</item>
    </izvorni_sadrzaj>
    <derivirana_varijabla naziv="DomainObject.Predmet.ProtuStrankaListFormatedWithAdressOIB_1">
      <item>EUROMIX d.o.o. za proizvodnju, trgovinu na veliko i malo, izvoz-uvoz, OIB 62123606639, Dobriše Cesarića 96, 42000 Varaždin</item>
    </derivirana_varijabla>
  </DomainObject.Predmet.ProtuStrankaListFormatedWithAdressOIB>
  <DomainObject.Predmet.ProtuStrankaListNazivFormated>
    <izvorni_sadrzaj>
      <item>EUROMIX d.o.o. za proizvodnju, trgovinu na veliko i malo, izvoz-uvoz</item>
    </izvorni_sadrzaj>
    <derivirana_varijabla naziv="DomainObject.Predmet.ProtuStrankaListNazivFormated_1">
      <item>EUROMIX d.o.o. za proizvodnju, trgovinu na veliko i malo, izvoz-uvoz</item>
    </derivirana_varijabla>
  </DomainObject.Predmet.ProtuStrankaListNazivFormated>
  <DomainObject.Predmet.ProtuStrankaListNazivFormatedOIB>
    <izvorni_sadrzaj>
      <item>EUROMIX d.o.o. za proizvodnju, trgovinu na veliko i malo, izvoz-uvoz, OIB 62123606639</item>
    </izvorni_sadrzaj>
    <derivirana_varijabla naziv="DomainObject.Predmet.ProtuStrankaListNazivFormatedOIB_1">
      <item>EUROMIX d.o.o. za proizvodnju, trgovinu na veliko i malo, izvoz-uvoz, OIB 62123606639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EUROMIX d.o.o. za proizvodnju, trgovinu na veliko i malo, izvoz-uvoz</izvorni_sadrzaj>
    <derivirana_varijabla naziv="DomainObject.Predmet.ProtustrankaIDrugi_1">EUROMIX d.o.o. za proizvodnju, trgovinu na veliko i malo, izvoz-uvoz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EUROMIX d.o.o. za proizvodnju, trgovinu na veliko i malo, izvoz-uvoz, OIB 62123606639, Dobriše Cesarića 96, 42000 Varaždin</izvorni_sadrzaj>
    <derivirana_varijabla naziv="DomainObject.Predmet.ProtustrankaIDrugiAdressOIB_1">EUROMIX d.o.o. za proizvodnju, trgovinu na veliko i malo, izvoz-uvoz, OIB 62123606639, Dobriše Cesarića 96,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EUROMIX d.o.o. za proizvodnju, trgovinu na veliko i malo, izvoz-uvoz</item>
      <item>E-oglasna ploča</item>
      <item>Sudski registar, Trgovački sud u Varaždinu</item>
    </izvorni_sadrzaj>
    <derivirana_varijabla naziv="DomainObject.Predmet.SudioniciListNaziv_1">
      <item>Financijska agencija</item>
      <item>EUROMIX d.o.o. za proizvodnju, trgovinu na veliko i malo, izvoz-uvoz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EUROMIX d.o.o. za proizvodnju, trgovinu na veliko i malo, izvoz-uvoz, OIB 62123606639, Dobriše Cesarića 96,42000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EUROMIX d.o.o. za proizvodnju, trgovinu na veliko i malo, izvoz-uvoz, OIB 62123606639, Dobriše Cesarića 96,42000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62123606639</item>
      <item>, OIB null</item>
      <item>, OIB null</item>
    </izvorni_sadrzaj>
    <derivirana_varijabla naziv="DomainObject.Predmet.SudioniciListNazivOIB_1">
      <item>, OIB 85821130368</item>
      <item>, OIB 62123606639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0852F-0150-4604-9EA0-240B3D96F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1966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2016-01-15T09:58:00Z</dcterms:created>
  <dc:creator>Ljubica Makovec</dc:creator>
  <cp:lastModifiedBy>Maja Marčec</cp:lastModifiedBy>
  <cp:lastPrinted>2016-01-15T09:58:00Z</cp:lastPrinted>
  <dcterms:modified xmlns:xsi="http://www.w3.org/2001/XMLSchema-instance" xsi:type="dcterms:W3CDTF">2016-01-15T09:59:00Z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