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44a4a" w14:paraId="6a44a4a" w:rsidRDefault="00D86866" w:rsidR="00D8686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</w:t>
      </w:r>
      <w:r w:rsidR="00AF077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St-</w:t>
      </w:r>
      <w:r w:rsidR="004E3745">
        <w:rPr>
          <w:rFonts w:hAnsi="Times New Roman" w:ascii="Times New Roman"/>
          <w:szCs w:val="24"/>
          <w:lang w:val="hr-HR"/>
        </w:rPr>
        <w:t>3</w:t>
      </w:r>
      <w:r w:rsidR="00D41D2F">
        <w:rPr>
          <w:rFonts w:hAnsi="Times New Roman" w:ascii="Times New Roman"/>
          <w:szCs w:val="24"/>
          <w:lang w:val="hr-HR"/>
        </w:rPr>
        <w:t>8</w:t>
      </w:r>
      <w:r w:rsidR="004E3745">
        <w:rPr>
          <w:rFonts w:hAnsi="Times New Roman" w:ascii="Times New Roman"/>
          <w:szCs w:val="24"/>
          <w:lang w:val="hr-HR"/>
        </w:rPr>
        <w:t>2</w:t>
      </w:r>
      <w:r>
        <w:rPr>
          <w:rFonts w:hAnsi="Times New Roman" w:ascii="Times New Roman"/>
          <w:szCs w:val="24"/>
          <w:lang w:val="hr-HR"/>
        </w:rPr>
        <w:t>/1</w:t>
      </w:r>
      <w:r w:rsidR="004E3745">
        <w:rPr>
          <w:rFonts w:hAnsi="Times New Roman" w:ascii="Times New Roman"/>
          <w:szCs w:val="24"/>
          <w:lang w:val="hr-HR"/>
        </w:rPr>
        <w:t>6</w:t>
      </w:r>
      <w:r>
        <w:rPr>
          <w:rFonts w:hAnsi="Times New Roman" w:ascii="Times New Roman"/>
          <w:szCs w:val="24"/>
          <w:lang w:val="hr-HR"/>
        </w:rPr>
        <w:t>-5</w:t>
      </w:r>
    </w:p>
    <w:p w:rsidRDefault="00D86866" w:rsidR="00D8686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9D4DD9" w:rsidR="00D86866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6866" w:rsidR="00D86866">
      <w:pPr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D86866" w:rsidR="00D8686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D86866" w:rsidR="00D8686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D86866" w:rsidR="00D8686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D86866" w:rsidR="00D86866">
      <w:pPr>
        <w:jc w:val="center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4E3745">
        <w:rPr>
          <w:rFonts w:hAnsi="Times New Roman" w:ascii="Times New Roman"/>
          <w:szCs w:val="24"/>
          <w:lang w:val="hr-HR"/>
        </w:rPr>
        <w:t>3</w:t>
      </w:r>
      <w:r w:rsidR="00D41D2F">
        <w:rPr>
          <w:rFonts w:hAnsi="Times New Roman" w:ascii="Times New Roman"/>
          <w:szCs w:val="24"/>
          <w:lang w:val="hr-HR"/>
        </w:rPr>
        <w:t>8</w:t>
      </w:r>
      <w:r w:rsidR="004E3745">
        <w:rPr>
          <w:rFonts w:hAnsi="Times New Roman" w:ascii="Times New Roman"/>
          <w:szCs w:val="24"/>
          <w:lang w:val="hr-HR"/>
        </w:rPr>
        <w:t>2</w:t>
      </w:r>
      <w:r>
        <w:rPr>
          <w:rFonts w:hAnsi="Times New Roman" w:ascii="Times New Roman"/>
          <w:szCs w:val="24"/>
          <w:lang w:val="hr-HR"/>
        </w:rPr>
        <w:t>/1</w:t>
      </w:r>
      <w:r w:rsidR="004E3745">
        <w:rPr>
          <w:rFonts w:hAnsi="Times New Roman" w:ascii="Times New Roman"/>
          <w:szCs w:val="24"/>
          <w:lang w:val="hr-HR"/>
        </w:rPr>
        <w:t>6</w:t>
      </w:r>
      <w:r>
        <w:rPr>
          <w:rFonts w:hAnsi="Times New Roman" w:ascii="Times New Roman"/>
          <w:szCs w:val="24"/>
          <w:lang w:val="hr-HR"/>
        </w:rPr>
        <w:t xml:space="preserve">, temeljem odredbe čl.430. Stečajnog zakona (NN br. 71/15),  dana  </w:t>
      </w:r>
      <w:r w:rsidR="001716A2">
        <w:rPr>
          <w:rFonts w:hAnsi="Times New Roman" w:ascii="Times New Roman"/>
          <w:szCs w:val="24"/>
          <w:lang w:val="hr-HR"/>
        </w:rPr>
        <w:t>5</w:t>
      </w:r>
      <w:r w:rsidR="00416492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 xml:space="preserve">., objavljuje </w:t>
      </w:r>
    </w:p>
    <w:p w:rsidRDefault="00D86866" w:rsidR="00D86866">
      <w:pPr>
        <w:jc w:val="both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D86866" w:rsidR="00D86866">
      <w:pPr>
        <w:jc w:val="center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D41D2F" w:rsidRPr="00D41D2F">
        <w:rPr>
          <w:rFonts w:hAnsi="Times New Roman" w:ascii="Times New Roman"/>
          <w:szCs w:val="24"/>
          <w:lang w:val="hr-HR"/>
        </w:rPr>
        <w:t xml:space="preserve"> </w:t>
      </w:r>
      <w:r w:rsidR="00D41D2F">
        <w:rPr>
          <w:rFonts w:hAnsi="Times New Roman" w:ascii="Times New Roman"/>
          <w:szCs w:val="24"/>
          <w:lang w:val="hr-HR"/>
        </w:rPr>
        <w:t>FORTUNA HOTELI d.o.o. Zagreb, Tuškanova 37, OIB:63062360949, MBS:080904470</w:t>
      </w:r>
      <w:r>
        <w:rPr>
          <w:rFonts w:hAnsi="Times New Roman" w:ascii="Times New Roman"/>
          <w:szCs w:val="24"/>
          <w:lang w:val="hr-HR"/>
        </w:rPr>
        <w:t>.</w:t>
      </w:r>
    </w:p>
    <w:p w:rsidRDefault="00D86866" w:rsidR="00D8686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D41D2F">
        <w:rPr>
          <w:rFonts w:hAnsi="Times New Roman" w:ascii="Times New Roman"/>
          <w:szCs w:val="24"/>
          <w:lang w:val="hr-HR"/>
        </w:rPr>
        <w:t>84.834,06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D86866" w:rsidR="00D8686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D86866" w:rsidR="00D8686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86866" w:rsidR="00D8686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D86866" w:rsidR="00D8686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D86866" w:rsidR="00D8686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D86866" w:rsidR="00D8686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1716A2">
        <w:rPr>
          <w:rFonts w:hAnsi="Times New Roman" w:ascii="Times New Roman"/>
          <w:szCs w:val="24"/>
          <w:lang w:val="hr-HR"/>
        </w:rPr>
        <w:t>5</w:t>
      </w:r>
      <w:r w:rsidR="00416492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>. godine</w:t>
      </w:r>
    </w:p>
    <w:p w:rsidRDefault="00D86866" w:rsidR="00D86866">
      <w:pPr>
        <w:jc w:val="both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D86866" w:rsidR="00D8686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D86866" w:rsidR="00D86866">
      <w:pPr>
        <w:jc w:val="right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jc w:val="right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D86866" w:rsidR="00D8686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D86866" w:rsidR="00D86866"/>
    <w:sectPr w:rsidR="00D86866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0EE4"/>
    <w:rsid w:val="00161DE1"/>
    <w:rsid w:val="001716A2"/>
    <w:rsid w:val="001A3FCE"/>
    <w:rsid w:val="002F4C6B"/>
    <w:rsid w:val="00307921"/>
    <w:rsid w:val="003B0073"/>
    <w:rsid w:val="00416492"/>
    <w:rsid w:val="004E3745"/>
    <w:rsid w:val="00531E06"/>
    <w:rsid w:val="005B4ADA"/>
    <w:rsid w:val="0064117A"/>
    <w:rsid w:val="00664B9A"/>
    <w:rsid w:val="0067252A"/>
    <w:rsid w:val="006C62C4"/>
    <w:rsid w:val="007206C3"/>
    <w:rsid w:val="00723DA7"/>
    <w:rsid w:val="00786A5D"/>
    <w:rsid w:val="007C5824"/>
    <w:rsid w:val="007D46F9"/>
    <w:rsid w:val="008356AA"/>
    <w:rsid w:val="00992A18"/>
    <w:rsid w:val="009B7270"/>
    <w:rsid w:val="009D4DD9"/>
    <w:rsid w:val="00A26760"/>
    <w:rsid w:val="00A612CD"/>
    <w:rsid w:val="00A72C1E"/>
    <w:rsid w:val="00AF077F"/>
    <w:rsid w:val="00B644F2"/>
    <w:rsid w:val="00B654EA"/>
    <w:rsid w:val="00C36E7D"/>
    <w:rsid w:val="00C438B4"/>
    <w:rsid w:val="00C51717"/>
    <w:rsid w:val="00CA0EE4"/>
    <w:rsid w:val="00CD56E0"/>
    <w:rsid w:val="00D41D2F"/>
    <w:rsid w:val="00D43251"/>
    <w:rsid w:val="00D86866"/>
    <w:rsid w:val="00D87E5A"/>
    <w:rsid w:val="00F212C4"/>
    <w:rsid w:val="00F9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Brojstranice1" w:type="character">
    <w:name w:val="Broj stranice1"/>
    <w:basedOn w:val="Zadanifontodlomka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true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B644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44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44F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44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44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Brojstranice1" w:type="character">
    <w:name w:val="Broj stranice1"/>
    <w:basedOn w:val="Zadanifontodlomka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1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B644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44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44F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44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44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St-382/2016-5</izvorni_sadrzaj>
    <derivirana_varijabla naziv="DomainObject.Oznaka_1">St-382/2016-5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St-382/2016</izvorni_sadrzaj>
    <derivirana_varijabla naziv="DomainObject.Predmet.OznakaBroj_1">St-382/2016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FORTUNA HOTELI d.o.o.</izvorni_sadrzaj>
    <derivirana_varijabla naziv="DomainObject.Predmet.ProtustrankaFormated_1">  FORTUNA HOTELI d.o.o.</derivirana_varijabla>
  </DomainObject.Predmet.ProtustrankaFormated>
  <DomainObject.Predmet.ProtustrankaFormatedOIB>
    <izvorni_sadrzaj>  FORTUNA HOTELI d.o.o., OIB 63062360949</izvorni_sadrzaj>
    <derivirana_varijabla naziv="DomainObject.Predmet.ProtustrankaFormatedOIB_1">  FORTUNA HOTELI d.o.o., OIB 63062360949</derivirana_varijabla>
  </DomainObject.Predmet.ProtustrankaFormatedOIB>
  <DomainObject.Predmet.ProtustrankaFormatedWithAdress>
    <izvorni_sadrzaj> FORTUNA HOTELI d.o.o., Tuškanova 37, 10000 Zagreb</izvorni_sadrzaj>
    <derivirana_varijabla naziv="DomainObject.Predmet.ProtustrankaFormatedWithAdress_1"> FORTUNA HOTELI d.o.o., Tuškanova 37, 10000 Zagreb</derivirana_varijabla>
  </DomainObject.Predmet.ProtustrankaFormatedWithAdress>
  <DomainObject.Predmet.ProtustrankaFormatedWithAdressOIB>
    <izvorni_sadrzaj> FORTUNA HOTELI d.o.o., OIB 63062360949, Tuškanova 37, 10000 Zagreb</izvorni_sadrzaj>
    <derivirana_varijabla naziv="DomainObject.Predmet.ProtustrankaFormatedWithAdressOIB_1"> FORTUNA HOTELI d.o.o., OIB 63062360949, Tuškanova 37, 10000 Zagreb</derivirana_varijabla>
  </DomainObject.Predmet.ProtustrankaFormatedWithAdressOIB>
  <DomainObject.Predmet.ProtustrankaWithAdress>
    <izvorni_sadrzaj>FORTUNA HOTELI d.o.o. Tuškanova 37, 10000 Zagreb</izvorni_sadrzaj>
    <derivirana_varijabla naziv="DomainObject.Predmet.ProtustrankaWithAdress_1">FORTUNA HOTELI d.o.o. Tuškanova 37, 10000 Zagreb</derivirana_varijabla>
  </DomainObject.Predmet.ProtustrankaWithAdress>
  <DomainObject.Predmet.ProtustrankaWithAdressOIB>
    <izvorni_sadrzaj>FORTUNA HOTELI d.o.o., OIB 63062360949, Tuškanova 37, 10000 Zagreb</izvorni_sadrzaj>
    <derivirana_varijabla naziv="DomainObject.Predmet.ProtustrankaWithAdressOIB_1">FORTUNA HOTELI d.o.o., OIB 63062360949, Tuškanova 37, 10000 Zagreb</derivirana_varijabla>
  </DomainObject.Predmet.ProtustrankaWithAdressOIB>
  <DomainObject.Predmet.ProtustrankaNazivFormated>
    <izvorni_sadrzaj>FORTUNA HOTELI d.o.o.</izvorni_sadrzaj>
    <derivirana_varijabla naziv="DomainObject.Predmet.ProtustrankaNazivFormated_1">FORTUNA HOTELI d.o.o.</derivirana_varijabla>
  </DomainObject.Predmet.ProtustrankaNazivFormated>
  <DomainObject.Predmet.ProtustrankaNazivFormatedOIB>
    <izvorni_sadrzaj>FORTUNA HOTELI d.o.o., OIB 63062360949</izvorni_sadrzaj>
    <derivirana_varijabla naziv="DomainObject.Predmet.ProtustrankaNazivFormatedOIB_1">FORTUNA HOTELI d.o.o., OIB 63062360949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FORTUNA HOTELI d.o.o.</item>
    </izvorni_sadrzaj>
    <derivirana_varijabla naziv="DomainObject.Predmet.ProtuStrankaListFormated_1">
      <item>FORTUNA HOTELI d.o.o.</item>
    </derivirana_varijabla>
  </DomainObject.Predmet.ProtuStrankaListFormated>
  <DomainObject.Predmet.ProtuStrankaListFormatedOIB>
    <izvorni_sadrzaj>
      <item>FORTUNA HOTELI d.o.o., OIB 63062360949</item>
    </izvorni_sadrzaj>
    <derivirana_varijabla naziv="DomainObject.Predmet.ProtuStrankaListFormatedOIB_1">
      <item>FORTUNA HOTELI d.o.o., OIB 63062360949</item>
    </derivirana_varijabla>
  </DomainObject.Predmet.ProtuStrankaListFormatedOIB>
  <DomainObject.Predmet.ProtuStrankaListFormatedWithAdress>
    <izvorni_sadrzaj>
      <item>FORTUNA HOTELI d.o.o., Tuškanova 37, 10000 Zagreb</item>
    </izvorni_sadrzaj>
    <derivirana_varijabla naziv="DomainObject.Predmet.ProtuStrankaListFormatedWithAdress_1">
      <item>FORTUNA HOTELI d.o.o., Tuškanova 37, 10000 Zagreb</item>
    </derivirana_varijabla>
  </DomainObject.Predmet.ProtuStrankaListFormatedWithAdress>
  <DomainObject.Predmet.ProtuStrankaListFormatedWithAdressOIB>
    <izvorni_sadrzaj>
      <item>FORTUNA HOTELI d.o.o., OIB 63062360949, Tuškanova 37, 10000 Zagreb</item>
    </izvorni_sadrzaj>
    <derivirana_varijabla naziv="DomainObject.Predmet.ProtuStrankaListFormatedWithAdressOIB_1">
      <item>FORTUNA HOTELI d.o.o., OIB 63062360949, Tuškanova 37, 10000 Zagreb</item>
    </derivirana_varijabla>
  </DomainObject.Predmet.ProtuStrankaListFormatedWithAdressOIB>
  <DomainObject.Predmet.ProtuStrankaListNazivFormated>
    <izvorni_sadrzaj>
      <item>FORTUNA HOTELI d.o.o.</item>
    </izvorni_sadrzaj>
    <derivirana_varijabla naziv="DomainObject.Predmet.ProtuStrankaListNazivFormated_1">
      <item>FORTUNA HOTELI d.o.o.</item>
    </derivirana_varijabla>
  </DomainObject.Predmet.ProtuStrankaListNazivFormated>
  <DomainObject.Predmet.ProtuStrankaListNazivFormatedOIB>
    <izvorni_sadrzaj>
      <item>FORTUNA HOTELI d.o.o., OIB 63062360949</item>
    </izvorni_sadrzaj>
    <derivirana_varijabla naziv="DomainObject.Predmet.ProtuStrankaListNazivFormatedOIB_1">
      <item>FORTUNA HOTELI d.o.o., OIB 63062360949</item>
    </derivirana_varijabla>
  </DomainObject.Predmet.ProtuStrankaListNazivFormatedOIB>
  <DomainObject.Predmet.OstaliListFormated>
    <izvorni_sadrzaj>
      <item>Ivan Fortuna</item>
      <item>Claudia Fortuna</item>
    </izvorni_sadrzaj>
    <derivirana_varijabla naziv="DomainObject.Predmet.OstaliListFormated_1">
      <item>Ivan Fortuna</item>
      <item>Claudia Fortuna</item>
    </derivirana_varijabla>
  </DomainObject.Predmet.OstaliListFormated>
  <DomainObject.Predmet.OstaliListFormatedOIB>
    <izvorni_sadrzaj>
      <item>Ivan Fortuna, OIB 20007012551</item>
      <item>Claudia Fortuna, OIB 85628705216</item>
    </izvorni_sadrzaj>
    <derivirana_varijabla naziv="DomainObject.Predmet.OstaliListFormatedOIB_1">
      <item>Ivan Fortuna, OIB 20007012551</item>
      <item>Claudia Fortuna, OIB 85628705216</item>
    </derivirana_varijabla>
  </DomainObject.Predmet.OstaliListFormatedOIB>
  <DomainObject.Predmet.OstaliListFormatedWithAdress>
    <izvorni_sadrzaj>
      <item>Ivan Fortuna, Dužice 1, 10000 Zagreb</item>
      <item>Claudia Fortuna, Dužice 1, 10000 Zagreb</item>
    </izvorni_sadrzaj>
    <derivirana_varijabla naziv="DomainObject.Predmet.OstaliListFormatedWithAdress_1">
      <item>Ivan Fortuna, Dužice 1, 10000 Zagreb</item>
      <item>Claudia Fortuna, Dužice 1, 10000 Zagreb</item>
    </derivirana_varijabla>
  </DomainObject.Predmet.OstaliListFormatedWithAdress>
  <DomainObject.Predmet.OstaliListFormatedWithAdressOIB>
    <izvorni_sadrzaj>
      <item>Ivan Fortuna, OIB 20007012551, Dužice 1, 10000 Zagreb</item>
      <item>Claudia Fortuna, OIB 85628705216, Dužice 1, 10000 Zagreb</item>
    </izvorni_sadrzaj>
    <derivirana_varijabla naziv="DomainObject.Predmet.OstaliListFormatedWithAdressOIB_1">
      <item>Ivan Fortuna, OIB 20007012551, Dužice 1, 10000 Zagreb</item>
      <item>Claudia Fortuna, OIB 85628705216, Dužice 1, 10000 Zagreb</item>
    </derivirana_varijabla>
  </DomainObject.Predmet.OstaliListFormatedWithAdressOIB>
  <DomainObject.Predmet.OstaliListNazivFormated>
    <izvorni_sadrzaj>
      <item>Ivan Fortuna</item>
      <item>Claudia Fortuna</item>
    </izvorni_sadrzaj>
    <derivirana_varijabla naziv="DomainObject.Predmet.OstaliListNazivFormated_1">
      <item>Ivan Fortuna</item>
      <item>Claudia Fortuna</item>
    </derivirana_varijabla>
  </DomainObject.Predmet.OstaliListNazivFormated>
  <DomainObject.Predmet.OstaliListNazivFormatedOIB>
    <izvorni_sadrzaj>
      <item>Ivan Fortuna, OIB 20007012551</item>
      <item>Claudia Fortuna, OIB 85628705216</item>
    </izvorni_sadrzaj>
    <derivirana_varijabla naziv="DomainObject.Predmet.OstaliListNazivFormatedOIB_1">
      <item>Ivan Fortuna, OIB 20007012551</item>
      <item>Claudia Fortuna, OIB 85628705216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>St-382/2016-5</izvorni_sadrzaj>
    <derivirana_varijabla naziv="DomainObject.PoslovniBrojDokumenta_1">St-382/2016-5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FORTUNA HOTELI d.o.o.</izvorni_sadrzaj>
    <derivirana_varijabla naziv="DomainObject.Predmet.ProtustrankaIDrugi_1">FORTUNA HOTELI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FORTUNA HOTELI d.o.o., OIB 63062360949, Tuškanova 37, 10000 Zagreb</izvorni_sadrzaj>
    <derivirana_varijabla naziv="DomainObject.Predmet.ProtustrankaIDrugiAdressOIB_1">FORTUNA HOTELI d.o.o., OIB 63062360949, Tuškanova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FORTUNA HOTELI d.o.o.</item>
      <item>Ivan Fortuna</item>
      <item>Claudia Fortuna</item>
    </izvorni_sadrzaj>
    <derivirana_varijabla naziv="DomainObject.Predmet.SudioniciListNaziv_1">
      <item>FINA Regionalni centar Zagreb</item>
      <item>FORTUNA HOTELI d.o.o.</item>
      <item>Ivan Fortuna</item>
      <item>Claudia Fortuna</item>
    </derivirana_varijabla>
  </DomainObject.Predmet.SudioniciListNaziv>
  <DomainObject.Predmet.SudioniciListAdressOIB>
    <izvorni_sadrzaj>
      <item>FINA Regionalni centar Zagreb, OIB 85821130368, Trg svibanjskih žrtava 1995. 1,10000 Zagreb</item>
      <item>FORTUNA HOTELI d.o.o., OIB 63062360949, Tuškanova 37,10000 Zagreb</item>
      <item>Ivan Fortuna, OIB 20007012551, Dužice 1,10000 Zagreb</item>
      <item>Claudia Fortuna, OIB 85628705216, Dužice 1,10000 Zagreb</item>
    </izvorni_sadrzaj>
    <derivirana_varijabla naziv="DomainObject.Predmet.SudioniciListAdressOIB_1">
      <item>FINA Regionalni centar Zagreb, OIB 85821130368, Trg svibanjskih žrtava 1995. 1,10000 Zagreb</item>
      <item>FORTUNA HOTELI d.o.o., OIB 63062360949, Tuškanova 37,10000 Zagreb</item>
      <item>Ivan Fortuna, OIB 20007012551, Dužice 1,10000 Zagreb</item>
      <item>Claudia Fortuna, OIB 85628705216, Dužice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63062360949</item>
      <item>, OIB 20007012551</item>
      <item>, OIB 85628705216</item>
    </izvorni_sadrzaj>
    <derivirana_varijabla naziv="DomainObject.Predmet.SudioniciListNazivOIB_1">
      <item>, OIB 85821130368</item>
      <item>, OIB 63062360949</item>
      <item>, OIB 20007012551</item>
      <item>, OIB 85628705216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1357</properties:Characters>
  <properties:Lines>49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2016-02-05T06:11:00Z</dcterms:created>
  <dc:creator>Sudsko vijeæe</dc:creator>
  <cp:lastModifiedBy>Marina Markić</cp:lastModifiedBy>
  <cp:lastPrinted>2016-02-05T06:11:00Z</cp:lastPrinted>
  <dcterms:modified xmlns:xsi="http://www.w3.org/2001/XMLSchema-instance" xsi:type="dcterms:W3CDTF">2016-02-05T06:13:00Z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St-382/2016-5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