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5209" w14:paraId="9415209" w:rsidRDefault="00D54B38" w:rsidP="00DA1FD9" w:rsidR="00DA1FD9" w:rsidRPr="0023475D">
      <w:pPr>
        <w:ind w:firstLine="708"/>
        <w15:collapsed w:val="false"/>
      </w:pPr>
      <w:bookmarkStart w:name="_GoBack" w:id="0"/>
      <w:bookmarkEnd w:id="0"/>
      <w:r>
        <w:t xml:space="preserve">       </w:t>
      </w:r>
      <w:r w:rsidR="00DA1FD9" w:rsidRPr="0023475D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4B38" w:rsidP="00DA1FD9" w:rsidR="00DA1FD9" w:rsidRPr="0023475D">
      <w:r>
        <w:rPr>
          <w:rFonts w:eastAsia="MS Mincho"/>
        </w:rPr>
        <w:t xml:space="preserve">   </w:t>
      </w:r>
      <w:r w:rsidR="00DA1FD9" w:rsidRPr="0023475D">
        <w:rPr>
          <w:rFonts w:eastAsia="MS Mincho"/>
        </w:rPr>
        <w:t>REPUBLIKA HRVATSKA</w:t>
      </w:r>
    </w:p>
    <w:p w:rsidRDefault="00DA1FD9" w:rsidP="00DA1FD9" w:rsidR="00DA1FD9">
      <w:pPr>
        <w:rPr>
          <w:rFonts w:eastAsia="MS Mincho"/>
        </w:rPr>
      </w:pPr>
      <w:r w:rsidRPr="0023475D">
        <w:rPr>
          <w:rFonts w:eastAsia="MS Mincho"/>
        </w:rPr>
        <w:t xml:space="preserve">TRGOVAČKI SUD U </w:t>
      </w:r>
      <w:r w:rsidR="0023475D">
        <w:rPr>
          <w:rFonts w:eastAsia="MS Mincho"/>
        </w:rPr>
        <w:t>PAZINU</w:t>
      </w:r>
    </w:p>
    <w:p w:rsidRDefault="00D54B38" w:rsidP="00DA1FD9" w:rsidR="00D54B38" w:rsidRPr="0023475D">
      <w:r>
        <w:rPr>
          <w:rFonts w:eastAsia="MS Mincho"/>
        </w:rPr>
        <w:t xml:space="preserve">           Pazin, Dršćevka 1</w:t>
      </w:r>
    </w:p>
    <w:p w:rsidRDefault="0023475D" w:rsidP="00DA1FD9" w:rsidR="0023475D"/>
    <w:p w:rsidRDefault="00D54B38" w:rsidP="00DA1FD9" w:rsidR="00D54B38" w:rsidRPr="0023475D"/>
    <w:p w:rsidRDefault="00CD2EFF" w:rsidP="00CD2EFF" w:rsidR="00CD2EFF">
      <w:pPr>
        <w:jc w:val="center"/>
      </w:pPr>
      <w:r>
        <w:t>R E P U B L I K A  H R V A T S K A</w:t>
      </w:r>
    </w:p>
    <w:p w:rsidRDefault="00CD2EFF" w:rsidP="00CD2EFF" w:rsidR="00CD2EFF"/>
    <w:p w:rsidRDefault="00CD2EFF" w:rsidP="00CD2EFF" w:rsidR="00CD2EFF">
      <w:pPr>
        <w:jc w:val="center"/>
      </w:pPr>
      <w:r>
        <w:t>R J E Š E NJ E</w:t>
      </w:r>
    </w:p>
    <w:p w:rsidRDefault="00CD2EFF" w:rsidP="00CD2EFF" w:rsidR="00CD2EFF">
      <w:pPr>
        <w:jc w:val="both"/>
      </w:pPr>
    </w:p>
    <w:p w:rsidRDefault="00CD2EFF" w:rsidP="00CD2EFF" w:rsidR="00CD2EFF">
      <w:pPr>
        <w:jc w:val="both"/>
      </w:pPr>
      <w:r>
        <w:tab/>
        <w:t xml:space="preserve">Trgovački sud u Pazinu, po stečajnom sucu Damiru Rabaru, nakon ročišta radi rasprave o uvjetima za otvaranje stečajnog postupka, nad dužnikom BISERČIĆ d.o.o. Savudrija, Zambratija, Cvjetna bb, OIB: 05259144176, dana 23. ožujka 2016., </w:t>
      </w:r>
    </w:p>
    <w:p w:rsidRDefault="00CD2EFF" w:rsidP="00CD2EFF" w:rsidR="00CD2EFF">
      <w:pPr>
        <w:jc w:val="both"/>
      </w:pPr>
    </w:p>
    <w:p w:rsidRDefault="00CD2EFF" w:rsidP="00CD2EFF" w:rsidR="00CD2EFF">
      <w:pPr>
        <w:jc w:val="center"/>
        <w:rPr>
          <w:bCs/>
        </w:rPr>
      </w:pPr>
      <w:r>
        <w:rPr>
          <w:bCs/>
        </w:rPr>
        <w:t>r i j e š i o  je</w:t>
      </w:r>
    </w:p>
    <w:p w:rsidRDefault="00CD2EFF" w:rsidP="00CD2EFF" w:rsidR="00CD2EFF">
      <w:pPr>
        <w:jc w:val="both"/>
      </w:pPr>
    </w:p>
    <w:p w:rsidRDefault="00CD2EFF" w:rsidP="00CD2EFF" w:rsidR="00CD2EFF">
      <w:pPr>
        <w:jc w:val="both"/>
      </w:pPr>
      <w:r>
        <w:tab/>
        <w:t>I.</w:t>
      </w:r>
      <w:r>
        <w:tab/>
        <w:t>Odobravaju se privremenoj stečajnoj upraviteljici Ljubici Juranović Skočić, iz Kastva, Čikovići 26/11, OIB: 88499470397, troškovi za poslove obavljene u prethodnom postupku nad dužnikom</w:t>
      </w:r>
      <w:r>
        <w:rPr>
          <w:b/>
        </w:rPr>
        <w:t xml:space="preserve"> </w:t>
      </w:r>
      <w:r>
        <w:t xml:space="preserve">BISERČIĆ d.o.o. Savudrija, Zambratija, Cvjetna bb, OIB: 05259144176, u iznosu od 762,00 kuna. </w:t>
      </w:r>
    </w:p>
    <w:p w:rsidRDefault="00CD2EFF" w:rsidP="00CD2EFF" w:rsidR="00CD2EFF">
      <w:pPr>
        <w:ind w:left="705"/>
        <w:jc w:val="both"/>
      </w:pPr>
    </w:p>
    <w:p w:rsidRDefault="00CD2EFF" w:rsidP="00CD2EFF" w:rsidR="00CD2EFF">
      <w:pPr>
        <w:jc w:val="both"/>
      </w:pPr>
      <w:r>
        <w:tab/>
        <w:t>II.</w:t>
      </w:r>
      <w:r>
        <w:tab/>
        <w:t>Određuje se jednokratna nagrada privremenoj stečajnoj upraviteljici Ljubici Juranović Skočić, iz Kastva, Čikovići 26/11, OIB: 88499470397</w:t>
      </w:r>
      <w:r>
        <w:rPr>
          <w:bCs/>
        </w:rPr>
        <w:t>,</w:t>
      </w:r>
      <w:r>
        <w:t xml:space="preserve"> za poslove obavljene u prethodnom postupku nad dužnikom BISERČIĆ d.o.o. Savudrija, Zambratija, Cvjetna bb, OIB: 05259144176, u iznosu od 7.406,84 kuna bruto.</w:t>
      </w:r>
    </w:p>
    <w:p w:rsidRDefault="00CD2EFF" w:rsidP="00CD2EFF" w:rsidR="00CD2EFF">
      <w:pPr>
        <w:ind w:left="705"/>
        <w:jc w:val="both"/>
      </w:pPr>
    </w:p>
    <w:p w:rsidRDefault="00CD2EFF" w:rsidP="00CD2EFF" w:rsidR="00CD2EFF">
      <w:pPr>
        <w:jc w:val="both"/>
      </w:pPr>
      <w:r>
        <w:tab/>
        <w:t>III.</w:t>
      </w:r>
      <w:r>
        <w:tab/>
        <w:t>Nalaže se računovodstvu Trgovačkog suda u Rijeci da izvrši isplatu iznosa iz točke I. i II. ovog rješenja privremenoj stečajnoj upraviteljici Ljubica Juranović Skočić, iz Kastva, Čikovići 26/11, OIB: 88499470397</w:t>
      </w:r>
      <w:r>
        <w:rPr>
          <w:bCs/>
        </w:rPr>
        <w:t>,</w:t>
      </w:r>
      <w:r>
        <w:t xml:space="preserve"> na žiro račun broj HR6224850033100069702 broj računa 3100069702, kod Croatia banke d.d. Zagreb, Poslovnica Rijeka iz predujma kojeg je uplatio predlagatelj BISERČIĆ d.o.o. Savudrija</w:t>
      </w:r>
      <w:r>
        <w:rPr>
          <w:bCs/>
        </w:rPr>
        <w:t>,</w:t>
      </w:r>
      <w:r>
        <w:t xml:space="preserve"> na depozit ovog suda broj: HR43 2390001 1300029763, poziv na broj 020-61-15.</w:t>
      </w:r>
    </w:p>
    <w:p w:rsidRDefault="00CD2EFF" w:rsidP="00CD2EFF" w:rsidR="00CD2EFF">
      <w:pPr>
        <w:jc w:val="both"/>
      </w:pPr>
    </w:p>
    <w:p w:rsidRDefault="00CD2EFF" w:rsidP="00CD2EFF" w:rsidR="00CD2EFF">
      <w:pPr>
        <w:jc w:val="center"/>
        <w:rPr>
          <w:bCs/>
        </w:rPr>
      </w:pPr>
      <w:r>
        <w:rPr>
          <w:bCs/>
        </w:rPr>
        <w:t>Obrazloženje</w:t>
      </w:r>
    </w:p>
    <w:p w:rsidRDefault="00CD2EFF" w:rsidP="00CD2EFF" w:rsidR="00CD2EFF">
      <w:pPr>
        <w:jc w:val="center"/>
      </w:pPr>
      <w:r>
        <w:rPr>
          <w:bCs/>
        </w:rPr>
        <w:t xml:space="preserve"> </w:t>
      </w:r>
      <w:r>
        <w:rPr>
          <w:bCs/>
        </w:rPr>
        <w:tab/>
      </w:r>
      <w:r>
        <w:t xml:space="preserve"> </w:t>
      </w:r>
    </w:p>
    <w:p w:rsidRDefault="00CD2EFF" w:rsidP="00CD2EFF" w:rsidR="00CD2EFF">
      <w:pPr>
        <w:ind w:firstLine="708"/>
        <w:jc w:val="both"/>
      </w:pPr>
      <w:r>
        <w:t>Temeljem odredbe čl. 94. st. 1. do 3. u svezi s čl. 129. st. 6. i čl. 441. st. 2. Stečajnog zakona (NN 71/15,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Naknadu troškova rješenjem određuje sud na temelju pisanog, obrazloženog i dokumentiranog izvješća stečajnog upravitelja.</w:t>
      </w:r>
    </w:p>
    <w:p w:rsidRDefault="00CD2EFF" w:rsidP="00CD2EFF" w:rsidR="00CD2EFF">
      <w:pPr>
        <w:jc w:val="both"/>
      </w:pPr>
      <w:r>
        <w:tab/>
        <w:t>Privremeni s</w:t>
      </w:r>
      <w:r>
        <w:rPr>
          <w:bCs/>
        </w:rPr>
        <w:t xml:space="preserve">tečajni upravitelj </w:t>
      </w:r>
      <w:r>
        <w:t xml:space="preserve">Ljubica Juranović Skočić, iz Kastva, Čikovići 26/11, OIB: 88499470397, dostavila je dana 16. prosinca 2016. izvješće o stvarnim </w:t>
      </w:r>
      <w:r>
        <w:lastRenderedPageBreak/>
        <w:t>troškovima nastalih u prethodnom postupku i to za korištenje vlastitog automobila za poslovne potrebe, putni nalog od 10.11.2015. g. sa svrhom pregleda poslovnog prostora i dokumentacije u sjedištu dužnika, te za korištenje vlastitog automobila za poslovne potrebe, putni nalog od 20.11.2015. g. sa svrhom sudjelovanja na ročištu za utvrđivanje uvjeta za otvaranje stečajnog postupka pred ovim sudom, u ukupnom iznosu od 762,00 kn. Predložila je i odrediti joj jednokratnu nagradu.</w:t>
      </w:r>
    </w:p>
    <w:p w:rsidRDefault="00CD2EFF" w:rsidP="00CD2EFF" w:rsidR="00CD2EFF">
      <w:pPr>
        <w:jc w:val="both"/>
      </w:pPr>
      <w:r>
        <w:tab/>
        <w:t>U smislu odredbe čl. 10. SZ-a u svezi s čl. 155. Zakona o parničnom postupku i čl. 24. u svezi s čl. 6. do 9. Pravilnika o naknadi troškova u sudskim postupcima (NN 8/88), ocjenjuje se da je privremenom stečajnom upravitelju nastao trošak u svezi dolaska osobnim automobilom u sjedište dužnika, što proizlazi iz njegovog pisanog izvješća kao i iz usmenog izvješća na ročištu, te trošak dolaska na ročište dana 20.11.2015. g.</w:t>
      </w:r>
    </w:p>
    <w:p w:rsidRDefault="00CD2EFF" w:rsidP="00CD2EFF" w:rsidR="00CD2EFF">
      <w:pPr>
        <w:jc w:val="both"/>
      </w:pPr>
      <w:r>
        <w:tab/>
        <w:t xml:space="preserve">Odredbom čl. 4. st. 1. Uredbe o kriterijima i načinu obračuna i plaćanja nagrada stečajnim upraviteljima (NN 105/15, dalje: Uredba), propisano je da privremenom stečajnom upravitelju pripada pravo na jednokratnu nagradu za poslove obavljene u prethodnom postupku u iznosu od 3.000,00 kn do 20.000,00 kn. Prema st. 2. iste odredbe, nagradu privremenom stečajnom upravitelju određuje sud vodeći računa o složenosti poslova koje je obavio. </w:t>
      </w:r>
    </w:p>
    <w:p w:rsidRDefault="00CD2EFF" w:rsidP="00CD2EFF" w:rsidR="00CD2EFF">
      <w:pPr>
        <w:jc w:val="both"/>
      </w:pPr>
      <w:r>
        <w:tab/>
        <w:t>Uvažavajući da je privremeni stečajni upravitelj obavio izvid u sjedištu dužnika, da je podatke i informacije za potrebe izvješća pribavio od Porezne uprave i uvidom u javne registre dostupne na internetskim stranicama, da je sastavio pisano izvješće te da je izvješće iznio i usmeno na ročištu, sud je istome odredio jednokratnu nagradu u iznosu od 7.406,84 kn bruto (čl. 15. Uredbe).</w:t>
      </w:r>
    </w:p>
    <w:p w:rsidRDefault="00CD2EFF" w:rsidP="00CD2EFF" w:rsidR="00CD2EFF">
      <w:pPr>
        <w:jc w:val="both"/>
      </w:pPr>
      <w:r>
        <w:tab/>
      </w:r>
      <w:r>
        <w:tab/>
      </w:r>
    </w:p>
    <w:p w:rsidRDefault="00CD2EFF" w:rsidP="00CD2EFF" w:rsidR="00CD2EFF">
      <w:pPr>
        <w:jc w:val="center"/>
      </w:pPr>
      <w:r>
        <w:t xml:space="preserve">U Pazinu, dana 23. ožujka 2015. </w:t>
      </w:r>
    </w:p>
    <w:p w:rsidRDefault="00CD2EFF" w:rsidP="00CD2EFF" w:rsidR="00CD2EFF">
      <w:pPr>
        <w:jc w:val="both"/>
      </w:pPr>
    </w:p>
    <w:p w:rsidRDefault="00CD2EFF" w:rsidP="00CD2EFF" w:rsidR="00CD2EF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                 </w:t>
      </w:r>
    </w:p>
    <w:p w:rsidRDefault="00CD2EFF" w:rsidP="00CD2EFF" w:rsidR="00CD2EFF">
      <w:pPr>
        <w:ind w:left="2160"/>
        <w:jc w:val="both"/>
      </w:pPr>
      <w:r>
        <w:t xml:space="preserve">                               </w:t>
      </w:r>
      <w:r>
        <w:tab/>
      </w:r>
      <w:r>
        <w:tab/>
        <w:t xml:space="preserve">                    </w:t>
      </w:r>
      <w:r>
        <w:tab/>
        <w:t xml:space="preserve">         Damir Rabar</w:t>
      </w:r>
    </w:p>
    <w:p w:rsidRDefault="00CD2EFF" w:rsidP="00CD2EFF" w:rsidR="00CD2EFF"/>
    <w:p w:rsidRDefault="00CD2EFF" w:rsidP="00CD2EFF" w:rsidR="00CD2EFF"/>
    <w:p w:rsidRDefault="00CD2EFF" w:rsidP="00CD2EFF" w:rsidR="00CD2EFF">
      <w:r>
        <w:t>UPUTA O PRAVNOM LIJEKU:</w:t>
      </w:r>
    </w:p>
    <w:p w:rsidRDefault="00CD2EFF" w:rsidP="00CD2EFF" w:rsidR="00CD2EFF">
      <w:pPr>
        <w:jc w:val="both"/>
      </w:pPr>
      <w:r>
        <w:t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CD2EFF" w:rsidP="00CD2EFF" w:rsidR="00CD2EFF">
      <w:pPr>
        <w:jc w:val="both"/>
      </w:pPr>
    </w:p>
    <w:p w:rsidRDefault="00CD2EFF" w:rsidP="00CD2EFF" w:rsidR="00CD2EFF">
      <w:r>
        <w:t>DNA:</w:t>
      </w:r>
    </w:p>
    <w:p w:rsidRDefault="00CD2EFF" w:rsidP="00CD2EFF" w:rsidR="00CD2EFF">
      <w:r>
        <w:t>- privremeni stečajni upravitelj</w:t>
      </w:r>
    </w:p>
    <w:p w:rsidRDefault="00CD2EFF" w:rsidP="00CD2EFF" w:rsidR="00CD2EFF">
      <w:r>
        <w:t>- predlagatelju po pun.</w:t>
      </w:r>
    </w:p>
    <w:p w:rsidRDefault="00CD2EFF" w:rsidP="00CD2EFF" w:rsidR="00CD2EFF">
      <w:r>
        <w:t>- e-Oglasna ploča 8 dana</w:t>
      </w:r>
    </w:p>
    <w:p w:rsidRDefault="00CD2EFF" w:rsidP="00CD2EFF" w:rsidR="00CD2EFF">
      <w:r>
        <w:t>- Trgovački sud u Rijeci, računovodstvo</w:t>
      </w:r>
    </w:p>
    <w:p w:rsidRDefault="00CD2EFF" w:rsidP="00CD2EFF" w:rsidR="00CD2EFF">
      <w:pPr>
        <w:jc w:val="both"/>
      </w:pPr>
    </w:p>
    <w:p w:rsidRDefault="00A147F1" w:rsidP="00CD2EFF" w:rsidR="00A147F1" w:rsidRPr="0023475D">
      <w:pPr>
        <w:jc w:val="center"/>
      </w:pPr>
    </w:p>
    <w:sectPr w:rsidSect="00D54B38" w:rsidR="00A147F1" w:rsidRPr="0023475D">
      <w:headerReference w:type="default" r:id="rId10"/>
      <w:footerReference w:type="even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026" w:rsidP="00A0678C" w:rsidR="00510026">
      <w:r>
        <w:separator/>
      </w:r>
    </w:p>
  </w:endnote>
  <w:endnote w:id="0" w:type="continuationSeparator">
    <w:p w:rsidRDefault="00510026" w:rsidP="00A0678C" w:rsidR="00510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BB4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B9F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026" w:rsidP="00A0678C" w:rsidR="00510026">
      <w:r>
        <w:separator/>
      </w:r>
    </w:p>
  </w:footnote>
  <w:footnote w:id="0" w:type="continuationSeparator">
    <w:p w:rsidRDefault="00510026" w:rsidP="00A0678C" w:rsidR="005100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6826049"/>
      <w:docPartObj>
        <w:docPartGallery w:val="Page Numbers (Top of Page)"/>
        <w:docPartUnique/>
      </w:docPartObj>
    </w:sdtPr>
    <w:sdtEndPr/>
    <w:sdtContent>
      <w:p w:rsidRDefault="00D54B38" w:rsidP="00D54B38" w:rsidR="00D54B3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B9F">
          <w:rPr>
            <w:noProof/>
          </w:rPr>
          <w:t>2</w:t>
        </w:r>
        <w:r>
          <w:fldChar w:fldCharType="end"/>
        </w:r>
        <w:r>
          <w:tab/>
        </w:r>
        <w:r w:rsidRPr="00D54B38">
          <w:t xml:space="preserve"> </w:t>
        </w:r>
        <w:r w:rsidR="00CD2EFF">
          <w:t>Poslovni broj: 1 St-61/15-17</w:t>
        </w:r>
      </w:p>
    </w:sdtContent>
  </w:sdt>
  <w:p w:rsidRDefault="00D74B9F" w:rsidP="008D4BD6" w:rsidR="00ED138E" w:rsidRPr="00A0678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EFF" w:rsidP="00D54B38" w:rsidR="00D54B38">
    <w:pPr>
      <w:pStyle w:val="Zaglavlje"/>
      <w:jc w:val="right"/>
    </w:pPr>
    <w:r>
      <w:t>Poslovni broj: 1 St-61/15-17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A27A61"/>
    <w:multiLevelType w:val="hybridMultilevel"/>
    <w:tmpl w:val="B608C9A0"/>
    <w:lvl w:tplc="8D8EFFA2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5773244A"/>
    <w:multiLevelType w:val="hybridMultilevel"/>
    <w:tmpl w:val="B1D822DC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1FD9"/>
    <w:rsid w:val="00081953"/>
    <w:rsid w:val="001174C1"/>
    <w:rsid w:val="00211069"/>
    <w:rsid w:val="0023475D"/>
    <w:rsid w:val="003B0B8C"/>
    <w:rsid w:val="00453558"/>
    <w:rsid w:val="004F544F"/>
    <w:rsid w:val="00510026"/>
    <w:rsid w:val="00684A0B"/>
    <w:rsid w:val="00756BB4"/>
    <w:rsid w:val="009B0420"/>
    <w:rsid w:val="00A0678C"/>
    <w:rsid w:val="00A147F1"/>
    <w:rsid w:val="00A23231"/>
    <w:rsid w:val="00A63BF2"/>
    <w:rsid w:val="00A84D1F"/>
    <w:rsid w:val="00A908AB"/>
    <w:rsid w:val="00B405DF"/>
    <w:rsid w:val="00B946CF"/>
    <w:rsid w:val="00BF31A1"/>
    <w:rsid w:val="00C431E1"/>
    <w:rsid w:val="00CD2EFF"/>
    <w:rsid w:val="00D54B38"/>
    <w:rsid w:val="00D74B9F"/>
    <w:rsid w:val="00DA1FD9"/>
    <w:rsid w:val="00E70F5E"/>
    <w:rsid w:val="00EE2EE9"/>
    <w:rsid w:val="00EF317F"/>
    <w:rsid w:val="00FF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1F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A1FD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1FD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DA1FD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rsid w:val="00DA1FD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1FD9"/>
  </w:style>
  <w:style w:styleId="Tekstbalonia" w:type="paragraph">
    <w:name w:val="Balloon Text"/>
    <w:basedOn w:val="Normal"/>
    <w:link w:val="TekstbaloniaChar"/>
    <w:uiPriority w:val="99"/>
    <w:semiHidden/>
    <w:unhideWhenUsed/>
    <w:rsid w:val="00DA1F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FD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B04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4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4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4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4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1F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A1FD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1FD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DA1FD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rsid w:val="00DA1FD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1FD9"/>
  </w:style>
  <w:style w:styleId="Tekstbalonia" w:type="paragraph">
    <w:name w:val="Balloon Text"/>
    <w:basedOn w:val="Normal"/>
    <w:link w:val="TekstbaloniaChar"/>
    <w:uiPriority w:val="99"/>
    <w:semiHidden/>
    <w:unhideWhenUsed/>
    <w:rsid w:val="00DA1F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FD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B04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4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4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4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4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8548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54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St-61/2015-17</izvorni_sadrzaj>
    <derivirana_varijabla naziv="DomainObject.Oznaka_1">St-61/2015-17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BISERČIĆ d.o.o. Savudrija</izvorni_sadrzaj>
    <derivirana_varijabla naziv="DomainObject.Predmet.ProtustrankaFormated_1">  BISERČIĆ d.o.o. Savudrija</derivirana_varijabla>
  </DomainObject.Predmet.ProtustrankaFormated>
  <DomainObject.Predmet.ProtustrankaFormatedOIB>
    <izvorni_sadrzaj>  BISERČIĆ d.o.o. Savudrija, OIB 05259144176</izvorni_sadrzaj>
    <derivirana_varijabla naziv="DomainObject.Predmet.ProtustrankaFormatedOIB_1">  BISERČIĆ d.o.o. Savudrija, OIB 05259144176</derivirana_varijabla>
  </DomainObject.Predmet.ProtustrankaFormatedOIB>
  <DomainObject.Predmet.ProtustrankaFormatedWithAdress>
    <izvorni_sadrzaj> BISERČIĆ d.o.o. Savudrija, Zambratija, Cvjetna/bb, 52475 Savudrija</izvorni_sadrzaj>
    <derivirana_varijabla naziv="DomainObject.Predmet.ProtustrankaFormatedWithAdress_1"> BISERČIĆ d.o.o. Savudrija, Zambratija, Cvjetna/bb, 52475 Savudrija</derivirana_varijabla>
  </DomainObject.Predmet.ProtustrankaFormatedWithAdress>
  <DomainObject.Predmet.ProtustrankaFormatedWithAdressOIB>
    <izvorni_sadrzaj> BISERČIĆ d.o.o. Savudrija, OIB 05259144176, Zambratija, Cvjetna/bb, 52475 Savudrija</izvorni_sadrzaj>
    <derivirana_varijabla naziv="DomainObject.Predmet.ProtustrankaFormatedWithAdressOIB_1"> BISERČIĆ d.o.o. Savudrija, OIB 05259144176, Zambratija, Cvjetna/bb, 52475 Savudrija</derivirana_varijabla>
  </DomainObject.Predmet.ProtustrankaFormatedWithAdressOIB>
  <DomainObject.Predmet.ProtustrankaWithAdress>
    <izvorni_sadrzaj>BISERČIĆ d.o.o. Savudrija Zambratija, Cvjetna/bb, 52475 Savudrija</izvorni_sadrzaj>
    <derivirana_varijabla naziv="DomainObject.Predmet.ProtustrankaWithAdress_1">BISERČIĆ d.o.o. Savudrija Zambratija, Cvjetna/bb, 52475 Savudrija</derivirana_varijabla>
  </DomainObject.Predmet.ProtustrankaWithAdress>
  <DomainObject.Predmet.ProtustrankaWithAdressOIB>
    <izvorni_sadrzaj>BISERČIĆ d.o.o. Savudrija, OIB 05259144176, Zambratija, Cvjetna/bb, 52475 Savudrija</izvorni_sadrzaj>
    <derivirana_varijabla naziv="DomainObject.Predmet.ProtustrankaWithAdressOIB_1">BISERČIĆ d.o.o. Savudrija, OIB 05259144176, Zambratija, Cvjetna/bb, 52475 Savudrija</derivirana_varijabla>
  </DomainObject.Predmet.ProtustrankaWithAdressOIB>
  <DomainObject.Predmet.ProtustrankaNazivFormated>
    <izvorni_sadrzaj>BISERČIĆ d.o.o. Savudrija</izvorni_sadrzaj>
    <derivirana_varijabla naziv="DomainObject.Predmet.ProtustrankaNazivFormated_1">BISERČIĆ d.o.o. Savudrija</derivirana_varijabla>
  </DomainObject.Predmet.ProtustrankaNazivFormated>
  <DomainObject.Predmet.ProtustrankaNazivFormatedOIB>
    <izvorni_sadrzaj>BISERČIĆ d.o.o. Savudrija, OIB 05259144176</izvorni_sadrzaj>
    <derivirana_varijabla naziv="DomainObject.Predmet.ProtustrankaNazivFormatedOIB_1">BISERČIĆ d.o.o. Savudrija, OIB 05259144176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BISERČIĆ d.o.o. Savudrija</izvorni_sadrzaj>
    <derivirana_varijabla naziv="DomainObject.Predmet.StrankaFormated_1">  BISERČIĆ d.o.o. Savudrija</derivirana_varijabla>
  </DomainObject.Predmet.StrankaFormated>
  <DomainObject.Predmet.StrankaFormatedOIB>
    <izvorni_sadrzaj>  BISERČIĆ d.o.o. Savudrija, OIB 05259144176</izvorni_sadrzaj>
    <derivirana_varijabla naziv="DomainObject.Predmet.StrankaFormatedOIB_1">  BISERČIĆ d.o.o. Savudrija, OIB 05259144176</derivirana_varijabla>
  </DomainObject.Predmet.StrankaFormatedOIB>
  <DomainObject.Predmet.StrankaFormatedWithAdress>
    <izvorni_sadrzaj> BISERČIĆ d.o.o. Savudrija, Zambratija, Cvjetna/bb, 52475 Savudrija</izvorni_sadrzaj>
    <derivirana_varijabla naziv="DomainObject.Predmet.StrankaFormatedWithAdress_1"> BISERČIĆ d.o.o. Savudrija, Zambratija, Cvjetna/bb, 52475 Savudrija</derivirana_varijabla>
  </DomainObject.Predmet.StrankaFormatedWithAdress>
  <DomainObject.Predmet.StrankaFormatedWithAdressOIB>
    <izvorni_sadrzaj> BISERČIĆ d.o.o. Savudrija, OIB 05259144176, Zambratija, Cvjetna/bb, 52475 Savudrija</izvorni_sadrzaj>
    <derivirana_varijabla naziv="DomainObject.Predmet.StrankaFormatedWithAdressOIB_1"> BISERČIĆ d.o.o. Savudrija, OIB 05259144176, Zambratija, Cvjetna/bb, 52475 Savudrija</derivirana_varijabla>
  </DomainObject.Predmet.StrankaFormatedWithAdressOIB>
  <DomainObject.Predmet.StrankaWithAdress>
    <izvorni_sadrzaj>BISERČIĆ d.o.o. Savudrija Zambratija, Cvjetna/bb,52475 Savudrija</izvorni_sadrzaj>
    <derivirana_varijabla naziv="DomainObject.Predmet.StrankaWithAdress_1">BISERČIĆ d.o.o. Savudrija Zambratija, Cvjetna/bb,52475 Savudrija</derivirana_varijabla>
  </DomainObject.Predmet.StrankaWithAdress>
  <DomainObject.Predmet.StrankaWithAdressOIB>
    <izvorni_sadrzaj>BISERČIĆ d.o.o. Savudrija, OIB 05259144176, Zambratija, Cvjetna/bb,52475 Savudrija</izvorni_sadrzaj>
    <derivirana_varijabla naziv="DomainObject.Predmet.StrankaWithAdressOIB_1">BISERČIĆ d.o.o. Savudrija, OIB 05259144176, Zambratija, Cvjetna/bb,52475 Savudrija</derivirana_varijabla>
  </DomainObject.Predmet.StrankaWithAdressOIB>
  <DomainObject.Predmet.StrankaNazivFormated>
    <izvorni_sadrzaj>BISERČIĆ d.o.o. Savudrija</izvorni_sadrzaj>
    <derivirana_varijabla naziv="DomainObject.Predmet.StrankaNazivFormated_1">BISERČIĆ d.o.o. Savudrija</derivirana_varijabla>
  </DomainObject.Predmet.StrankaNazivFormated>
  <DomainObject.Predmet.StrankaNazivFormatedOIB>
    <izvorni_sadrzaj>BISERČIĆ d.o.o. Savudrija, OIB 05259144176</izvorni_sadrzaj>
    <derivirana_varijabla naziv="DomainObject.Predmet.StrankaNazivFormatedOIB_1">BISERČIĆ d.o.o. Savudrija, OIB 05259144176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BISERČIĆ d.o.o. Savudrija</item>
    </izvorni_sadrzaj>
    <derivirana_varijabla naziv="DomainObject.Predmet.StrankaListFormated_1">
      <item>BISERČIĆ d.o.o. Savudrija</item>
    </derivirana_varijabla>
  </DomainObject.Predmet.StrankaListFormated>
  <DomainObject.Predmet.StrankaListFormatedOIB>
    <izvorni_sadrzaj>
      <item>BISERČIĆ d.o.o. Savudrija, OIB 05259144176</item>
    </izvorni_sadrzaj>
    <derivirana_varijabla naziv="DomainObject.Predmet.StrankaListFormatedOIB_1">
      <item>BISERČIĆ d.o.o. Savudrija, OIB 05259144176</item>
    </derivirana_varijabla>
  </DomainObject.Predmet.StrankaListFormatedOIB>
  <DomainObject.Predmet.StrankaListFormatedWithAdress>
    <izvorni_sadrzaj>
      <item>BISERČIĆ d.o.o. Savudrija, Zambratija, Cvjetna/bb, 52475 Savudrija</item>
    </izvorni_sadrzaj>
    <derivirana_varijabla naziv="DomainObject.Predmet.StrankaListFormatedWithAdress_1">
      <item>BISERČIĆ d.o.o. Savudrija, Zambratija, Cvjetna/bb, 52475 Savudrija</item>
    </derivirana_varijabla>
  </DomainObject.Predmet.StrankaListFormatedWithAdress>
  <DomainObject.Predmet.StrankaListFormatedWithAdressOIB>
    <izvorni_sadrzaj>
      <item>BISERČIĆ d.o.o. Savudrija, OIB 05259144176, Zambratija, Cvjetna/bb, 52475 Savudrija</item>
    </izvorni_sadrzaj>
    <derivirana_varijabla naziv="DomainObject.Predmet.StrankaListFormatedWithAdressOIB_1">
      <item>BISERČIĆ d.o.o. Savudrija, OIB 05259144176, Zambratija, Cvjetna/bb, 52475 Savudrija</item>
    </derivirana_varijabla>
  </DomainObject.Predmet.StrankaListFormatedWithAdressOIB>
  <DomainObject.Predmet.StrankaListNazivFormated>
    <izvorni_sadrzaj>
      <item>BISERČIĆ d.o.o. Savudrija</item>
    </izvorni_sadrzaj>
    <derivirana_varijabla naziv="DomainObject.Predmet.StrankaListNazivFormated_1">
      <item>BISERČIĆ d.o.o. Savudrija</item>
    </derivirana_varijabla>
  </DomainObject.Predmet.StrankaListNazivFormated>
  <DomainObject.Predmet.StrankaListNazivFormatedOIB>
    <izvorni_sadrzaj>
      <item>BISERČIĆ d.o.o. Savudrija, OIB 05259144176</item>
    </izvorni_sadrzaj>
    <derivirana_varijabla naziv="DomainObject.Predmet.StrankaListNazivFormatedOIB_1">
      <item>BISERČIĆ d.o.o. Savudrija, OIB 05259144176</item>
    </derivirana_varijabla>
  </DomainObject.Predmet.StrankaListNazivFormatedOIB>
  <DomainObject.Predmet.ProtuStrankaListFormated>
    <izvorni_sadrzaj>
      <item>BISERČIĆ d.o.o. Savudrija</item>
    </izvorni_sadrzaj>
    <derivirana_varijabla naziv="DomainObject.Predmet.ProtuStrankaListFormated_1">
      <item>BISERČIĆ d.o.o. Savudrija</item>
    </derivirana_varijabla>
  </DomainObject.Predmet.ProtuStrankaListFormated>
  <DomainObject.Predmet.ProtuStrankaListFormatedOIB>
    <izvorni_sadrzaj>
      <item>BISERČIĆ d.o.o. Savudrija, OIB 05259144176</item>
    </izvorni_sadrzaj>
    <derivirana_varijabla naziv="DomainObject.Predmet.ProtuStrankaListFormatedOIB_1">
      <item>BISERČIĆ d.o.o. Savudrija, OIB 05259144176</item>
    </derivirana_varijabla>
  </DomainObject.Predmet.ProtuStrankaListFormatedOIB>
  <DomainObject.Predmet.ProtuStrankaListFormatedWithAdress>
    <izvorni_sadrzaj>
      <item>BISERČIĆ d.o.o. Savudrija, Zambratija, Cvjetna/bb, 52475 Savudrija</item>
    </izvorni_sadrzaj>
    <derivirana_varijabla naziv="DomainObject.Predmet.ProtuStrankaListFormatedWithAdress_1">
      <item>BISERČIĆ d.o.o. Savudrija, Zambratija, Cvjetna/bb, 52475 Savudrija</item>
    </derivirana_varijabla>
  </DomainObject.Predmet.ProtuStrankaListFormatedWithAdress>
  <DomainObject.Predmet.ProtuStrankaListFormatedWithAdressOIB>
    <izvorni_sadrzaj>
      <item>BISERČIĆ d.o.o. Savudrija, OIB 05259144176, Zambratija, Cvjetna/bb, 52475 Savudrija</item>
    </izvorni_sadrzaj>
    <derivirana_varijabla naziv="DomainObject.Predmet.ProtuStrankaListFormatedWithAdressOIB_1">
      <item>BISERČIĆ d.o.o. Savudrija, OIB 05259144176, Zambratija, Cvjetna/bb, 52475 Savudrija</item>
    </derivirana_varijabla>
  </DomainObject.Predmet.ProtuStrankaListFormatedWithAdressOIB>
  <DomainObject.Predmet.ProtuStrankaListNazivFormated>
    <izvorni_sadrzaj>
      <item>BISERČIĆ d.o.o. Savudrija</item>
    </izvorni_sadrzaj>
    <derivirana_varijabla naziv="DomainObject.Predmet.ProtuStrankaListNazivFormated_1">
      <item>BISERČIĆ d.o.o. Savudrija</item>
    </derivirana_varijabla>
  </DomainObject.Predmet.ProtuStrankaListNazivFormated>
  <DomainObject.Predmet.ProtuStrankaListNazivFormatedOIB>
    <izvorni_sadrzaj>
      <item>BISERČIĆ d.o.o. Savudrija, OIB 05259144176</item>
    </izvorni_sadrzaj>
    <derivirana_varijabla naziv="DomainObject.Predmet.ProtuStrankaListNazivFormatedOIB_1">
      <item>BISERČIĆ d.o.o. Savudrija, OIB 05259144176</item>
    </derivirana_varijabla>
  </DomainObject.Predmet.ProtuStrankaListNazivFormatedOIB>
  <DomainObject.Predmet.OstaliListFormated>
    <izvorni_sadrzaj>
      <item>ZOU Sanja Kamenar Milutin i dr.</item>
    </izvorni_sadrzaj>
    <derivirana_varijabla naziv="DomainObject.Predmet.OstaliListFormated_1">
      <item>ZOU Sanja Kamenar Milutin i dr.</item>
    </derivirana_varijabla>
  </DomainObject.Predmet.OstaliListFormated>
  <DomainObject.Predmet.OstaliListFormatedOIB>
    <izvorni_sadrzaj>
      <item>ZOU Sanja Kamenar Milutin i dr.</item>
    </izvorni_sadrzaj>
    <derivirana_varijabla naziv="DomainObject.Predmet.OstaliListFormatedOIB_1">
      <item>ZOU Sanja Kamenar Milutin i dr.</item>
    </derivirana_varijabla>
  </DomainObject.Predmet.OstaliListFormatedOIB>
  <DomainObject.Predmet.OstaliListFormatedWithAdress>
    <izvorni_sadrzaj>
      <item>ZOU Sanja Kamenar Milutin i dr., Dežmanova 4, 51000 Rijeka</item>
    </izvorni_sadrzaj>
    <derivirana_varijabla naziv="DomainObject.Predmet.OstaliListFormatedWithAdress_1">
      <item>ZOU Sanja Kamenar Milutin i dr., Dežmanova 4, 51000 Rijeka</item>
    </derivirana_varijabla>
  </DomainObject.Predmet.OstaliListFormatedWithAdress>
  <DomainObject.Predmet.OstaliListFormatedWithAdressOIB>
    <izvorni_sadrzaj>
      <item>ZOU Sanja Kamenar Milutin i dr., Dežmanova 4, 51000 Rijeka</item>
    </izvorni_sadrzaj>
    <derivirana_varijabla naziv="DomainObject.Predmet.OstaliListFormatedWithAdressOIB_1">
      <item>ZOU Sanja Kamenar Milutin i dr., Dežmanova 4, 51000 Rijeka</item>
    </derivirana_varijabla>
  </DomainObject.Predmet.OstaliListFormatedWithAdressOIB>
  <DomainObject.Predmet.OstaliListNazivFormated>
    <izvorni_sadrzaj>
      <item>ZOU Sanja Kamenar Milutin i dr.</item>
    </izvorni_sadrzaj>
    <derivirana_varijabla naziv="DomainObject.Predmet.OstaliListNazivFormated_1">
      <item>ZOU Sanja Kamenar Milutin i dr.</item>
    </derivirana_varijabla>
  </DomainObject.Predmet.OstaliListNazivFormated>
  <DomainObject.Predmet.OstaliListNazivFormatedOIB>
    <izvorni_sadrzaj>
      <item>ZOU Sanja Kamenar Milutin i dr.</item>
    </izvorni_sadrzaj>
    <derivirana_varijabla naziv="DomainObject.Predmet.OstaliListNazivFormatedOIB_1">
      <item>ZOU Sanja Kamenar Milutin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St-61/2015-17</izvorni_sadrzaj>
    <derivirana_varijabla naziv="DomainObject.PoslovniBrojDokumenta_1">St-61/2015-17</derivirana_varijabla>
  </DomainObject.PoslovniBrojDokumenta>
  <DomainObject.Predmet.StrankaIDrugi>
    <izvorni_sadrzaj>BISERČIĆ d.o.o. Savudrija</izvorni_sadrzaj>
    <derivirana_varijabla naziv="DomainObject.Predmet.StrankaIDrugi_1">BISERČIĆ d.o.o. Savudrija</derivirana_varijabla>
  </DomainObject.Predmet.StrankaIDrugi>
  <DomainObject.Predmet.ProtustrankaIDrugi>
    <izvorni_sadrzaj>BISERČIĆ d.o.o. Savudrija</izvorni_sadrzaj>
    <derivirana_varijabla naziv="DomainObject.Predmet.ProtustrankaIDrugi_1">BISERČIĆ d.o.o. Savudrija</derivirana_varijabla>
  </DomainObject.Predmet.ProtustrankaIDrugi>
  <DomainObject.Predmet.StrankaIDrugiAdressOIB>
    <izvorni_sadrzaj>BISERČIĆ d.o.o. Savudrija, OIB 05259144176, Zambratija, Cvjetna/bb, 52475 Savudrija</izvorni_sadrzaj>
    <derivirana_varijabla naziv="DomainObject.Predmet.StrankaIDrugiAdressOIB_1">BISERČIĆ d.o.o. Savudrija, OIB 05259144176, Zambratija, Cvjetna/bb, 52475 Savudrija</derivirana_varijabla>
  </DomainObject.Predmet.StrankaIDrugiAdressOIB>
  <DomainObject.Predmet.ProtustrankaIDrugiAdressOIB>
    <izvorni_sadrzaj>BISERČIĆ d.o.o. Savudrija, OIB 05259144176, Zambratija, Cvjetna/bb, 52475 Savudrija</izvorni_sadrzaj>
    <derivirana_varijabla naziv="DomainObject.Predmet.ProtustrankaIDrugiAdressOIB_1">BISERČIĆ d.o.o. Savudrija, OIB 05259144176, Zambratija, Cvjetna/bb,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BISERČIĆ d.o.o. Savudrija</item>
      <item>BISERČIĆ d.o.o. Savudrija</item>
      <item>ZOU Sanja Kamenar Milutin i dr.</item>
    </izvorni_sadrzaj>
    <derivirana_varijabla naziv="DomainObject.Predmet.SudioniciListNaziv_1">
      <item>BISERČIĆ d.o.o. Savudrija</item>
      <item>BISERČIĆ d.o.o. Savudrija</item>
      <item>ZOU Sanja Kamenar Milutin i dr.</item>
    </derivirana_varijabla>
  </DomainObject.Predmet.SudioniciListNaziv>
  <DomainObject.Predmet.SudioniciListAdressOIB>
    <izvorni_sadrzaj>
      <item>BISERČIĆ d.o.o. Savudrija, OIB 05259144176, Zambratija, Cvjetna/bb,52475 Savudrija</item>
      <item>BISERČIĆ d.o.o. Savudrija, OIB 05259144176, Zambratija, Cvjetna/bb,52475 Savudrija</item>
      <item>ZOU Sanja Kamenar Milutin i dr., Dežmanova 4,51000 Rijeka</item>
    </izvorni_sadrzaj>
    <derivirana_varijabla naziv="DomainObject.Predmet.SudioniciListAdressOIB_1">
      <item>BISERČIĆ d.o.o. Savudrija, OIB 05259144176, Zambratija, Cvjetna/bb,52475 Savudrija</item>
      <item>BISERČIĆ d.o.o. Savudrija, OIB 05259144176, Zambratija, Cvjetna/bb,52475 Savudrija</item>
      <item>ZOU Sanja Kamenar Milutin i dr., Dežmanova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05259144176</item>
      <item>, OIB 05259144176</item>
      <item>, OIB null</item>
    </izvorni_sadrzaj>
    <derivirana_varijabla naziv="DomainObject.Predmet.SudioniciListNazivOIB_1">
      <item>, OIB 05259144176</item>
      <item>, OIB 05259144176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3694</properties:Characters>
  <properties:Lines>85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2016-03-23T13:36:00Z</dcterms:created>
  <dc:creator>Damir Rabar</dc:creator>
  <cp:lastModifiedBy>Lorena Paris Aničić</cp:lastModifiedBy>
  <dcterms:modified xmlns:xsi="http://www.w3.org/2001/XMLSchema-instance" xsi:type="dcterms:W3CDTF">2016-03-23T13:51:00Z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St-61/2015-17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