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f872" w14:paraId="762f872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D3A05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CF6B1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CF6B1F">
        <w:rPr>
          <w:rFonts w:hAnsi="Times New Roman" w:ascii="Times New Roman"/>
          <w:szCs w:val="24"/>
          <w:lang w:val="hr-HR"/>
        </w:rPr>
        <w:t xml:space="preserve">radi </w:t>
      </w:r>
      <w:r w:rsidR="00FF36A4" w:rsidRPr="006D3A05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353354" w:rsidR="006D3A05">
      <w:pPr>
        <w:jc w:val="center"/>
        <w:rPr>
          <w:rFonts w:hAnsi="Times New Roman" w:ascii="Times New Roman"/>
          <w:lang w:val="hr-HR"/>
        </w:rPr>
      </w:pPr>
      <w:r w:rsidRPr="006D3A05">
        <w:rPr>
          <w:rFonts w:hAnsi="Times New Roman" w:ascii="Times New Roman"/>
          <w:szCs w:val="24"/>
          <w:lang w:val="hr-HR"/>
        </w:rPr>
        <w:t>nad dužnikom</w:t>
      </w:r>
      <w:r w:rsidRPr="006D3A05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6D3A05" w:rsidRPr="006D3A05">
        <w:rPr>
          <w:rFonts w:hAnsi="Times New Roman" w:ascii="Times New Roman"/>
          <w:lang w:val="hr-HR"/>
        </w:rPr>
        <w:t xml:space="preserve">PAHULJICA j.d.o.o., Koprivnički Ivanec, Vinogradska 26, </w:t>
      </w:r>
    </w:p>
    <w:p w:rsidRDefault="006D3A05" w:rsidP="00353354" w:rsidR="00E8232C" w:rsidRPr="006D3A05">
      <w:pPr>
        <w:jc w:val="center"/>
        <w:rPr>
          <w:rFonts w:hAnsi="Times New Roman" w:ascii="Times New Roman"/>
          <w:szCs w:val="24"/>
          <w:lang w:val="hr-HR"/>
        </w:rPr>
      </w:pPr>
      <w:r w:rsidRPr="006D3A05">
        <w:rPr>
          <w:rFonts w:hAnsi="Times New Roman" w:ascii="Times New Roman"/>
          <w:lang w:val="hr-HR"/>
        </w:rPr>
        <w:t>OIB: 28168190221</w:t>
      </w:r>
    </w:p>
    <w:p w:rsidRDefault="00E07076" w:rsidP="00FC27CC" w:rsidR="00E07076" w:rsidRPr="006D3A05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6D3A05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6D3A05">
        <w:rPr>
          <w:rFonts w:hAnsi="Times New Roman" w:ascii="Times New Roman"/>
          <w:szCs w:val="24"/>
          <w:lang w:val="hr-HR"/>
        </w:rPr>
        <w:t>08,40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BD2EDA" w:rsidP="008355A6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7A7A58" w:rsidP="00196076" w:rsidR="007A7A58">
      <w:pPr>
        <w:jc w:val="both"/>
        <w:rPr>
          <w:rFonts w:hAnsi="Times New Roman" w:ascii="Times New Roman"/>
          <w:szCs w:val="24"/>
          <w:lang w:val="hr-HR"/>
        </w:rPr>
      </w:pPr>
    </w:p>
    <w:p w:rsidRDefault="00196076" w:rsidP="00196076" w:rsidR="001960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sustava e-blokade Financijske agencije dužnik je na današnji dan u blokadi s iznosom od 58.447,18 kn.</w:t>
      </w:r>
    </w:p>
    <w:p w:rsidRDefault="00196076" w:rsidP="00196076" w:rsidR="00196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96076" w:rsidP="00196076" w:rsidR="001960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dostava za dužnika obavljena putem e-Oglasne ploče suda, kao i za direktora dužnika, a rješenje ovog suda od 1. listopada 2018., broj St-250/18-3 nije primljeno poštom niti od strane dužnika niti od direktora dužnika Željka Santor.</w:t>
      </w:r>
    </w:p>
    <w:p w:rsidRDefault="00BD2EDA" w:rsidP="00196076" w:rsidR="00BD2ED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2EDA" w:rsidP="00196076" w:rsidR="00BD2E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predaje u spis stanje računa poreznog obveznika s osnova javnih davanja na 10. listopada 2018. koje iznosi 18.788,88 kn.</w:t>
      </w:r>
    </w:p>
    <w:p w:rsidRDefault="00196076" w:rsidP="00196076" w:rsidR="00196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96076" w:rsidP="00196076" w:rsidR="001960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nema podataka o imovini, te da dužnik ima troje zaposlenih sud donosi</w:t>
      </w:r>
    </w:p>
    <w:p w:rsidRDefault="00196076" w:rsidP="00196076" w:rsidR="00196076">
      <w:pPr>
        <w:jc w:val="both"/>
        <w:rPr>
          <w:rFonts w:hAnsi="Times New Roman" w:ascii="Times New Roman"/>
          <w:szCs w:val="24"/>
          <w:lang w:val="hr-HR"/>
        </w:rPr>
      </w:pPr>
    </w:p>
    <w:p w:rsidRDefault="00196076" w:rsidP="00196076" w:rsidR="0019607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96076" w:rsidP="00196076" w:rsidR="00196076">
      <w:pPr>
        <w:rPr>
          <w:rFonts w:hAnsi="Times New Roman" w:ascii="Times New Roman"/>
          <w:szCs w:val="24"/>
          <w:lang w:val="hr-HR"/>
        </w:rPr>
      </w:pPr>
    </w:p>
    <w:p w:rsidRDefault="00196076" w:rsidP="00196076" w:rsidR="00196076" w:rsidRPr="00363D7F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Pr="006D3A05">
        <w:rPr>
          <w:rFonts w:hAnsi="Times New Roman" w:ascii="Times New Roman"/>
          <w:lang w:val="hr-HR"/>
        </w:rPr>
        <w:t>PAHULJICA j.d.o.o., Koprivnički Ivanec, Vinogradska 26, OIB: 28168190221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St-250/18, jer će u protivnom sud donijeti rješenje o otvaranju i zaključenju stečajnog postupka.</w:t>
      </w:r>
    </w:p>
    <w:p w:rsidRDefault="00196076" w:rsidP="00196076" w:rsidR="00196076">
      <w:pPr>
        <w:jc w:val="both"/>
        <w:rPr>
          <w:rFonts w:hAnsi="Times New Roman" w:ascii="Times New Roman"/>
          <w:lang w:val="hr-HR"/>
        </w:rPr>
      </w:pPr>
    </w:p>
    <w:p w:rsidRDefault="00196076" w:rsidP="00196076" w:rsidR="001960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196076" w:rsidP="00196076" w:rsidR="00196076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196076" w:rsidP="00196076" w:rsidR="0019607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>
        <w:rPr>
          <w:rFonts w:hAnsi="Times New Roman" w:ascii="Times New Roman"/>
          <w:szCs w:val="24"/>
          <w:lang w:val="hr-HR"/>
        </w:rPr>
        <w:t xml:space="preserve">08,45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196076" w:rsidP="00196076" w:rsidR="00196076">
      <w:pPr>
        <w:rPr>
          <w:rFonts w:hAnsi="Times New Roman" w:ascii="Times New Roman"/>
          <w:szCs w:val="24"/>
          <w:lang w:val="hr-HR"/>
        </w:rPr>
      </w:pPr>
    </w:p>
    <w:p w:rsidRDefault="006A30FE" w:rsidP="00196076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272" w:rsidR="00BE3272">
      <w:r>
        <w:separator/>
      </w:r>
    </w:p>
  </w:endnote>
  <w:endnote w:id="0" w:type="continuationSeparator">
    <w:p w:rsidRDefault="00BE3272" w:rsidR="00BE3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272" w:rsidR="00BE3272">
      <w:r>
        <w:separator/>
      </w:r>
    </w:p>
  </w:footnote>
  <w:footnote w:id="0" w:type="continuationSeparator">
    <w:p w:rsidRDefault="00BE3272" w:rsidR="00BE3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BD2EDA" w:rsidRPr="00BD2EDA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6D3A05">
      <w:rPr>
        <w:rFonts w:hAnsi="Times New Roman" w:ascii="Times New Roman"/>
        <w:szCs w:val="24"/>
      </w:rPr>
      <w:t>250/18-7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D3A05">
      <w:rPr>
        <w:rFonts w:hAnsi="Times New Roman" w:ascii="Times New Roman"/>
        <w:szCs w:val="24"/>
      </w:rPr>
      <w:t>250/18-7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09CF"/>
    <w:rsid w:val="00185B9A"/>
    <w:rsid w:val="00196076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24691"/>
    <w:rsid w:val="00333159"/>
    <w:rsid w:val="00333527"/>
    <w:rsid w:val="00333C53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E83"/>
    <w:rsid w:val="00911FE1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52B67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2EDA"/>
    <w:rsid w:val="00BD3C6B"/>
    <w:rsid w:val="00BE3272"/>
    <w:rsid w:val="00BF0156"/>
    <w:rsid w:val="00BF3324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9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9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St-250/2018-7</izvorni_sadrzaj>
    <derivirana_varijabla naziv="DomainObject.Zapisnik.Oznaka_1">St-250/2018-7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PAHULJICA j.d.o.o. za ugostiteljstvo i usluge zastupanog po punomoćniku Željka Santor</izvorni_sadrzaj>
    <derivirana_varijabla naziv="DomainObject.Predmet.ProtustrankaFormated_1">  PAHULJICA j.d.o.o. za ugostiteljstvo i usluge zastupanog po punomoćniku Željka Santor</derivirana_varijabla>
  </DomainObject.Predmet.ProtustrankaFormated>
  <DomainObject.Predmet.ProtustrankaFormatedOIB>
    <izvorni_sadrzaj>  PAHULJICA j.d.o.o. za ugostiteljstvo i usluge, OIB 28168190221 zastupanog po punomoćniku Željka Santor</izvorni_sadrzaj>
    <derivirana_varijabla naziv="DomainObject.Predmet.ProtustrankaFormatedOIB_1">  PAHULJICA j.d.o.o. za ugostiteljstvo i usluge, OIB 28168190221 zastupanog po punomoćniku Željka Santor</derivirana_varijabla>
  </DomainObject.Predmet.ProtustrankaFormatedOIB>
  <DomainObject.Predmet.ProtustrankaFormatedWithAdress>
    <izvorni_sadrzaj> PAHULJICA j.d.o.o. za ugostiteljstvo i usluge, Vinogradska 26, 48000 Koprivnički Ivanec zastupanog po punomoćniku Željka Santor</izvorni_sadrzaj>
    <derivirana_varijabla naziv="DomainObject.Predmet.ProtustrankaFormatedWithAdress_1"> PAHULJICA j.d.o.o. za ugostiteljstvo i usluge, Vinogradska 26, 48000 Koprivnički Ivanec zastupanog po punomoćniku Željka Santor</derivirana_varijabla>
  </DomainObject.Predmet.ProtustrankaFormatedWithAdress>
  <DomainObject.Predmet.ProtustrankaFormatedWithAdressOIB>
    <izvorni_sadrzaj> PAHULJICA j.d.o.o. za ugostiteljstvo i usluge, OIB 28168190221, Vinogradska 26, 48000 Koprivnički Ivanec zastupanog po punomoćniku Željka Santor</izvorni_sadrzaj>
    <derivirana_varijabla naziv="DomainObject.Predmet.ProtustrankaFormatedWithAdressOIB_1"> PAHULJICA j.d.o.o. za ugostiteljstvo i usluge, OIB 28168190221, Vinogradska 26, 48000 Koprivnički Ivanec zastupanog po punomoćniku Željka Santor</derivirana_varijabla>
  </DomainObject.Predmet.ProtustrankaFormatedWithAdressOIB>
  <DomainObject.Predmet.ProtustrankaWithAdress>
    <izvorni_sadrzaj>PAHULJICA j.d.o.o. za ugostiteljstvo i usluge Vinogradska 26, 48000 Koprivnički Ivanec</izvorni_sadrzaj>
    <derivirana_varijabla naziv="DomainObject.Predmet.ProtustrankaWithAdress_1">PAHULJICA j.d.o.o. za ugostiteljstvo i usluge Vinogradska 26, 48000 Koprivnički Ivanec</derivirana_varijabla>
  </DomainObject.Predmet.ProtustrankaWithAdress>
  <DomainObject.Predmet.ProtustrankaWithAdressOIB>
    <izvorni_sadrzaj>PAHULJICA j.d.o.o. za ugostiteljstvo i usluge, OIB 28168190221, Vinogradska 26, 48000 Koprivnički Ivanec</izvorni_sadrzaj>
    <derivirana_varijabla naziv="DomainObject.Predmet.ProtustrankaWithAdressOIB_1">PAHULJICA j.d.o.o. za ugostiteljstvo i usluge, OIB 28168190221, Vinogradska 26, 48000 Koprivnički Ivanec</derivirana_varijabla>
  </DomainObject.Predmet.ProtustrankaWithAdressOIB>
  <DomainObject.Predmet.ProtustrankaNazivFormated>
    <izvorni_sadrzaj>PAHULJICA j.d.o.o. za ugostiteljstvo i usluge</izvorni_sadrzaj>
    <derivirana_varijabla naziv="DomainObject.Predmet.ProtustrankaNazivFormated_1">PAHULJICA j.d.o.o. za ugostiteljstvo i usluge</derivirana_varijabla>
  </DomainObject.Predmet.ProtustrankaNazivFormated>
  <DomainObject.Predmet.ProtustrankaNazivFormatedOIB>
    <izvorni_sadrzaj>PAHULJICA j.d.o.o. za ugostiteljstvo i usluge, OIB 28168190221</izvorni_sadrzaj>
    <derivirana_varijabla naziv="DomainObject.Predmet.ProtustrankaNazivFormatedOIB_1">PAHULJICA j.d.o.o. za ugostiteljstvo i usluge, OIB 28168190221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11756.06</izvorni_sadrzaj>
    <derivirana_varijabla naziv="DomainObject.Predmet.TrenutnaVrijednost_1">11756.06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PAHULJICA j.d.o.o. za ugostiteljstvo i usluge zastupanog po punomoćniku Željka Santor</item>
    </izvorni_sadrzaj>
    <derivirana_varijabla naziv="DomainObject.Predmet.ProtuStrankaListFormated_1">
      <item>PAHULJICA j.d.o.o. za ugostiteljstvo i usluge zastupanog po punomoćniku Željka Santor</item>
    </derivirana_varijabla>
  </DomainObject.Predmet.ProtuStrankaListFormated>
  <DomainObject.Predmet.ProtuStrankaListFormatedOIB>
    <izvorni_sadrzaj>
      <item>PAHULJICA j.d.o.o. za ugostiteljstvo i usluge, OIB 28168190221 zastupanog po punomoćniku Željka Santor</item>
    </izvorni_sadrzaj>
    <derivirana_varijabla naziv="DomainObject.Predmet.ProtuStrankaListFormatedOIB_1">
      <item>PAHULJICA j.d.o.o. za ugostiteljstvo i usluge, OIB 28168190221 zastupanog po punomoćniku Željka Santor</item>
    </derivirana_varijabla>
  </DomainObject.Predmet.ProtuStrankaListFormatedOIB>
  <DomainObject.Predmet.ProtuStrankaListFormatedWithAdress>
    <izvorni_sadrzaj>
      <item>PAHULJICA j.d.o.o. za ugostiteljstvo i usluge, Vinogradska 26, 48000 Koprivnički Ivanec zastupanog po punomoćniku Željka Santor</item>
    </izvorni_sadrzaj>
    <derivirana_varijabla naziv="DomainObject.Predmet.ProtuStrankaListFormatedWithAdress_1">
      <item>PAHULJICA j.d.o.o. za ugostiteljstvo i usluge, Vinogradska 26, 48000 Koprivnički Ivanec zastupanog po punomoćniku Željka Santor</item>
    </derivirana_varijabla>
  </DomainObject.Predmet.ProtuStrankaListFormatedWithAdress>
  <DomainObject.Predmet.ProtuStrankaListFormatedWithAdressOIB>
    <izvorni_sadrzaj>
      <item>PAHULJICA j.d.o.o. za ugostiteljstvo i usluge, OIB 28168190221, Vinogradska 26, 48000 Koprivnički Ivanec zastupanog po punomoćniku Željka Santor</item>
    </izvorni_sadrzaj>
    <derivirana_varijabla naziv="DomainObject.Predmet.ProtuStrankaListFormatedWithAdressOIB_1">
      <item>PAHULJICA j.d.o.o. za ugostiteljstvo i usluge, OIB 28168190221, Vinogradska 26, 48000 Koprivnički Ivanec zastupanog po punomoćniku Željka Santor</item>
    </derivirana_varijabla>
  </DomainObject.Predmet.ProtuStrankaListFormatedWithAdressOIB>
  <DomainObject.Predmet.ProtuStrankaListNazivFormated>
    <izvorni_sadrzaj>
      <item>PAHULJICA j.d.o.o. za ugostiteljstvo i usluge</item>
    </izvorni_sadrzaj>
    <derivirana_varijabla naziv="DomainObject.Predmet.ProtuStrankaListNazivFormated_1">
      <item>PAHULJICA j.d.o.o. za ugostiteljstvo i usluge</item>
    </derivirana_varijabla>
  </DomainObject.Predmet.ProtuStrankaListNazivFormated>
  <DomainObject.Predmet.ProtuStrankaListNazivFormatedOIB>
    <izvorni_sadrzaj>
      <item>PAHULJICA j.d.o.o. za ugostiteljstvo i usluge, OIB 28168190221</item>
    </izvorni_sadrzaj>
    <derivirana_varijabla naziv="DomainObject.Predmet.ProtuStrankaListNazivFormatedOIB_1">
      <item>PAHULJICA j.d.o.o. za ugostiteljstvo i usluge, OIB 28168190221</item>
    </derivirana_varijabla>
  </DomainObject.Predmet.ProtuStrankaListNazivFormatedOIB>
  <DomainObject.Predmet.OstaliListFormated>
    <izvorni_sadrzaj>
      <item>Željka Santor punomoćnica sudionika u postupku PAHULJICA j.d.o.o. za ugostiteljstvo i usluge</item>
      <item>Sudski registar</item>
    </izvorni_sadrzaj>
    <derivirana_varijabla naziv="DomainObject.Predmet.OstaliListFormated_1">
      <item>Željka Santor punomoćnica sudionika u postupku PAHULJICA j.d.o.o. za ugostiteljstvo i usluge</item>
      <item>Sudski registar</item>
    </derivirana_varijabla>
  </DomainObject.Predmet.OstaliListFormated>
  <DomainObject.Predmet.OstaliListFormatedOIB>
    <izvorni_sadrzaj>
      <item>Željka Santor, OIB 13876744575 punomoćnica sudionika u postupku PAHULJICA j.d.o.o. za ugostiteljstvo i usluge</item>
      <item>Sudski registar</item>
    </izvorni_sadrzaj>
    <derivirana_varijabla naziv="DomainObject.Predmet.OstaliListFormatedOIB_1">
      <item>Željka Santor, OIB 13876744575 punomoćnica sudionika u postupku PAHULJICA j.d.o.o. za ugostiteljstvo i usluge</item>
      <item>Sudski registar</item>
    </derivirana_varijabla>
  </DomainObject.Predmet.OstaliListFormatedOIB>
  <DomainObject.Predmet.OstaliListFormatedWithAdress>
    <izvorni_sadrzaj>
      <item>Željka Santor, Vinogradska 26, 48000 Koprivnički Ivanec punomoćnica sudionika u postupku PAHULJICA j.d.o.o. za ugostiteljstvo i usluge</item>
      <item>Sudski registar</item>
    </izvorni_sadrzaj>
    <derivirana_varijabla naziv="DomainObject.Predmet.OstaliListFormatedWithAdress_1">
      <item>Željka Santor, Vinogradska 26, 48000 Koprivnički Ivanec punomoćnica sudionika u postupku PAHULJICA j.d.o.o. za ugostiteljstvo i usluge</item>
      <item>Sudski registar</item>
    </derivirana_varijabla>
  </DomainObject.Predmet.OstaliListFormatedWithAdress>
  <DomainObject.Predmet.OstaliListFormatedWithAdressOIB>
    <izvorni_sadrzaj>
      <item>Željka Santor, OIB 13876744575, Vinogradska 26, 48000 Koprivnički Ivanec punomoćnica sudionika u postupku PAHULJICA j.d.o.o. za ugostiteljstvo i usluge</item>
      <item>Sudski registar</item>
    </izvorni_sadrzaj>
    <derivirana_varijabla naziv="DomainObject.Predmet.OstaliListFormatedWithAdressOIB_1">
      <item>Željka Santor, OIB 13876744575, Vinogradska 26, 48000 Koprivnički Ivanec punomoćnica sudionika u postupku PAHULJICA j.d.o.o. za ugostiteljstvo i usluge</item>
      <item>Sudski registar</item>
    </derivirana_varijabla>
  </DomainObject.Predmet.OstaliListFormatedWithAdressOIB>
  <DomainObject.Predmet.OstaliListNazivFormated>
    <izvorni_sadrzaj>
      <item>Željka Santor</item>
      <item>Sudski registar</item>
    </izvorni_sadrzaj>
    <derivirana_varijabla naziv="DomainObject.Predmet.OstaliListNazivFormated_1">
      <item>Željka Santor</item>
      <item>Sudski registar</item>
    </derivirana_varijabla>
  </DomainObject.Predmet.OstaliListNazivFormated>
  <DomainObject.Predmet.OstaliListNazivFormatedOIB>
    <izvorni_sadrzaj>
      <item>Željka Santor, OIB 13876744575</item>
      <item>Sudski registar</item>
    </izvorni_sadrzaj>
    <derivirana_varijabla naziv="DomainObject.Predmet.OstaliListNazivFormatedOIB_1">
      <item>Željka Santor, OIB 13876744575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St-250/2018-7</izvorni_sadrzaj>
    <derivirana_varijabla naziv="DomainObject.PoslovniBrojDokumenta_1">St-250/2018-7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PAHULJICA j.d.o.o. za ugostiteljstvo i usluge</izvorni_sadrzaj>
    <derivirana_varijabla naziv="DomainObject.Predmet.ProtustrankaIDrugi_1">PAHULJICA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PAHULJICA j.d.o.o. za ugostiteljstvo i usluge, OIB 28168190221, Vinogradska 26, 48000 Koprivnički Ivanec</izvorni_sadrzaj>
    <derivirana_varijabla naziv="DomainObject.Predmet.ProtustrankaIDrugiAdressOIB_1">PAHULJICA j.d.o.o. za ugostiteljstvo i usluge, OIB 28168190221, Vinogradska 26,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PAHULJICA j.d.o.o. za ugostiteljstvo i usluge</item>
      <item>Željka Santor</item>
      <item>Sudski registar</item>
    </izvorni_sadrzaj>
    <derivirana_varijabla naziv="DomainObject.Predmet.SudioniciListNaziv_1">
      <item>Financijska agencija</item>
      <item>PAHULJICA j.d.o.o. za ugostiteljstvo i usluge</item>
      <item>Željka Santor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izvorni_sadrzaj>
    <derivirana_varijabla naziv="DomainObject.Predmet.SudioniciListAdressOIB_1"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28168190221</item>
      <item>, OIB 13876744575</item>
      <item>, OIB null</item>
    </izvorni_sadrzaj>
    <derivirana_varijabla naziv="DomainObject.Predmet.SudioniciListNazivOIB_1">
      <item>, OIB 85821130368</item>
      <item>, OIB 28168190221</item>
      <item>, OIB 13876744575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08180-4EB0-4E1A-A206-DF7D79263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286</properties:Words>
  <properties:Characters>1568</properties:Characters>
  <properties:Lines>50</properties:Lines>
  <properties:Paragraphs>22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2018-12-06T07:50:00Z</cp:lastPrinted>
  <dcterms:modified xmlns:xsi="http://www.w3.org/2001/XMLSchema-instance" xsi:type="dcterms:W3CDTF">2018-12-06T12:08:00Z</dcterms:modified>
  <cp:revision>92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St-250/2018-7 / Zapisnik - Ročište radi rasprave o uvjetima za otvaranje steč. post. (ST-250-18-7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