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f013" w14:paraId="bdaf013" w:rsidRDefault="00CD15D4" w:rsidP="00E23533" w:rsidR="00CD15D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335C3" w:rsidP="00301645" w:rsidR="006335C3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6335C3">
        <w:t xml:space="preserve">                          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447E0F">
        <w:t>-425</w:t>
      </w:r>
      <w:r w:rsidR="00CB42C9">
        <w:t>/17</w:t>
      </w:r>
      <w:r w:rsidR="006335C3">
        <w:t>-37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447E0F" w:rsidP="00301645" w:rsidR="004E3704" w:rsidRPr="00491880">
      <w:pPr>
        <w:jc w:val="both"/>
      </w:pPr>
      <w:r w:rsidRPr="00447E0F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47E0F">
        <w:t>85821130368</w:t>
      </w:r>
      <w:r w:rsidRPr="00447E0F">
        <w:rPr>
          <w:lang w:val="pt-BR"/>
        </w:rPr>
        <w:t xml:space="preserve">, za otvaranje stečajnog postupka nad dužnikom OD 0 DO 100 d.o.o., Velika Gorica, Trg kralja Petra Krešimira IV b.b., OIB: </w:t>
      </w:r>
      <w:r w:rsidRPr="00447E0F">
        <w:t>11908300276</w:t>
      </w:r>
      <w:r w:rsidR="00491880" w:rsidRPr="00A11B02">
        <w:t>,</w:t>
      </w:r>
      <w:r w:rsidR="00253E92">
        <w:t xml:space="preserve"> </w:t>
      </w:r>
      <w:r>
        <w:rPr>
          <w:lang w:val="pt-BR"/>
        </w:rPr>
        <w:t>2. studenoga</w:t>
      </w:r>
      <w:r w:rsidR="00CB42C9">
        <w:rPr>
          <w:lang w:val="pt-BR"/>
        </w:rPr>
        <w:t xml:space="preserve"> 2017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0B371A" w:rsidR="0009690D">
      <w:pPr>
        <w:ind w:firstLine="720"/>
        <w:jc w:val="both"/>
        <w:rPr>
          <w:lang w:val="pt-BR"/>
        </w:rPr>
      </w:pPr>
      <w:r w:rsidRPr="00491880">
        <w:t xml:space="preserve">Obustavlja se stečajni postupak </w:t>
      </w:r>
      <w:r w:rsidR="0019480E" w:rsidRPr="000B371A">
        <w:rPr>
          <w:lang w:val="pt-BR"/>
        </w:rPr>
        <w:t xml:space="preserve">nad </w:t>
      </w:r>
      <w:r w:rsidR="00C70E09" w:rsidRPr="000B371A">
        <w:rPr>
          <w:lang w:val="pt-BR"/>
        </w:rPr>
        <w:t xml:space="preserve">dužnikom </w:t>
      </w:r>
      <w:r w:rsidR="00447E0F" w:rsidRPr="00447E0F">
        <w:rPr>
          <w:lang w:val="pt-BR"/>
        </w:rPr>
        <w:t xml:space="preserve">OD 0 DO 100 d.o.o., Velika Gorica, Trg kralja Petra Krešimira IV b.b., OIB: </w:t>
      </w:r>
      <w:r w:rsidR="00447E0F" w:rsidRPr="00447E0F">
        <w:t>11908300276</w:t>
      </w:r>
      <w:r w:rsidR="000B371A">
        <w:rPr>
          <w:lang w:val="pt-BR"/>
        </w:rPr>
        <w:t>.</w:t>
      </w:r>
    </w:p>
    <w:p w:rsidRDefault="00447E0F" w:rsidP="000B371A" w:rsidR="00447E0F" w:rsidRPr="00491880">
      <w:pPr>
        <w:ind w:firstLine="720"/>
        <w:jc w:val="both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CB42C9" w:rsidP="00827DD0" w:rsidR="00CB42C9">
      <w:pPr>
        <w:ind w:firstLine="708"/>
        <w:jc w:val="both"/>
      </w:pPr>
      <w:r>
        <w:t xml:space="preserve">Financijska agencija podnijela je, na temelju odredbe čl. 110. Stečajnog zakona („Narodne novine“ broj 79/15, dalje: SZ), prijedlog da se nad društvom </w:t>
      </w:r>
      <w:r w:rsidR="00447E0F" w:rsidRPr="00447E0F">
        <w:rPr>
          <w:lang w:val="pt-BR"/>
        </w:rPr>
        <w:t>OD 0 DO 100 d.o.o., Velika Gorica</w:t>
      </w:r>
      <w:r>
        <w:rPr>
          <w:lang w:val="pt-BR"/>
        </w:rPr>
        <w:t>, otvori stečajni postupak.</w:t>
      </w:r>
      <w: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253E92">
        <w:t xml:space="preserve"> </w:t>
      </w:r>
      <w:r w:rsidR="00AE2EBB">
        <w:t>dostavio sudu</w:t>
      </w:r>
      <w:r w:rsidR="00A11B02">
        <w:t xml:space="preserve"> potvrdu Financijske agencije od </w:t>
      </w:r>
      <w:r w:rsidR="00447E0F">
        <w:t>30. listopada 2017. (list 62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AE2EBB" w:rsidR="00834D8F" w:rsidRPr="00491880">
      <w:pPr>
        <w:pStyle w:val="Tijeloteksta"/>
      </w:pPr>
    </w:p>
    <w:p w:rsidRDefault="00B4536B" w:rsidP="00B4536B" w:rsidR="00873134">
      <w:pPr>
        <w:pStyle w:val="Tijeloteksta"/>
        <w:jc w:val="center"/>
      </w:pPr>
      <w:r w:rsidRPr="00491880">
        <w:t xml:space="preserve">U Zagrebu </w:t>
      </w:r>
      <w:r w:rsidR="00447E0F">
        <w:t>2. studenoga</w:t>
      </w:r>
      <w:r w:rsidR="00E23533">
        <w:t xml:space="preserve"> </w:t>
      </w:r>
      <w:r w:rsidR="00A11B02">
        <w:t xml:space="preserve"> </w:t>
      </w:r>
      <w:r w:rsidR="00900561" w:rsidRPr="00491880">
        <w:t>2</w:t>
      </w:r>
      <w:r w:rsidR="004E147A">
        <w:t>017</w:t>
      </w:r>
      <w:r w:rsidR="00900561" w:rsidRPr="00491880">
        <w:t>.</w:t>
      </w:r>
    </w:p>
    <w:p w:rsidRDefault="00E23533" w:rsidP="00E23533" w:rsidR="00E23533">
      <w:pPr>
        <w:pStyle w:val="Tijeloteksta"/>
      </w:pPr>
    </w:p>
    <w:p w:rsidRDefault="00900561" w:rsidP="00CD15D4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CD15D4" w:rsidP="00DD5CA6" w:rsidR="00CD15D4" w:rsidRPr="00491880">
      <w:pPr>
        <w:pStyle w:val="Tijeloteksta"/>
        <w:ind w:left="5760"/>
        <w:jc w:val="right"/>
      </w:pPr>
      <w:r>
        <w:t xml:space="preserve">      Gordan Zubak</w:t>
      </w:r>
      <w:r w:rsidR="00D02A9A">
        <w:t>,v.r.</w:t>
      </w: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lastRenderedPageBreak/>
        <w:t>POUKA O PRAVNOM LIJEKU:</w:t>
      </w:r>
    </w:p>
    <w:p w:rsidRDefault="00CD0640" w:rsidP="00CD15D4" w:rsidR="007E1191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</w:t>
      </w:r>
      <w:r w:rsidR="00CD15D4">
        <w:t>o 1 za svaku protivniku stranku.</w:t>
      </w:r>
    </w:p>
    <w:p w:rsidRDefault="00DD5CA6" w:rsidP="000E2D4A" w:rsidR="00DD5CA6">
      <w:pPr>
        <w:pStyle w:val="Tijeloteksta"/>
      </w:pPr>
    </w:p>
    <w:p w:rsidRDefault="006335C3" w:rsidP="000E2D4A" w:rsidR="006335C3">
      <w:pPr>
        <w:pStyle w:val="Tijeloteksta"/>
      </w:pPr>
    </w:p>
    <w:p w:rsidRDefault="00900561" w:rsidP="000E2D4A" w:rsidR="00900561" w:rsidRPr="00491880">
      <w:pPr>
        <w:pStyle w:val="Tijeloteksta"/>
      </w:pPr>
      <w:r w:rsidRPr="00491880">
        <w:tab/>
      </w:r>
    </w:p>
    <w:p w:rsidRDefault="00D02A9A" w:rsidP="00BA7734" w:rsidR="00D02A9A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D02A9A" w:rsidP="00BA7734" w:rsidR="00D02A9A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0B371A" w:rsidP="00D02A9A" w:rsidR="000B371A">
      <w:pPr>
        <w:pStyle w:val="Tijeloteksta"/>
        <w:ind w:left="720"/>
      </w:pPr>
    </w:p>
    <w:p w:rsidRDefault="00900561" w:rsidP="00161E4E" w:rsidR="00900561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6335C3" w:rsidR="00B639DE" w:rsidRPr="00491880">
      <w:headerReference w:type="default" r:id="rId10"/>
      <w:pgSz w:h="15840" w:w="12240"/>
      <w:pgMar w:gutter="0" w:footer="708" w:header="708" w:left="1800" w:bottom="709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4" w:rsidP="00CD15D4" w:rsidR="00CD15D4">
      <w:r>
        <w:separator/>
      </w:r>
    </w:p>
  </w:endnote>
  <w:endnote w:id="0" w:type="continuationSeparator">
    <w:p w:rsidRDefault="00CD15D4" w:rsidP="00CD15D4" w:rsidR="00CD1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4" w:rsidP="00CD15D4" w:rsidR="00CD15D4">
      <w:r>
        <w:separator/>
      </w:r>
    </w:p>
  </w:footnote>
  <w:footnote w:id="0" w:type="continuationSeparator">
    <w:p w:rsidRDefault="00CD15D4" w:rsidP="00CD15D4" w:rsidR="00CD1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9898613"/>
      <w:docPartObj>
        <w:docPartGallery w:val="Page Numbers (Top of Page)"/>
        <w:docPartUnique/>
      </w:docPartObj>
    </w:sdtPr>
    <w:sdtEndPr/>
    <w:sdtContent>
      <w:p w:rsidRDefault="00CD15D4" w:rsidP="00CD15D4" w:rsidR="00CD15D4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A9A">
          <w:rPr>
            <w:noProof/>
          </w:rPr>
          <w:t>2</w:t>
        </w:r>
        <w:r>
          <w:fldChar w:fldCharType="end"/>
        </w:r>
        <w:r w:rsidR="00447E0F">
          <w:tab/>
          <w:t>67. St-425</w:t>
        </w:r>
        <w:r w:rsidR="004E147A">
          <w:t>/17</w:t>
        </w:r>
        <w:r w:rsidR="006335C3">
          <w:t>-37</w:t>
        </w:r>
      </w:p>
    </w:sdtContent>
  </w:sdt>
  <w:p w:rsidRDefault="00CD15D4" w:rsidR="00CD15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B371A"/>
    <w:rsid w:val="000E2D4A"/>
    <w:rsid w:val="00160ACD"/>
    <w:rsid w:val="00161E4E"/>
    <w:rsid w:val="00175768"/>
    <w:rsid w:val="001862A4"/>
    <w:rsid w:val="0019132A"/>
    <w:rsid w:val="0019480E"/>
    <w:rsid w:val="001A46A5"/>
    <w:rsid w:val="001C40C7"/>
    <w:rsid w:val="001D6A3B"/>
    <w:rsid w:val="0024419B"/>
    <w:rsid w:val="00253E92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47E0F"/>
    <w:rsid w:val="00451849"/>
    <w:rsid w:val="00491880"/>
    <w:rsid w:val="004E147A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335C3"/>
    <w:rsid w:val="00661F07"/>
    <w:rsid w:val="00686CF1"/>
    <w:rsid w:val="006B07A1"/>
    <w:rsid w:val="006B760B"/>
    <w:rsid w:val="006D30B9"/>
    <w:rsid w:val="00750AE5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2EBB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B42C9"/>
    <w:rsid w:val="00CD0640"/>
    <w:rsid w:val="00CD15D4"/>
    <w:rsid w:val="00CE6CFD"/>
    <w:rsid w:val="00D02A9A"/>
    <w:rsid w:val="00D172C5"/>
    <w:rsid w:val="00D243BF"/>
    <w:rsid w:val="00D909DA"/>
    <w:rsid w:val="00DA2130"/>
    <w:rsid w:val="00DD5CA6"/>
    <w:rsid w:val="00DE2DCB"/>
    <w:rsid w:val="00DE5D50"/>
    <w:rsid w:val="00E23533"/>
    <w:rsid w:val="00E41EB3"/>
    <w:rsid w:val="00EA20DA"/>
    <w:rsid w:val="00ED5AA4"/>
    <w:rsid w:val="00F3606E"/>
    <w:rsid w:val="00F4619B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15D4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D15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15D4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CD15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15D4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CD15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D15D4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02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St-425/2017</izvorni_sadrzaj>
    <derivirana_varijabla naziv="DomainObject.Predmet.OznakaBroj_1">St-425/2017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OD 0 DO 100 d.o.o. zastupanog po punomoćniku Dražen Bukal</izvorni_sadrzaj>
    <derivirana_varijabla naziv="DomainObject.Predmet.ProtustrankaFormated_1">  OD 0 DO 100 d.o.o. zastupanog po punomoćniku Dražen Bukal</derivirana_varijabla>
  </DomainObject.Predmet.ProtustrankaFormated>
  <DomainObject.Predmet.ProtustrankaFormatedOIB>
    <izvorni_sadrzaj>  OD 0 DO 100 d.o.o., OIB 11908300276 zastupanog po punomoćniku Dražen Bukal</izvorni_sadrzaj>
    <derivirana_varijabla naziv="DomainObject.Predmet.ProtustrankaFormatedOIB_1">  OD 0 DO 100 d.o.o., OIB 11908300276 zastupanog po punomoćniku Dražen Bukal</derivirana_varijabla>
  </DomainObject.Predmet.ProtustrankaFormatedOIB>
  <DomainObject.Predmet.ProtustrankaFormatedWithAdress>
    <izvorni_sadrzaj> OD 0 DO 100 d.o.o., Trg kralja Petra Krešimira IV bb, 10410 Velika Gorica zastupanog po punomoćniku Dražen Bukal</izvorni_sadrzaj>
    <derivirana_varijabla naziv="DomainObject.Predmet.ProtustrankaFormatedWithAdress_1"> OD 0 DO 100 d.o.o., Trg kralja Petra Krešimira IV bb, 10410 Velika Gorica zastupanog po punomoćniku Dražen Bukal</derivirana_varijabla>
  </DomainObject.Predmet.ProtustrankaFormatedWithAdress>
  <DomainObject.Predmet.ProtustrankaFormatedWithAdressOIB>
    <izvorni_sadrzaj> OD 0 DO 100 d.o.o., OIB 11908300276, Trg kralja Petra Krešimira IV bb, 10410 Velika Gorica zastupanog po punomoćniku Dražen Bukal</izvorni_sadrzaj>
    <derivirana_varijabla naziv="DomainObject.Predmet.ProtustrankaFormatedWithAdressOIB_1"> OD 0 DO 100 d.o.o., OIB 11908300276, Trg kralja Petra Krešimira IV bb, 10410 Velika Gorica zastupanog po punomoćniku Dražen Bukal</derivirana_varijabla>
  </DomainObject.Predmet.ProtustrankaFormatedWithAdressOIB>
  <DomainObject.Predmet.ProtustrankaWithAdress>
    <izvorni_sadrzaj>OD 0 DO 100 d.o.o. Trg kralja Petra Krešimira IV bb, 10410 Velika Gorica</izvorni_sadrzaj>
    <derivirana_varijabla naziv="DomainObject.Predmet.ProtustrankaWithAdress_1">OD 0 DO 100 d.o.o. Trg kralja Petra Krešimira IV bb, 10410 Velika Gorica</derivirana_varijabla>
  </DomainObject.Predmet.ProtustrankaWithAdress>
  <DomainObject.Predmet.ProtustrankaWithAdressOIB>
    <izvorni_sadrzaj>OD 0 DO 100 d.o.o., OIB 11908300276, Trg kralja Petra Krešimira IV bb, 10410 Velika Gorica</izvorni_sadrzaj>
    <derivirana_varijabla naziv="DomainObject.Predmet.ProtustrankaWithAdressOIB_1">OD 0 DO 100 d.o.o., OIB 11908300276, Trg kralja Petra Krešimira IV bb, 10410 Velika Gorica</derivirana_varijabla>
  </DomainObject.Predmet.ProtustrankaWithAdressOIB>
  <DomainObject.Predmet.ProtustrankaNazivFormated>
    <izvorni_sadrzaj>OD 0 DO 100 d.o.o.</izvorni_sadrzaj>
    <derivirana_varijabla naziv="DomainObject.Predmet.ProtustrankaNazivFormated_1">OD 0 DO 100 d.o.o.</derivirana_varijabla>
  </DomainObject.Predmet.ProtustrankaNazivFormated>
  <DomainObject.Predmet.ProtustrankaNazivFormatedOIB>
    <izvorni_sadrzaj>OD 0 DO 100 d.o.o., OIB 11908300276</izvorni_sadrzaj>
    <derivirana_varijabla naziv="DomainObject.Predmet.ProtustrankaNazivFormatedOIB_1">OD 0 DO 100 d.o.o., OIB 11908300276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Bukal</izvorni_sadrzaj>
    <derivirana_varijabla naziv="DomainObject.Predmet.StrankaFormated_1">  FINA Regionalni centar Zagreb; Dražen Bukal</derivirana_varijabla>
  </DomainObject.Predmet.StrankaFormated>
  <DomainObject.Predmet.StrankaFormatedOIB>
    <izvorni_sadrzaj>  FINA Regionalni centar Zagreb, OIB 85821130368; Dražen Bukal, OIB 11652370931</izvorni_sadrzaj>
    <derivirana_varijabla naziv="DomainObject.Predmet.StrankaFormatedOIB_1">  FINA Regionalni centar Zagreb, OIB 85821130368; Dražen Bukal, OIB 11652370931</derivirana_varijabla>
  </DomainObject.Predmet.StrankaFormatedOIB>
  <DomainObject.Predmet.StrankaFormatedWithAdress>
    <izvorni_sadrzaj> FINA Regionalni centar Zagreb, Trg svibanjskih žrtava 1995. 1, 10000 Zagreb; Dražen Bukal, Zagrebačka Ulica 8, 10363 Lužan</izvorni_sadrzaj>
    <derivirana_varijabla naziv="DomainObject.Predmet.StrankaFormatedWithAdress_1"> FINA Regionalni centar Zagreb, Trg svibanjskih žrtava 1995. 1, 10000 Zagreb; Dražen Bukal, Zagrebačka Ulica 8, 10363 Lužan</derivirana_varijabla>
  </DomainObject.Predmet.StrankaFormatedWithAdress>
  <DomainObject.Predmet.StrankaFormatedWithAdressOIB>
    <izvorni_sadrzaj> FINA Regionalni centar Zagreb, OIB 85821130368, Trg svibanjskih žrtava 1995. 1, 10000 Zagreb; Dražen Bukal, OIB 11652370931, Zagrebačka Ulica 8, 10363 Lužan</izvorni_sadrzaj>
    <derivirana_varijabla naziv="DomainObject.Predmet.StrankaFormatedWithAdressOIB_1"> FINA Regionalni centar Zagreb, OIB 85821130368, Trg svibanjskih žrtava 1995. 1, 10000 Zagreb; Dražen Bukal, OIB 11652370931, Zagrebačka Ulica 8, 10363 Lužan</derivirana_varijabla>
  </DomainObject.Predmet.StrankaFormatedWithAdressOIB>
  <DomainObject.Predmet.StrankaWithAdress>
    <izvorni_sadrzaj>FINA Regionalni centar Zagreb Trg svibanjskih žrtava 1995. 1,10000 Zagreb,Dražen Bukal Zagrebačka Ulica 8,10363 Lužan</izvorni_sadrzaj>
    <derivirana_varijabla naziv="DomainObject.Predmet.StrankaWithAdress_1">FINA Regionalni centar Zagreb Trg svibanjskih žrtava 1995. 1,10000 Zagreb,Dražen Bukal Zagrebačka Ulica 8,10363 Lužan</derivirana_varijabla>
  </DomainObject.Predmet.StrankaWithAdress>
  <DomainObject.Predmet.StrankaWithAdressOIB>
    <izvorni_sadrzaj>FINA Regionalni centar Zagreb, OIB 85821130368, Trg svibanjskih žrtava 1995. 1,10000 Zagreb,Dražen Bukal, OIB 11652370931, Zagrebačka Ulica 8,10363 Lužan</izvorni_sadrzaj>
    <derivirana_varijabla naziv="DomainObject.Predmet.StrankaWithAdressOIB_1">FINA Regionalni centar Zagreb, OIB 85821130368, Trg svibanjskih žrtava 1995. 1,10000 Zagreb,Dražen Bukal, OIB 11652370931, Zagrebačka Ulica 8,10363 Lužan</derivirana_varijabla>
  </DomainObject.Predmet.StrankaWithAdressOIB>
  <DomainObject.Predmet.StrankaNazivFormated>
    <izvorni_sadrzaj>FINA Regionalni centar Zagreb,Dražen Bukal</izvorni_sadrzaj>
    <derivirana_varijabla naziv="DomainObject.Predmet.StrankaNazivFormated_1">FINA Regionalni centar Zagreb,Dražen Bukal</derivirana_varijabla>
  </DomainObject.Predmet.StrankaNazivFormated>
  <DomainObject.Predmet.StrankaNazivFormatedOIB>
    <izvorni_sadrzaj>FINA Regionalni centar Zagreb, OIB 85821130368,Dražen Bukal, OIB 11652370931</izvorni_sadrzaj>
    <derivirana_varijabla naziv="DomainObject.Predmet.StrankaNazivFormatedOIB_1">FINA Regionalni centar Zagreb, OIB 85821130368,Dražen Bukal, OIB 11652370931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Dražen Bukal</item>
    </izvorni_sadrzaj>
    <derivirana_varijabla naziv="DomainObject.Predmet.StrankaListFormated_1">
      <item>FINA Regionalni centar Zagreb</item>
      <item>Dražen Bukal</item>
    </derivirana_varijabla>
  </DomainObject.Predmet.StrankaListFormated>
  <DomainObject.Predmet.StrankaListFormatedOIB>
    <izvorni_sadrzaj>
      <item>FINA Regionalni centar Zagreb, OIB 85821130368</item>
      <item>Dražen Bukal, OIB 11652370931</item>
    </izvorni_sadrzaj>
    <derivirana_varijabla naziv="DomainObject.Predmet.StrankaListFormatedOIB_1">
      <item>FINA Regionalni centar Zagreb, OIB 85821130368</item>
      <item>Dražen Bukal, OIB 11652370931</item>
    </derivirana_varijabla>
  </DomainObject.Predmet.StrankaListFormatedOIB>
  <DomainObject.Predmet.StrankaListFormatedWithAdress>
    <izvorni_sadrzaj>
      <item>FINA Regionalni centar Zagreb, Trg svibanjskih žrtava 1995. 1, 10000 Zagreb</item>
      <item>Dražen Bukal, Zagrebačka Ulica 8, 10363 Lužan</item>
    </izvorni_sadrzaj>
    <derivirana_varijabla naziv="DomainObject.Predmet.StrankaListFormatedWithAdress_1">
      <item>FINA Regionalni centar Zagreb, Trg svibanjskih žrtava 1995. 1, 10000 Zagreb</item>
      <item>Dražen Bukal, Zagrebačka Ulica 8, 10363 Lužan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Bukal, OIB 11652370931, Zagrebačka Ulica 8, 10363 Lužan</item>
    </izvorni_sadrzaj>
    <derivirana_varijabla naziv="DomainObject.Predmet.StrankaListFormatedWithAdressOIB_1">
      <item>FINA Regionalni centar Zagreb, OIB 85821130368, Trg svibanjskih žrtava 1995. 1, 10000 Zagreb</item>
      <item>Dražen Bukal, OIB 11652370931, Zagrebačka Ulica 8, 10363 Lužan</item>
    </derivirana_varijabla>
  </DomainObject.Predmet.StrankaListFormatedWithAdressOIB>
  <DomainObject.Predmet.StrankaListNazivFormated>
    <izvorni_sadrzaj>
      <item>FINA Regionalni centar Zagreb</item>
      <item>Dražen Bukal</item>
    </izvorni_sadrzaj>
    <derivirana_varijabla naziv="DomainObject.Predmet.StrankaListNazivFormated_1">
      <item>FINA Regionalni centar Zagreb</item>
      <item>Dražen Bukal</item>
    </derivirana_varijabla>
  </DomainObject.Predmet.StrankaListNazivFormated>
  <DomainObject.Predmet.StrankaListNazivFormatedOIB>
    <izvorni_sadrzaj>
      <item>FINA Regionalni centar Zagreb, OIB 85821130368</item>
      <item>Dražen Bukal, OIB 11652370931</item>
    </izvorni_sadrzaj>
    <derivirana_varijabla naziv="DomainObject.Predmet.StrankaListNazivFormatedOIB_1">
      <item>FINA Regionalni centar Zagreb, OIB 85821130368</item>
      <item>Dražen Bukal, OIB 11652370931</item>
    </derivirana_varijabla>
  </DomainObject.Predmet.StrankaListNazivFormatedOIB>
  <DomainObject.Predmet.ProtuStrankaListFormated>
    <izvorni_sadrzaj>
      <item>OD 0 DO 100 d.o.o. zastupanog po punomoćniku Dražen Bukal</item>
    </izvorni_sadrzaj>
    <derivirana_varijabla naziv="DomainObject.Predmet.ProtuStrankaListFormated_1">
      <item>OD 0 DO 100 d.o.o. zastupanog po punomoćniku Dražen Bukal</item>
    </derivirana_varijabla>
  </DomainObject.Predmet.ProtuStrankaListFormated>
  <DomainObject.Predmet.ProtuStrankaListFormatedOIB>
    <izvorni_sadrzaj>
      <item>OD 0 DO 100 d.o.o., OIB 11908300276 zastupanog po punomoćniku Dražen Bukal</item>
    </izvorni_sadrzaj>
    <derivirana_varijabla naziv="DomainObject.Predmet.ProtuStrankaListFormatedOIB_1">
      <item>OD 0 DO 100 d.o.o., OIB 11908300276 zastupanog po punomoćniku Dražen Bukal</item>
    </derivirana_varijabla>
  </DomainObject.Predmet.ProtuStrankaListFormatedOIB>
  <DomainObject.Predmet.ProtuStrankaListFormatedWithAdress>
    <izvorni_sadrzaj>
      <item>OD 0 DO 100 d.o.o., Trg kralja Petra Krešimira IV bb, 10410 Velika Gorica zastupanog po punomoćniku Dražen Bukal</item>
    </izvorni_sadrzaj>
    <derivirana_varijabla naziv="DomainObject.Predmet.ProtuStrankaListFormatedWithAdress_1">
      <item>OD 0 DO 100 d.o.o., Trg kralja Petra Krešimira IV bb, 10410 Velika Gorica zastupanog po punomoćniku Dražen Bukal</item>
    </derivirana_varijabla>
  </DomainObject.Predmet.ProtuStrankaListFormatedWithAdress>
  <DomainObject.Predmet.ProtuStrankaListFormatedWithAdressOIB>
    <izvorni_sadrzaj>
      <item>OD 0 DO 100 d.o.o., OIB 11908300276, Trg kralja Petra Krešimira IV bb, 10410 Velika Gorica zastupanog po punomoćniku Dražen Bukal</item>
    </izvorni_sadrzaj>
    <derivirana_varijabla naziv="DomainObject.Predmet.ProtuStrankaListFormatedWithAdressOIB_1">
      <item>OD 0 DO 100 d.o.o., OIB 11908300276, Trg kralja Petra Krešimira IV bb, 10410 Velika Gorica zastupanog po punomoćniku Dražen Bukal</item>
    </derivirana_varijabla>
  </DomainObject.Predmet.ProtuStrankaListFormatedWithAdressOIB>
  <DomainObject.Predmet.ProtuStrankaListNazivFormated>
    <izvorni_sadrzaj>
      <item>OD 0 DO 100 d.o.o.</item>
    </izvorni_sadrzaj>
    <derivirana_varijabla naziv="DomainObject.Predmet.ProtuStrankaListNazivFormated_1">
      <item>OD 0 DO 100 d.o.o.</item>
    </derivirana_varijabla>
  </DomainObject.Predmet.ProtuStrankaListNazivFormated>
  <DomainObject.Predmet.ProtuStrankaListNazivFormatedOIB>
    <izvorni_sadrzaj>
      <item>OD 0 DO 100 d.o.o., OIB 11908300276</item>
    </izvorni_sadrzaj>
    <derivirana_varijabla naziv="DomainObject.Predmet.ProtuStrankaListNazivFormatedOIB_1">
      <item>OD 0 DO 100 d.o.o., OIB 11908300276</item>
    </derivirana_varijabla>
  </DomainObject.Predmet.ProtuStrankaListNazivFormatedOIB>
  <DomainObject.Predmet.OstaliListFormated>
    <izvorni_sadrzaj>
      <item>Dražen Bukal punomoćnik sudionika u postupku OD 0 DO 100 d.o.o.</item>
      <item>Addiko Bank dioničko društvo</item>
    </izvorni_sadrzaj>
    <derivirana_varijabla naziv="DomainObject.Predmet.OstaliListFormated_1">
      <item>Dražen Bukal punomoćnik sudionika u postupku OD 0 DO 100 d.o.o.</item>
      <item>Addiko Bank dioničko društvo</item>
    </derivirana_varijabla>
  </DomainObject.Predmet.OstaliListFormated>
  <DomainObject.Predmet.OstaliListFormatedOIB>
    <izvorni_sadrzaj>
      <item>Dražen Bukal, OIB 11652370931 punomoćnik sudionika u postupku OD 0 DO 100 d.o.o.</item>
      <item>Addiko Bank dioničko društvo, OIB 14036333877</item>
    </izvorni_sadrzaj>
    <derivirana_varijabla naziv="DomainObject.Predmet.OstaliListFormatedOIB_1">
      <item>Dražen Bukal, OIB 11652370931 punomoćnik sudionika u postupku OD 0 DO 100 d.o.o.</item>
      <item>Addiko Bank dioničko društvo, OIB 14036333877</item>
    </derivirana_varijabla>
  </DomainObject.Predmet.OstaliListFormatedOIB>
  <DomainObject.Predmet.OstaliListFormatedWithAdress>
    <izvorni_sadrzaj>
      <item>Dražen Bukal, Zagrebačka 8, 10363 Lužan punomoćnik sudionika u postupku OD 0 DO 100 d.o.o.</item>
      <item>Addiko Bank dioničko društvo, Slavonska avenija 6, 10000 Zagreb</item>
    </izvorni_sadrzaj>
    <derivirana_varijabla naziv="DomainObject.Predmet.OstaliListFormatedWithAdress_1">
      <item>Dražen Bukal, Zagrebačka 8, 10363 Lužan punomoćnik sudionika u postupku OD 0 DO 100 d.o.o.</item>
      <item>Addiko Bank dioničko društvo, Slavonska avenija 6, 10000 Zagreb</item>
    </derivirana_varijabla>
  </DomainObject.Predmet.OstaliListFormatedWithAdress>
  <DomainObject.Predmet.OstaliListFormatedWithAdressOIB>
    <izvorni_sadrzaj>
      <item>Dražen Bukal, OIB 11652370931, Zagrebačka 8, 10363 Lužan punomoćnik sudionika u postupku OD 0 DO 100 d.o.o.</item>
      <item>Addiko Bank dioničko društvo, OIB 14036333877, Slavonska avenija 6, 10000 Zagreb</item>
    </izvorni_sadrzaj>
    <derivirana_varijabla naziv="DomainObject.Predmet.OstaliListFormatedWithAdressOIB_1">
      <item>Dražen Bukal, OIB 11652370931, Zagrebačka 8, 10363 Lužan punomoćnik sudionika u postupku OD 0 DO 100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Dražen Bukal</item>
      <item>Addiko Bank dioničko društvo</item>
    </izvorni_sadrzaj>
    <derivirana_varijabla naziv="DomainObject.Predmet.OstaliListNazivFormated_1">
      <item>Dražen Bukal</item>
      <item>Addiko Bank dioničko društvo</item>
    </derivirana_varijabla>
  </DomainObject.Predmet.OstaliListNazivFormated>
  <DomainObject.Predmet.OstaliListNazivFormatedOIB>
    <izvorni_sadrzaj>
      <item>Dražen Bukal, OIB 11652370931</item>
      <item>Addiko Bank dioničko društvo, OIB 14036333877</item>
    </izvorni_sadrzaj>
    <derivirana_varijabla naziv="DomainObject.Predmet.OstaliListNazivFormatedOIB_1">
      <item>Dražen Bukal, OIB 11652370931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OD 0 DO 100 d.o.o.</izvorni_sadrzaj>
    <derivirana_varijabla naziv="DomainObject.Predmet.ProtustrankaIDrugi_1">OD 0 DO 100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OD 0 DO 100 d.o.o., OIB 11908300276, Trg kralja Petra Krešimira IV bb, 10410 Velika Gorica</izvorni_sadrzaj>
    <derivirana_varijabla naziv="DomainObject.Predmet.ProtustrankaIDrugiAdressOIB_1">OD 0 DO 100 d.o.o., OIB 11908300276, Trg kralja Petra Krešimira IV 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0 DO 100 d.o.o.</item>
      <item>FINA Regionalni centar Zagreb</item>
      <item>Dražen Bukal</item>
      <item>Dražen Bukal</item>
      <item>Addiko Bank dioničko društvo</item>
    </izvorni_sadrzaj>
    <derivirana_varijabla naziv="DomainObject.Predmet.SudioniciListNaziv_1">
      <item>OD 0 DO 100 d.o.o.</item>
      <item>FINA Regionalni centar Zagreb</item>
      <item>Dražen Bukal</item>
      <item>Dražen Bukal</item>
      <item>Addiko Bank dioničko društvo</item>
    </derivirana_varijabla>
  </DomainObject.Predmet.SudioniciListNaziv>
  <DomainObject.Predmet.SudioniciListAdressOIB>
    <izvorni_sadrzaj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izvorni_sadrzaj>
    <derivirana_varijabla naziv="DomainObject.Predmet.SudioniciListAdressOIB_1">
      <item>OD 0 DO 100 d.o.o., OIB 11908300276, Trg kralja Petra Krešimira IV bb,10410 Velika Gorica</item>
      <item>FINA Regionalni centar Zagreb, OIB 85821130368, Trg svibanjskih žrtava 1995. 1,10000 Zagreb</item>
      <item>Dražen Bukal, OIB 11652370931, Zagrebačka 8,10363 Lužan</item>
      <item>Dražen Bukal, OIB 11652370931, Zagrebačka Ulica 8,10363 Lužan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11908300276</item>
      <item>, OIB 85821130368</item>
      <item>, OIB 11652370931</item>
      <item>, OIB 11652370931</item>
      <item>, OIB 14036333877</item>
    </izvorni_sadrzaj>
    <derivirana_varijabla naziv="DomainObject.Predmet.SudioniciListNazivOIB_1">
      <item>, OIB 11908300276</item>
      <item>, OIB 85821130368</item>
      <item>, OIB 11652370931</item>
      <item>, OIB 11652370931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1619</properties:Characters>
  <properties:Lines>58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2017-10-31T12:32:00Z</dcterms:created>
  <dc:creator>nmarkovic</dc:creator>
  <cp:lastModifiedBy>Katica Franjić</cp:lastModifiedBy>
  <cp:lastPrinted>2017-11-02T07:25:00Z</cp:lastPrinted>
  <dcterms:modified xmlns:xsi="http://www.w3.org/2001/XMLSchema-instance" xsi:type="dcterms:W3CDTF">2017-11-02T07:28:00Z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