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4c81f" w14:paraId="c84c81f" w:rsidRDefault="00C504EF" w:rsidP="00EA6F27" w:rsidR="00C504EF" w:rsidRPr="00455DC1">
      <w:pPr>
        <w:jc w:val="both"/>
        <w15:collapsed w:val="false"/>
      </w:pPr>
      <w:bookmarkStart w:name="_GoBack" w:id="0"/>
      <w:bookmarkEnd w:id="0"/>
    </w:p>
    <w:p w:rsidRDefault="00AA5237" w:rsidP="00EA6F27" w:rsidR="004C7981" w:rsidRPr="00455DC1">
      <w:pPr>
        <w:jc w:val="both"/>
      </w:pPr>
      <w:r w:rsidRPr="00455DC1">
        <w:tab/>
      </w:r>
      <w:r w:rsidRPr="00455DC1">
        <w:tab/>
      </w:r>
      <w:r w:rsidRPr="00455DC1">
        <w:tab/>
      </w:r>
      <w:r w:rsidRPr="00455DC1">
        <w:tab/>
      </w:r>
      <w:r w:rsidRPr="00455DC1">
        <w:tab/>
      </w:r>
      <w:r w:rsidRPr="00455DC1">
        <w:tab/>
      </w:r>
      <w:r w:rsidRPr="00455DC1">
        <w:tab/>
      </w:r>
      <w:r w:rsidRPr="00455DC1">
        <w:tab/>
      </w:r>
    </w:p>
    <w:p w:rsidRDefault="00AA5237" w:rsidP="00EA6F27" w:rsidR="00AA5237" w:rsidRPr="00455DC1">
      <w:pPr>
        <w:jc w:val="both"/>
      </w:pPr>
    </w:p>
    <w:p w:rsidRDefault="0025212D" w:rsidP="00EA6F27" w:rsidR="0025212D">
      <w:pPr>
        <w:jc w:val="both"/>
      </w:pPr>
    </w:p>
    <w:p w:rsidRDefault="00AA5237" w:rsidP="00EA6F27" w:rsidR="00AA5237" w:rsidRPr="00B41F2F">
      <w:pPr>
        <w:jc w:val="both"/>
      </w:pPr>
      <w:r w:rsidRPr="00B41F2F">
        <w:t>REPUBLIKA HRVATSKA</w:t>
      </w:r>
    </w:p>
    <w:p w:rsidRDefault="00AA5237" w:rsidP="00EA6F27" w:rsidR="00AA5237" w:rsidRPr="00B41F2F">
      <w:pPr>
        <w:jc w:val="both"/>
      </w:pPr>
      <w:r w:rsidRPr="00B41F2F">
        <w:t>TRGOVAČKI SUD U ZADRU</w:t>
      </w:r>
    </w:p>
    <w:p w:rsidRDefault="00AA5237" w:rsidP="00EA6F27" w:rsidR="0025212D">
      <w:pPr>
        <w:jc w:val="both"/>
      </w:pPr>
      <w:r w:rsidRPr="00B41F2F">
        <w:t>Dr. Franje Tuđmana 35</w:t>
      </w:r>
    </w:p>
    <w:p w:rsidRDefault="00377C40" w:rsidP="00EA6F27" w:rsidR="00377C40">
      <w:pPr>
        <w:jc w:val="both"/>
      </w:pPr>
    </w:p>
    <w:p w:rsidRDefault="00377C40" w:rsidP="00EA6F27" w:rsidR="00377C40" w:rsidRPr="00B41F2F">
      <w:pPr>
        <w:jc w:val="both"/>
      </w:pPr>
    </w:p>
    <w:p w:rsidRDefault="0033612A" w:rsidP="00EA6F27" w:rsidR="00AA5237" w:rsidRPr="00B41F2F">
      <w:pPr>
        <w:jc w:val="center"/>
      </w:pPr>
      <w:r w:rsidRPr="00B41F2F">
        <w:t>U I M E R E P U B L I K E  H R V A T S K E</w:t>
      </w:r>
    </w:p>
    <w:p w:rsidRDefault="00AA5237" w:rsidP="00EA6F27" w:rsidR="00AA5237" w:rsidRPr="00B41F2F">
      <w:pPr>
        <w:jc w:val="center"/>
      </w:pPr>
    </w:p>
    <w:p w:rsidRDefault="00AA5237" w:rsidP="00EA6F27" w:rsidR="00AA5237" w:rsidRPr="00B41F2F">
      <w:pPr>
        <w:jc w:val="center"/>
      </w:pPr>
      <w:r w:rsidRPr="00B41F2F">
        <w:t>R J E Š E NJ E</w:t>
      </w:r>
    </w:p>
    <w:p w:rsidRDefault="0025212D" w:rsidP="00EA6F27" w:rsidR="0025212D" w:rsidRPr="00455DC1">
      <w:pPr>
        <w:jc w:val="both"/>
      </w:pPr>
    </w:p>
    <w:p w:rsidRDefault="00EA6F27" w:rsidP="002E29C7" w:rsidR="002E29C7">
      <w:pPr>
        <w:ind w:firstLine="705"/>
        <w:jc w:val="both"/>
      </w:pPr>
      <w:r w:rsidRPr="00455DC1">
        <w:t xml:space="preserve">Trgovački sud u Zadru, </w:t>
      </w:r>
      <w:r w:rsidR="00AA5237" w:rsidRPr="00455DC1">
        <w:t xml:space="preserve">po </w:t>
      </w:r>
      <w:r w:rsidR="009D6B95" w:rsidRPr="00455DC1">
        <w:t>su</w:t>
      </w:r>
      <w:r w:rsidRPr="00455DC1">
        <w:t>tkinji Ani Markač, u skraćenom stečajnom postupku nad dužnikom</w:t>
      </w:r>
      <w:r w:rsidR="00B41F2F">
        <w:t xml:space="preserve"> SIERRA CHARTER d.o.o. za turizam i usluge, Primošten, Dubrovačka 21A, OIB:12784560511</w:t>
      </w:r>
      <w:r w:rsidR="00AB3865">
        <w:t xml:space="preserve">, </w:t>
      </w:r>
      <w:r w:rsidR="00896659" w:rsidRPr="00455DC1">
        <w:t xml:space="preserve">odlučujući o žalbi osobe ovlaštene za zastupanje dužnika po zakonu do dana nastupanja pravnih posljedica otvaranja stečajnog postupka, </w:t>
      </w:r>
      <w:r w:rsidR="002E29C7">
        <w:t>MARJANA DJURASA</w:t>
      </w:r>
      <w:r w:rsidR="00AB3865">
        <w:t xml:space="preserve">, direktora, </w:t>
      </w:r>
      <w:r w:rsidRPr="00455DC1">
        <w:t>protiv rješenja Trgovačkog suda u Zadru, poslovni broj St-</w:t>
      </w:r>
      <w:r w:rsidR="002E29C7">
        <w:t>125/2018-9 od 20. srpnja 2018</w:t>
      </w:r>
      <w:r w:rsidR="00AB3865">
        <w:t>.</w:t>
      </w:r>
      <w:r w:rsidRPr="00455DC1">
        <w:t>, temeljem čl. 436. st. 2. Stečajnog zakona (Narodne novine broj 71/</w:t>
      </w:r>
      <w:r w:rsidR="00274CBC">
        <w:t>20</w:t>
      </w:r>
      <w:r w:rsidRPr="00455DC1">
        <w:t>15</w:t>
      </w:r>
      <w:r w:rsidR="00274CBC">
        <w:t xml:space="preserve"> i 104/2017</w:t>
      </w:r>
      <w:r w:rsidRPr="00455DC1">
        <w:t xml:space="preserve">, nadalje SZ), dana </w:t>
      </w:r>
      <w:r w:rsidR="00274CBC">
        <w:t>2</w:t>
      </w:r>
      <w:r w:rsidR="002E29C7">
        <w:t>5</w:t>
      </w:r>
      <w:r w:rsidR="00274CBC">
        <w:t>. listopada 2018.,</w:t>
      </w:r>
      <w:r w:rsidR="00AB3865">
        <w:t xml:space="preserve"> </w:t>
      </w:r>
    </w:p>
    <w:p w:rsidRDefault="0025212D" w:rsidP="002E29C7" w:rsidR="0025212D" w:rsidRPr="00455DC1">
      <w:pPr>
        <w:ind w:firstLine="705"/>
        <w:jc w:val="both"/>
      </w:pPr>
    </w:p>
    <w:p w:rsidRDefault="00AA5237" w:rsidP="00EA6F27" w:rsidR="00AA5237" w:rsidRPr="00274CBC">
      <w:pPr>
        <w:jc w:val="center"/>
      </w:pPr>
      <w:r w:rsidRPr="00274CBC">
        <w:t>r i j e š i o  j e</w:t>
      </w:r>
    </w:p>
    <w:p w:rsidRDefault="00EA6F27" w:rsidP="00EA6F27" w:rsidR="00EA6F27" w:rsidRPr="00455DC1">
      <w:pPr>
        <w:jc w:val="both"/>
      </w:pPr>
    </w:p>
    <w:p w:rsidRDefault="00AB3865" w:rsidP="00AB3865" w:rsidR="00AB3865">
      <w:pPr>
        <w:jc w:val="both"/>
      </w:pPr>
      <w:r>
        <w:tab/>
      </w:r>
      <w:r w:rsidR="00EA6F27" w:rsidRPr="00455DC1">
        <w:t xml:space="preserve">Odbija se kao neosnovana žalba </w:t>
      </w:r>
      <w:r w:rsidR="00274CBC">
        <w:t xml:space="preserve">MARJANA DJURASA </w:t>
      </w:r>
      <w:r w:rsidR="007D6A43" w:rsidRPr="00455DC1">
        <w:t xml:space="preserve">i </w:t>
      </w:r>
      <w:r w:rsidR="00EA6F27" w:rsidRPr="00455DC1">
        <w:t xml:space="preserve">potvrđuje </w:t>
      </w:r>
      <w:r w:rsidR="007D6A43" w:rsidRPr="00455DC1">
        <w:t xml:space="preserve">se </w:t>
      </w:r>
      <w:r w:rsidR="00EA6F27" w:rsidRPr="00455DC1">
        <w:t xml:space="preserve">rješenje Trgovačkog suda u Zadru poslovni broj </w:t>
      </w:r>
      <w:r w:rsidR="00135C87" w:rsidRPr="00455DC1">
        <w:t>St-</w:t>
      </w:r>
      <w:r w:rsidR="00274CBC">
        <w:t xml:space="preserve">125/2018-9 od 20. srpnja 2018. </w:t>
      </w:r>
    </w:p>
    <w:p w:rsidRDefault="002E29C7" w:rsidP="00AB3865" w:rsidR="002E29C7">
      <w:pPr>
        <w:jc w:val="both"/>
      </w:pPr>
    </w:p>
    <w:p w:rsidRDefault="0025212D" w:rsidP="00AB3865" w:rsidR="0025212D">
      <w:pPr>
        <w:jc w:val="both"/>
      </w:pPr>
    </w:p>
    <w:p w:rsidRDefault="00EA6F27" w:rsidP="00EA6F27" w:rsidR="00EA6F27" w:rsidRPr="00455DC1">
      <w:pPr>
        <w:jc w:val="center"/>
      </w:pPr>
      <w:r w:rsidRPr="00455DC1">
        <w:t>Obrazloženje</w:t>
      </w:r>
    </w:p>
    <w:p w:rsidRDefault="00871D83" w:rsidP="00EA6F27" w:rsidR="00871D83" w:rsidRPr="00455DC1">
      <w:pPr>
        <w:jc w:val="both"/>
      </w:pPr>
    </w:p>
    <w:p w:rsidRDefault="00EA6F27" w:rsidP="00EA6F27" w:rsidR="00971F64" w:rsidRPr="00455DC1">
      <w:pPr>
        <w:jc w:val="both"/>
      </w:pPr>
      <w:r w:rsidRPr="00455DC1">
        <w:tab/>
        <w:t xml:space="preserve">Pobijanim rješenjem točkom I. izreke </w:t>
      </w:r>
      <w:r w:rsidR="00CD1084">
        <w:t xml:space="preserve">istoga </w:t>
      </w:r>
      <w:r w:rsidRPr="00455DC1">
        <w:t xml:space="preserve">otvoren </w:t>
      </w:r>
      <w:r w:rsidR="002B0D69" w:rsidRPr="00455DC1">
        <w:t xml:space="preserve">je </w:t>
      </w:r>
      <w:r w:rsidRPr="00455DC1">
        <w:t xml:space="preserve">skraćeni stečajni postupak nad dužnikom </w:t>
      </w:r>
      <w:r w:rsidR="00274CBC">
        <w:t>20. srpnja 2018. u 14,41</w:t>
      </w:r>
      <w:r w:rsidR="006D6131">
        <w:t xml:space="preserve"> sati</w:t>
      </w:r>
      <w:r w:rsidRPr="00455DC1">
        <w:t>, za stečajnog upravitelja točkom II. izreke imenovan</w:t>
      </w:r>
      <w:r w:rsidR="007D6A43" w:rsidRPr="00455DC1">
        <w:t xml:space="preserve"> </w:t>
      </w:r>
      <w:r w:rsidR="00CD1084" w:rsidRPr="00455DC1">
        <w:t xml:space="preserve">je </w:t>
      </w:r>
      <w:r w:rsidR="00274CBC">
        <w:t xml:space="preserve">Ante Vukašina iz </w:t>
      </w:r>
      <w:r w:rsidR="006D6131">
        <w:t xml:space="preserve">Zadra, </w:t>
      </w:r>
      <w:r w:rsidRPr="00455DC1">
        <w:t>točkom II</w:t>
      </w:r>
      <w:r w:rsidR="00971F64" w:rsidRPr="00455DC1">
        <w:t>I</w:t>
      </w:r>
      <w:r w:rsidRPr="00455DC1">
        <w:t xml:space="preserve">. izreke je zaključen skraćeni </w:t>
      </w:r>
      <w:r w:rsidR="007D6A43" w:rsidRPr="00455DC1">
        <w:t xml:space="preserve">stečajni postupak te je točkom </w:t>
      </w:r>
      <w:r w:rsidRPr="00455DC1">
        <w:t>V. izreke određeno da će nakon pravomoćnosti rješenja dužnik biti brisan iz sudskog registra. Prema obrazloženju sud je proveo postupak po zahtjevu za provedbu skraćenog stečajnog postupka Financijske agencije, Regionalnog centra Split</w:t>
      </w:r>
      <w:r w:rsidR="002B0D69" w:rsidRPr="00455DC1">
        <w:t xml:space="preserve">, Podružnice </w:t>
      </w:r>
      <w:r w:rsidR="00274CBC">
        <w:t xml:space="preserve">Šibenik </w:t>
      </w:r>
      <w:r w:rsidRPr="00455DC1">
        <w:t xml:space="preserve">od </w:t>
      </w:r>
      <w:r w:rsidR="00274CBC">
        <w:t>18. travnja 2018.</w:t>
      </w:r>
      <w:r w:rsidR="007D6A43" w:rsidRPr="00455DC1">
        <w:t xml:space="preserve">, </w:t>
      </w:r>
      <w:r w:rsidRPr="00455DC1">
        <w:t>s obzirom na</w:t>
      </w:r>
      <w:r w:rsidR="007D6A43" w:rsidRPr="00455DC1">
        <w:t xml:space="preserve"> činjenicu da je dužnik na dan </w:t>
      </w:r>
      <w:r w:rsidR="00274CBC">
        <w:t xml:space="preserve">12. travnja 2018. </w:t>
      </w:r>
      <w:r w:rsidRPr="00455DC1">
        <w:t xml:space="preserve">imao evidentirane neizvršene osnove za plaćanje u neprekinutom razdoblju od </w:t>
      </w:r>
      <w:r w:rsidR="007D6A43" w:rsidRPr="00455DC1">
        <w:t xml:space="preserve">120 </w:t>
      </w:r>
      <w:r w:rsidR="00971F64" w:rsidRPr="00455DC1">
        <w:t>dan</w:t>
      </w:r>
      <w:r w:rsidR="009A0DB4" w:rsidRPr="00455DC1">
        <w:t>a</w:t>
      </w:r>
      <w:r w:rsidR="00971F64" w:rsidRPr="00455DC1">
        <w:t xml:space="preserve"> </w:t>
      </w:r>
      <w:r w:rsidRPr="00455DC1">
        <w:t xml:space="preserve">u ukupnom iznosu od </w:t>
      </w:r>
      <w:r w:rsidR="00274CBC">
        <w:t>32.134,57</w:t>
      </w:r>
      <w:r w:rsidR="006D6131">
        <w:t xml:space="preserve"> kn </w:t>
      </w:r>
      <w:r w:rsidRPr="00455DC1">
        <w:t xml:space="preserve">te s obzirom na činjenicu da prema podacima dostavljenim od Hrvatskog zavoda za mirovinsko osiguranje dužnik nema zaposlenih. </w:t>
      </w:r>
    </w:p>
    <w:p w:rsidRDefault="00EA6F27" w:rsidP="00E652A0" w:rsidR="00EA6F27" w:rsidRPr="00455DC1">
      <w:pPr>
        <w:ind w:firstLine="708"/>
        <w:jc w:val="both"/>
      </w:pPr>
      <w:r w:rsidRPr="00455DC1">
        <w:t>Sud je utvrdio da su ispunjene pretpostavke za provedbu skraćenog stečajnog postupka sukladno odredbi čl. 428. S</w:t>
      </w:r>
      <w:r w:rsidR="00971F64" w:rsidRPr="00455DC1">
        <w:t>Z,</w:t>
      </w:r>
      <w:r w:rsidRPr="00455DC1">
        <w:t xml:space="preserve"> te je objavio oglas sukladno odredbi čl. 430. SZ-a, a kako u rokovima propisanim odredbom čl. 431. SZ-a osobe ovlaštene za zastupanje dužnika po zakonu nisu podnijele popis imovine i obveza dužnika, a u roku od 45 dana od objave oglasa ni jedan vjerovnik nije predložio otvaranje stečajnog postupka, sud je sukladno odredbi čl. </w:t>
      </w:r>
      <w:smartTag w:element="metricconverter" w:uri="urn:schemas-microsoft-com:office:smarttags">
        <w:smartTagPr>
          <w:attr w:val="431. st" w:name="ProductID"/>
        </w:smartTagPr>
        <w:r w:rsidRPr="00455DC1">
          <w:t>431. st</w:t>
        </w:r>
      </w:smartTag>
      <w:r w:rsidRPr="00455DC1">
        <w:t>. 2. SZ-a po službenoj dužnosti donio rješenje o otvaranju i zaključenju skraćenog stečajnog postupka.</w:t>
      </w:r>
    </w:p>
    <w:p w:rsidRDefault="00EA6F27" w:rsidP="00EA6F27" w:rsidR="00274CBC">
      <w:pPr>
        <w:jc w:val="both"/>
      </w:pPr>
      <w:r w:rsidRPr="00455DC1">
        <w:tab/>
        <w:t xml:space="preserve">Protiv rješenja žalbu </w:t>
      </w:r>
      <w:r w:rsidR="00971F64" w:rsidRPr="00455DC1">
        <w:t>je podni</w:t>
      </w:r>
      <w:r w:rsidR="006D6131">
        <w:t xml:space="preserve">o zastupnik dužnika po zakonu </w:t>
      </w:r>
      <w:r w:rsidR="00896659" w:rsidRPr="00455DC1">
        <w:t>do nastupanja pravnih posljedica otvaranja stečajnog postupka</w:t>
      </w:r>
      <w:r w:rsidR="00050752" w:rsidRPr="00455DC1">
        <w:t xml:space="preserve"> </w:t>
      </w:r>
      <w:r w:rsidR="00274CBC">
        <w:t>Marjana Djuras</w:t>
      </w:r>
      <w:r w:rsidR="006D6131">
        <w:t xml:space="preserve">, direktor. </w:t>
      </w:r>
      <w:r w:rsidR="00455DC1" w:rsidRPr="00455DC1">
        <w:t>Ist</w:t>
      </w:r>
      <w:r w:rsidR="006D6131">
        <w:t xml:space="preserve">i </w:t>
      </w:r>
      <w:r w:rsidR="00455DC1" w:rsidRPr="00455DC1">
        <w:t xml:space="preserve">u žalbi </w:t>
      </w:r>
      <w:r w:rsidR="00274CBC">
        <w:t xml:space="preserve">navodi da je dužnik redovno obavljao svoju djelatnost iznajmljivanja plovila. U zimskom periodu da postoje financijski problemi međutim, sezona da je u tijeku i da se stvari polako rješavaju. </w:t>
      </w:r>
      <w:r w:rsidR="00274CBC">
        <w:lastRenderedPageBreak/>
        <w:t xml:space="preserve">Predlaže da sud stornira rješenje </w:t>
      </w:r>
      <w:r w:rsidR="00C566CB">
        <w:t>o skraćenom stečajnom postupku jer da su podmirene sve obveze te dužnik da više nema dugova. Kao dokaz isti je priložio potvrdu Financijske agencije o blokadi računa i novčanih sredstava ovršenika od 25. srpnja 2018. iz koje da je vidljivo da su nepodmirene obveze na dana izdavanja potvrde iznosile 0,00 kuna. Nadalje isti je priložio i Potvrdu da su deblokirani svi računi ovršenika  SIERRA CHARTER d.o.o. za turizam i usluge, Primošten, OIB:12784560511 sa danom 23. srpnja 2018.</w:t>
      </w:r>
    </w:p>
    <w:p w:rsidRDefault="00EA6F27" w:rsidP="00EA6F27" w:rsidR="00EA6F27" w:rsidRPr="00455DC1">
      <w:pPr>
        <w:jc w:val="both"/>
      </w:pPr>
      <w:r w:rsidRPr="00455DC1">
        <w:tab/>
        <w:t>Žalba nije osnovana.</w:t>
      </w:r>
    </w:p>
    <w:p w:rsidRDefault="00EA6F27" w:rsidP="002E29C7" w:rsidR="00C94569" w:rsidRPr="00455DC1">
      <w:pPr>
        <w:jc w:val="both"/>
      </w:pPr>
      <w:r w:rsidRPr="00455DC1">
        <w:tab/>
        <w:t xml:space="preserve">Pobijano je rješenje ispitano na temelju odredbe čl. </w:t>
      </w:r>
      <w:smartTag w:element="metricconverter" w:uri="urn:schemas-microsoft-com:office:smarttags">
        <w:smartTagPr>
          <w:attr w:val="365. st" w:name="ProductID"/>
        </w:smartTagPr>
        <w:r w:rsidRPr="00455DC1">
          <w:t>365. st</w:t>
        </w:r>
      </w:smartTag>
      <w:r w:rsidRPr="00455DC1">
        <w:t>. 1. i 2. u vezi s čl. 381. Zakona o parničnom</w:t>
      </w:r>
      <w:r w:rsidR="00A875CC" w:rsidRPr="00455DC1">
        <w:t xml:space="preserve"> postupku (</w:t>
      </w:r>
      <w:r w:rsidRPr="00455DC1">
        <w:t>Narodne novine broj 148/11-</w:t>
      </w:r>
      <w:r w:rsidR="00A875CC" w:rsidRPr="00455DC1">
        <w:t>pročišćeni tekst, 25/13 i 89/14,</w:t>
      </w:r>
      <w:r w:rsidRPr="00455DC1">
        <w:t xml:space="preserve"> </w:t>
      </w:r>
      <w:r w:rsidR="00A875CC" w:rsidRPr="00455DC1">
        <w:t>nadalje ZPP)</w:t>
      </w:r>
      <w:r w:rsidRPr="00455DC1">
        <w:t xml:space="preserve">, u vezi s odredbom čl. 10. SZ-a. Rješenje je pravilno i zakonito. </w:t>
      </w:r>
    </w:p>
    <w:p w:rsidRDefault="00C94569" w:rsidP="00C94569" w:rsidR="00C94569">
      <w:pPr>
        <w:ind w:firstLine="720"/>
        <w:jc w:val="both"/>
      </w:pPr>
      <w:r w:rsidRPr="00455DC1">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Stavkom 2. istog članka  propisano je da će sud u slučaju iz st. 1., po službenoj dužnosti, donijeti rješenje o otvaranju i zaključenju stečajnog postupka. </w:t>
      </w:r>
    </w:p>
    <w:p w:rsidRDefault="00C94569" w:rsidP="00C94569" w:rsidR="00C94569" w:rsidRPr="00455DC1">
      <w:pPr>
        <w:ind w:firstLine="720"/>
        <w:jc w:val="both"/>
      </w:pPr>
      <w:r w:rsidRPr="00455DC1">
        <w:t>U konkretnom slučaju sud je pravilno primijenio naprijed navedene odredbe SZ-a, te postupio po izričitim zakonskim odredbama koje mu nalažu točan slijed postupanja po službenoj dužnosti.</w:t>
      </w:r>
    </w:p>
    <w:p w:rsidRDefault="00C94569" w:rsidP="00C94569" w:rsidR="00C94569">
      <w:pPr>
        <w:jc w:val="both"/>
      </w:pPr>
      <w:r w:rsidRPr="00455DC1">
        <w:tab/>
        <w:t xml:space="preserve">Naime, u </w:t>
      </w:r>
      <w:r w:rsidR="00A37F3E">
        <w:t xml:space="preserve">ovoj pravnoj stvari, </w:t>
      </w:r>
      <w:r w:rsidRPr="00455DC1">
        <w:t xml:space="preserve">bitna je činjenica da osoba ovlaštena za zastupanje dužnika po zakonu, nije u roku od 15 dana od dana objave oglasa na </w:t>
      </w:r>
      <w:r w:rsidR="00A37F3E">
        <w:t>mrežnoj stranici e-Oglasnoj ploči sudova</w:t>
      </w:r>
      <w:r w:rsidRPr="00455DC1">
        <w:t xml:space="preserve"> podni</w:t>
      </w:r>
      <w:r w:rsidR="009A0DB4" w:rsidRPr="00455DC1">
        <w:t xml:space="preserve">jela </w:t>
      </w:r>
      <w:r w:rsidRPr="00455DC1">
        <w:t xml:space="preserve">sudu popis imovine i obveza dužnika, a niti su vjerovnici u roku od 45 dana od objave toga oglasa predložili otvaranje stečajnog postupka nad dužnikom, slijedom čega su ostvarene pretpostavke za donošenje rješenja po službenoj dužnosti o otvaranju i zaključenju skraćenog stečajnog postupka. </w:t>
      </w:r>
    </w:p>
    <w:p w:rsidRDefault="006A5FF7" w:rsidP="00D807EF" w:rsidR="005E3D2D">
      <w:pPr>
        <w:jc w:val="both"/>
      </w:pPr>
      <w:r>
        <w:tab/>
      </w:r>
      <w:r w:rsidR="00C566CB">
        <w:t xml:space="preserve">Nadalje, </w:t>
      </w:r>
      <w:r w:rsidR="00FE20B8">
        <w:t xml:space="preserve">iz </w:t>
      </w:r>
      <w:r w:rsidR="00C566CB">
        <w:t>same p</w:t>
      </w:r>
      <w:r>
        <w:t xml:space="preserve">otvrde Financijske agencije </w:t>
      </w:r>
      <w:r w:rsidR="00C566CB">
        <w:t>od 25. srpnja 2018. (list spisa 20) priložene uz žalbu osobe ovlaštene za zastupanje dužnika po zakonu do otvaranje stečaja</w:t>
      </w:r>
      <w:r w:rsidR="005E3D2D">
        <w:t>,</w:t>
      </w:r>
      <w:r w:rsidR="00C566CB">
        <w:t xml:space="preserve"> proizlazi da je račun dužnika deblokiran tek 23. srpnja 2018., </w:t>
      </w:r>
      <w:r w:rsidR="005E3D2D">
        <w:t>a isti je bio blokiran u razdoblju od 14. prosinca 2017. do 23. srpnja 2018. radi neizvršenih osnova za plaćanje. Dana 23. srpnja 2018. na račun dužnika da je stigao priljev iz kojeg da su se namirile sve neizvršene osnove za plaćanje.</w:t>
      </w:r>
    </w:p>
    <w:p w:rsidRDefault="005E3D2D" w:rsidP="005E3D2D" w:rsidR="00D807EF">
      <w:pPr>
        <w:ind w:firstLine="708"/>
        <w:jc w:val="both"/>
      </w:pPr>
      <w:r>
        <w:t xml:space="preserve">Uzimajući u obziri naprijed navedeno </w:t>
      </w:r>
      <w:r w:rsidR="006A5FF7">
        <w:t xml:space="preserve">proizlazi da je dužnik na dan </w:t>
      </w:r>
      <w:r w:rsidR="006D6131">
        <w:t>2</w:t>
      </w:r>
      <w:r w:rsidR="00C566CB">
        <w:t xml:space="preserve">0. srpnja 2018. </w:t>
      </w:r>
      <w:r w:rsidR="006A5FF7">
        <w:t xml:space="preserve">(datum donošenja rješenja o otvaranju i zaključenju skraćenog stečajnog postupka) </w:t>
      </w:r>
      <w:r>
        <w:t xml:space="preserve">imao </w:t>
      </w:r>
      <w:r w:rsidR="006A5FF7">
        <w:t>nepodmirene obveze po</w:t>
      </w:r>
      <w:r w:rsidR="00D807EF">
        <w:t xml:space="preserve"> evidentiranim, a ne</w:t>
      </w:r>
      <w:r w:rsidR="006A5FF7">
        <w:t>izvršenim osnovama za plaćanje</w:t>
      </w:r>
      <w:r>
        <w:t>.</w:t>
      </w:r>
    </w:p>
    <w:p w:rsidRDefault="005E3D2D" w:rsidP="00FE20B8" w:rsidR="00194702">
      <w:pPr>
        <w:ind w:firstLine="708"/>
        <w:jc w:val="both"/>
      </w:pPr>
      <w:r>
        <w:t>U tom pravcu po ocjeni s</w:t>
      </w:r>
      <w:r w:rsidR="00C94569" w:rsidRPr="00455DC1">
        <w:t xml:space="preserve">uda nisu osnovani žalbeni navodi </w:t>
      </w:r>
      <w:r w:rsidR="006D6131">
        <w:t xml:space="preserve">podnositelja obzirom da u trenutku donošenja rješenja o otvaranju i zaključenju skraćenog stečajnog postupka </w:t>
      </w:r>
      <w:r>
        <w:t>tj. na dan 20</w:t>
      </w:r>
      <w:r w:rsidR="00D807EF">
        <w:t xml:space="preserve">. </w:t>
      </w:r>
      <w:r>
        <w:t xml:space="preserve">srpnja 2018. </w:t>
      </w:r>
      <w:r w:rsidR="006D6131">
        <w:t xml:space="preserve">dužnik je </w:t>
      </w:r>
      <w:r w:rsidR="00D807EF">
        <w:t xml:space="preserve">imao </w:t>
      </w:r>
      <w:r w:rsidR="00D807EF" w:rsidRPr="001858D2">
        <w:rPr>
          <w:color w:val="000000"/>
        </w:rPr>
        <w:t>evidentiran dug na temelju neizvršenih osnova za plaćanje</w:t>
      </w:r>
      <w:r w:rsidR="00D807EF">
        <w:rPr>
          <w:color w:val="000000"/>
        </w:rPr>
        <w:t xml:space="preserve">, a kako to i proizlazi iz potvrde Financijske agencije od </w:t>
      </w:r>
      <w:r>
        <w:rPr>
          <w:color w:val="000000"/>
        </w:rPr>
        <w:t xml:space="preserve">25. srpnja 2018. priložene uz žalbu, </w:t>
      </w:r>
      <w:r w:rsidR="00407BE6">
        <w:rPr>
          <w:color w:val="000000"/>
        </w:rPr>
        <w:t xml:space="preserve"> slijedom čega činjenica da je dužnik </w:t>
      </w:r>
      <w:r w:rsidR="00407BE6">
        <w:t xml:space="preserve">naknadno tj. nakon donošenja pobijanog rješenja podmirio evidentiran dug s osnova neizvršenih osnovama za plaćanje nije od utjecaja, a u odnosu na pobijanu odluku. </w:t>
      </w:r>
      <w:r w:rsidR="00FE20B8">
        <w:rPr>
          <w:color w:val="000000"/>
        </w:rPr>
        <w:t xml:space="preserve">Naime, </w:t>
      </w:r>
      <w:r w:rsidR="00C94569" w:rsidRPr="00455DC1">
        <w:t xml:space="preserve">skraćeni stečajni postupak provodi </w:t>
      </w:r>
      <w:r w:rsidR="00FE20B8">
        <w:t xml:space="preserve">se </w:t>
      </w:r>
      <w:r w:rsidR="00C94569" w:rsidRPr="00455DC1">
        <w:t xml:space="preserve">strogo formalno po citiranim pravilima te je rješenje o otvaranju i istodobnom zaključenju skraćenog stečajnog postupka donijeto sukladno citiranim zakonskim odredbama uz ostvarenje zakonom propisanih pretpostavki. </w:t>
      </w:r>
    </w:p>
    <w:p w:rsidRDefault="00C94569" w:rsidP="00871D83" w:rsidR="00C94569" w:rsidRPr="00455DC1">
      <w:pPr>
        <w:ind w:firstLine="720"/>
        <w:jc w:val="both"/>
      </w:pPr>
      <w:r w:rsidRPr="00455DC1">
        <w:t>Za napomenuti je da se i u provođenju skraćenog stečajnog postupka na odgovarajući način primjenjuju odredbe čl. 132. i čl. 133. te čl. 286. - 292. SZ-a o postupanju u slučaju naknadno pronađene imovine stečajnog dužnika.</w:t>
      </w:r>
    </w:p>
    <w:p w:rsidRDefault="00C94569" w:rsidP="001F6B2E" w:rsidR="00C94569">
      <w:pPr>
        <w:jc w:val="both"/>
      </w:pPr>
      <w:r w:rsidRPr="00455DC1">
        <w:lastRenderedPageBreak/>
        <w:tab/>
      </w:r>
      <w:r w:rsidR="00871D83" w:rsidRPr="00455DC1">
        <w:t xml:space="preserve">Uzimajući u obzir naprijed navedeno, a temeljem odredbe </w:t>
      </w:r>
      <w:r w:rsidRPr="00455DC1">
        <w:t xml:space="preserve">čl. 380. t. 2. ZPP-a u vezi s čl. 10. SZ-a riješeno </w:t>
      </w:r>
      <w:r w:rsidR="00871D83" w:rsidRPr="00455DC1">
        <w:t xml:space="preserve">je </w:t>
      </w:r>
      <w:r w:rsidRPr="00455DC1">
        <w:t>kao u izreci.</w:t>
      </w:r>
    </w:p>
    <w:p w:rsidRDefault="002B39D5" w:rsidP="001F6B2E" w:rsidR="002B39D5">
      <w:pPr>
        <w:jc w:val="both"/>
      </w:pPr>
    </w:p>
    <w:p w:rsidRDefault="0025212D" w:rsidP="0025212D" w:rsidR="002E29C7">
      <w:pPr>
        <w:jc w:val="center"/>
      </w:pPr>
      <w:r>
        <w:t xml:space="preserve">                                           </w:t>
      </w:r>
      <w:r w:rsidR="000E3B4A" w:rsidRPr="00455DC1">
        <w:t>U Zadru</w:t>
      </w:r>
      <w:r w:rsidR="00E652A0" w:rsidRPr="00455DC1">
        <w:t xml:space="preserve"> </w:t>
      </w:r>
      <w:r w:rsidR="00DA1BE8">
        <w:t>25</w:t>
      </w:r>
      <w:r w:rsidR="005E3D2D">
        <w:t>. listopada 2018.</w:t>
      </w:r>
      <w:r w:rsidR="00E652A0" w:rsidRPr="00455DC1">
        <w:t xml:space="preserve"> </w:t>
      </w:r>
      <w:r w:rsidR="00742985">
        <w:tab/>
      </w:r>
      <w:r w:rsidR="00742985">
        <w:tab/>
      </w:r>
      <w:r w:rsidR="00742985">
        <w:tab/>
      </w:r>
      <w:r w:rsidR="00742985">
        <w:tab/>
        <w:t xml:space="preserve">                              </w:t>
      </w:r>
    </w:p>
    <w:p w:rsidRDefault="008040DA" w:rsidP="008040DA" w:rsidR="008040DA"/>
    <w:p w:rsidRDefault="008040DA" w:rsidP="008040DA" w:rsidR="008040DA">
      <w:r>
        <w:t>Za točnost otpravka – ovlaštena službenica</w:t>
      </w:r>
      <w:r>
        <w:tab/>
      </w:r>
      <w:r>
        <w:tab/>
      </w:r>
      <w:r>
        <w:tab/>
      </w:r>
      <w:r>
        <w:tab/>
      </w:r>
      <w:r>
        <w:tab/>
        <w:t xml:space="preserve">                   Sutkinja</w:t>
      </w:r>
    </w:p>
    <w:p w:rsidRDefault="008040DA" w:rsidP="008040DA" w:rsidR="008040DA">
      <w:r>
        <w:t xml:space="preserve">Kristina Njegovan </w:t>
      </w:r>
      <w:r>
        <w:tab/>
      </w:r>
      <w:r>
        <w:tab/>
      </w:r>
      <w:r>
        <w:tab/>
      </w:r>
      <w:r>
        <w:tab/>
      </w:r>
      <w:r>
        <w:tab/>
      </w:r>
      <w:r>
        <w:tab/>
      </w:r>
      <w:r>
        <w:tab/>
      </w:r>
      <w:r>
        <w:tab/>
        <w:t xml:space="preserve">     Ana Markač, v.r.</w:t>
      </w:r>
    </w:p>
    <w:p w:rsidRDefault="0025212D" w:rsidP="00377C40" w:rsidR="0025212D">
      <w:pPr>
        <w:jc w:val="right"/>
      </w:pPr>
    </w:p>
    <w:p w:rsidRDefault="008040DA" w:rsidP="002E29C7" w:rsidR="008040DA"/>
    <w:p w:rsidRDefault="000E3B4A" w:rsidP="002E29C7" w:rsidR="000E3B4A" w:rsidRPr="00455DC1">
      <w:r w:rsidRPr="00455DC1">
        <w:t>POUKA O PRAVNOM LIJEKU</w:t>
      </w:r>
      <w:r w:rsidR="002E29C7">
        <w:t>:</w:t>
      </w:r>
    </w:p>
    <w:p w:rsidRDefault="000E3B4A" w:rsidP="002E29C7" w:rsidR="007E19D7">
      <w:pPr>
        <w:jc w:val="both"/>
      </w:pPr>
      <w:r w:rsidRPr="00455DC1">
        <w:t xml:space="preserve">Protiv ovoga rješenja može se </w:t>
      </w:r>
      <w:r w:rsidR="00C94569" w:rsidRPr="00455DC1">
        <w:t xml:space="preserve">podnijeti </w:t>
      </w:r>
      <w:r w:rsidRPr="00455DC1">
        <w:t xml:space="preserve">žalba u roku od 8 </w:t>
      </w:r>
      <w:r w:rsidR="00C94569" w:rsidRPr="00455DC1">
        <w:t xml:space="preserve">(osam) </w:t>
      </w:r>
      <w:r w:rsidRPr="00455DC1">
        <w:t xml:space="preserve">dana od dostave pisanog otpravka istog, putem ovog suda u </w:t>
      </w:r>
      <w:r w:rsidR="00D843BA" w:rsidRPr="00455DC1">
        <w:t>3 (</w:t>
      </w:r>
      <w:r w:rsidRPr="00455DC1">
        <w:t>tri</w:t>
      </w:r>
      <w:r w:rsidR="00D843BA" w:rsidRPr="00455DC1">
        <w:t>)</w:t>
      </w:r>
      <w:r w:rsidRPr="00455DC1">
        <w:t xml:space="preserve"> istovjetna primjerka (čl. 12. i čl. 19. SZ-a). O žalbi odlučuje Visoki trgovački sud Republike Hrvatske</w:t>
      </w:r>
      <w:r w:rsidR="002E29C7">
        <w:t>.</w:t>
      </w:r>
    </w:p>
    <w:p w:rsidRDefault="002E29C7" w:rsidP="0025212D" w:rsidR="002E29C7">
      <w:pPr>
        <w:jc w:val="both"/>
      </w:pPr>
    </w:p>
    <w:p w:rsidRDefault="00DA1BE8" w:rsidP="00DA1BE8" w:rsidR="00DA1BE8">
      <w:pPr>
        <w:jc w:val="both"/>
      </w:pPr>
    </w:p>
    <w:sectPr w:rsidSect="00377C40" w:rsidR="00DA1BE8">
      <w:headerReference w:type="even" r:id="rId10"/>
      <w:headerReference w:type="default" r:id="rId11"/>
      <w:headerReference w:type="first" r:id="rId12"/>
      <w:pgSz w:h="16838" w:w="11906"/>
      <w:pgMar w:gutter="0" w:footer="708" w:header="708" w:left="1417" w:bottom="1560" w:right="1417" w:top="66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237" w:rsidR="00AA5237">
      <w:r>
        <w:separator/>
      </w:r>
    </w:p>
  </w:endnote>
  <w:endnote w:id="0" w:type="continuationSeparator">
    <w:p w:rsidRDefault="00AA5237" w:rsidR="00AA52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237" w:rsidR="00AA5237">
      <w:r>
        <w:separator/>
      </w:r>
    </w:p>
  </w:footnote>
  <w:footnote w:id="0" w:type="continuationSeparator">
    <w:p w:rsidRDefault="00AA5237" w:rsidR="00AA52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237"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40DA">
      <w:rPr>
        <w:rStyle w:val="Brojstranice"/>
        <w:noProof/>
      </w:rPr>
      <w:t>3</w:t>
    </w:r>
    <w:r>
      <w:rPr>
        <w:rStyle w:val="Brojstranice"/>
      </w:rPr>
      <w:fldChar w:fldCharType="end"/>
    </w:r>
  </w:p>
  <w:p w:rsidRDefault="00410466" w:rsidP="00C566CB" w:rsidR="00C566CB" w:rsidRPr="00EA6F27">
    <w:pPr>
      <w:jc w:val="right"/>
      <w:rPr>
        <w:sz w:val="22"/>
        <w:szCs w:val="22"/>
      </w:rPr>
    </w:pPr>
    <w:r>
      <w:rPr>
        <w:sz w:val="22"/>
        <w:szCs w:val="22"/>
      </w:rPr>
      <w:t>Poslovni broj: 2 Stž-</w:t>
    </w:r>
    <w:r w:rsidR="00C566CB">
      <w:rPr>
        <w:sz w:val="22"/>
        <w:szCs w:val="22"/>
      </w:rPr>
      <w:t>4/2018-5</w:t>
    </w:r>
  </w:p>
  <w:p w:rsidRDefault="00D807EF" w:rsidP="00D807EF" w:rsidR="00D807EF" w:rsidRPr="00EA6F27">
    <w:pPr>
      <w:jc w:val="right"/>
      <w:rPr>
        <w:sz w:val="22"/>
        <w:szCs w:val="22"/>
      </w:rPr>
    </w:pPr>
  </w:p>
  <w:p w:rsidRDefault="00377C40" w:rsidP="00D807EF" w:rsidR="00AA5237" w:rsidRPr="00BE1154">
    <w:r>
      <w:t xml:space="preserve">                            </w:t>
    </w:r>
    <w:r w:rsidR="00AA5237" w:rsidRPr="00BE1154">
      <w:t xml:space="preserve">                                  </w:t>
    </w:r>
    <w:r w:rsidR="00C566CB">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6F27" w:rsidP="00EA6F27" w:rsidR="00EA6F27" w:rsidRPr="00EA6F27">
    <w:pPr>
      <w:jc w:val="right"/>
      <w:rPr>
        <w:sz w:val="22"/>
        <w:szCs w:val="22"/>
      </w:rPr>
    </w:pPr>
    <w:r w:rsidRPr="00EA6F27">
      <w:rPr>
        <w:sz w:val="22"/>
        <w:szCs w:val="22"/>
      </w:rPr>
      <w:t>P</w:t>
    </w:r>
    <w:r w:rsidR="007D6A43">
      <w:rPr>
        <w:sz w:val="22"/>
        <w:szCs w:val="22"/>
      </w:rPr>
      <w:t>oslovni broj: 2 Stž-</w:t>
    </w:r>
    <w:r w:rsidR="00B41F2F">
      <w:rPr>
        <w:sz w:val="22"/>
        <w:szCs w:val="22"/>
      </w:rPr>
      <w:t>4/2018-5</w:t>
    </w:r>
  </w:p>
  <w:p w:rsidRDefault="00EA6F27" w:rsidP="00EA6F27" w:rsidR="00EA6F2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6363F04"/>
    <w:multiLevelType w:val="hybridMultilevel"/>
    <w:tmpl w:val="1026E088"/>
    <w:lvl w:tplc="0E7E66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7EE"/>
    <w:rsid w:val="00004C3F"/>
    <w:rsid w:val="00007C1E"/>
    <w:rsid w:val="0001684A"/>
    <w:rsid w:val="00017BA9"/>
    <w:rsid w:val="00024FE0"/>
    <w:rsid w:val="000455F4"/>
    <w:rsid w:val="00050752"/>
    <w:rsid w:val="000764A2"/>
    <w:rsid w:val="000805EC"/>
    <w:rsid w:val="00082765"/>
    <w:rsid w:val="00086EBE"/>
    <w:rsid w:val="0008729C"/>
    <w:rsid w:val="00091D5A"/>
    <w:rsid w:val="000931FC"/>
    <w:rsid w:val="000A0DAE"/>
    <w:rsid w:val="000B1B9F"/>
    <w:rsid w:val="000C0823"/>
    <w:rsid w:val="000C55ED"/>
    <w:rsid w:val="000C6F34"/>
    <w:rsid w:val="000D04CB"/>
    <w:rsid w:val="000E3B4A"/>
    <w:rsid w:val="000E466C"/>
    <w:rsid w:val="001030FD"/>
    <w:rsid w:val="0010473C"/>
    <w:rsid w:val="00104AC8"/>
    <w:rsid w:val="001062F4"/>
    <w:rsid w:val="00106EA8"/>
    <w:rsid w:val="001357C2"/>
    <w:rsid w:val="00135C87"/>
    <w:rsid w:val="001371D6"/>
    <w:rsid w:val="00147DE6"/>
    <w:rsid w:val="001537CE"/>
    <w:rsid w:val="0015425E"/>
    <w:rsid w:val="00157784"/>
    <w:rsid w:val="00171FB9"/>
    <w:rsid w:val="001742EE"/>
    <w:rsid w:val="00177BF1"/>
    <w:rsid w:val="00180627"/>
    <w:rsid w:val="00187FC3"/>
    <w:rsid w:val="00193657"/>
    <w:rsid w:val="00194702"/>
    <w:rsid w:val="001A4E75"/>
    <w:rsid w:val="001A6833"/>
    <w:rsid w:val="001A68E8"/>
    <w:rsid w:val="001C2B01"/>
    <w:rsid w:val="001C2BC7"/>
    <w:rsid w:val="001C53DB"/>
    <w:rsid w:val="001E5DED"/>
    <w:rsid w:val="001F2E34"/>
    <w:rsid w:val="001F6B2E"/>
    <w:rsid w:val="00200A63"/>
    <w:rsid w:val="00204309"/>
    <w:rsid w:val="00204B19"/>
    <w:rsid w:val="00213FC6"/>
    <w:rsid w:val="0021518B"/>
    <w:rsid w:val="00220212"/>
    <w:rsid w:val="00236C6A"/>
    <w:rsid w:val="002432EA"/>
    <w:rsid w:val="00251DB9"/>
    <w:rsid w:val="0025212D"/>
    <w:rsid w:val="00254DBF"/>
    <w:rsid w:val="00274CBC"/>
    <w:rsid w:val="002765A5"/>
    <w:rsid w:val="002A1020"/>
    <w:rsid w:val="002A659C"/>
    <w:rsid w:val="002A6E5F"/>
    <w:rsid w:val="002A7B2F"/>
    <w:rsid w:val="002B0D69"/>
    <w:rsid w:val="002B39D5"/>
    <w:rsid w:val="002B5E36"/>
    <w:rsid w:val="002B72E4"/>
    <w:rsid w:val="002C1434"/>
    <w:rsid w:val="002C4929"/>
    <w:rsid w:val="002E0C25"/>
    <w:rsid w:val="002E29C7"/>
    <w:rsid w:val="002E7187"/>
    <w:rsid w:val="002F20D0"/>
    <w:rsid w:val="002F4BE9"/>
    <w:rsid w:val="0031086B"/>
    <w:rsid w:val="003123F8"/>
    <w:rsid w:val="0031644E"/>
    <w:rsid w:val="00316882"/>
    <w:rsid w:val="00331E00"/>
    <w:rsid w:val="003325F1"/>
    <w:rsid w:val="0033612A"/>
    <w:rsid w:val="003441DB"/>
    <w:rsid w:val="00377C40"/>
    <w:rsid w:val="0038575A"/>
    <w:rsid w:val="00393A5F"/>
    <w:rsid w:val="003B1717"/>
    <w:rsid w:val="003B17EE"/>
    <w:rsid w:val="003B207D"/>
    <w:rsid w:val="003B51BB"/>
    <w:rsid w:val="003C01D9"/>
    <w:rsid w:val="003C111C"/>
    <w:rsid w:val="003C5162"/>
    <w:rsid w:val="003C58EA"/>
    <w:rsid w:val="003D0523"/>
    <w:rsid w:val="003D19BE"/>
    <w:rsid w:val="003D7466"/>
    <w:rsid w:val="003E7065"/>
    <w:rsid w:val="003F1185"/>
    <w:rsid w:val="003F118A"/>
    <w:rsid w:val="003F42CE"/>
    <w:rsid w:val="003F5D2D"/>
    <w:rsid w:val="003F63E4"/>
    <w:rsid w:val="003F6FE8"/>
    <w:rsid w:val="004031FD"/>
    <w:rsid w:val="00404E55"/>
    <w:rsid w:val="00407BE6"/>
    <w:rsid w:val="00410466"/>
    <w:rsid w:val="004126FF"/>
    <w:rsid w:val="004141DD"/>
    <w:rsid w:val="00422A77"/>
    <w:rsid w:val="00423912"/>
    <w:rsid w:val="0042650A"/>
    <w:rsid w:val="00431416"/>
    <w:rsid w:val="00432578"/>
    <w:rsid w:val="00434812"/>
    <w:rsid w:val="00440B05"/>
    <w:rsid w:val="0044257A"/>
    <w:rsid w:val="00445D48"/>
    <w:rsid w:val="004514CA"/>
    <w:rsid w:val="00455DC1"/>
    <w:rsid w:val="0046263C"/>
    <w:rsid w:val="00463398"/>
    <w:rsid w:val="004647EF"/>
    <w:rsid w:val="004926D6"/>
    <w:rsid w:val="0049523C"/>
    <w:rsid w:val="004A5D4D"/>
    <w:rsid w:val="004B10A0"/>
    <w:rsid w:val="004B52DA"/>
    <w:rsid w:val="004B703D"/>
    <w:rsid w:val="004C2509"/>
    <w:rsid w:val="004C4B52"/>
    <w:rsid w:val="004C7182"/>
    <w:rsid w:val="004C72D2"/>
    <w:rsid w:val="004C7981"/>
    <w:rsid w:val="004E12B1"/>
    <w:rsid w:val="004E45AE"/>
    <w:rsid w:val="004E498B"/>
    <w:rsid w:val="005158F5"/>
    <w:rsid w:val="00531A9C"/>
    <w:rsid w:val="00535A37"/>
    <w:rsid w:val="005439BE"/>
    <w:rsid w:val="005440C2"/>
    <w:rsid w:val="00544CDB"/>
    <w:rsid w:val="00552ACF"/>
    <w:rsid w:val="00571AD1"/>
    <w:rsid w:val="00572080"/>
    <w:rsid w:val="005759FC"/>
    <w:rsid w:val="00583030"/>
    <w:rsid w:val="00584E27"/>
    <w:rsid w:val="00597207"/>
    <w:rsid w:val="005B7899"/>
    <w:rsid w:val="005C061E"/>
    <w:rsid w:val="005D1971"/>
    <w:rsid w:val="005E264F"/>
    <w:rsid w:val="005E3D2D"/>
    <w:rsid w:val="005E6FD0"/>
    <w:rsid w:val="005F005F"/>
    <w:rsid w:val="005F46A2"/>
    <w:rsid w:val="005F4B27"/>
    <w:rsid w:val="00614882"/>
    <w:rsid w:val="00624EE7"/>
    <w:rsid w:val="00625F7D"/>
    <w:rsid w:val="00630229"/>
    <w:rsid w:val="00635E90"/>
    <w:rsid w:val="006374BA"/>
    <w:rsid w:val="00645538"/>
    <w:rsid w:val="00651C48"/>
    <w:rsid w:val="0066155F"/>
    <w:rsid w:val="00670B34"/>
    <w:rsid w:val="00670F33"/>
    <w:rsid w:val="00672754"/>
    <w:rsid w:val="00681B49"/>
    <w:rsid w:val="00685B9B"/>
    <w:rsid w:val="006919B3"/>
    <w:rsid w:val="006961A1"/>
    <w:rsid w:val="00697464"/>
    <w:rsid w:val="006A0EBB"/>
    <w:rsid w:val="006A5EFE"/>
    <w:rsid w:val="006A5FF7"/>
    <w:rsid w:val="006B4E61"/>
    <w:rsid w:val="006B5DE1"/>
    <w:rsid w:val="006D47A2"/>
    <w:rsid w:val="006D6131"/>
    <w:rsid w:val="00715B36"/>
    <w:rsid w:val="007206CE"/>
    <w:rsid w:val="00722809"/>
    <w:rsid w:val="0072570A"/>
    <w:rsid w:val="00742985"/>
    <w:rsid w:val="00745C8F"/>
    <w:rsid w:val="0075628E"/>
    <w:rsid w:val="00764B55"/>
    <w:rsid w:val="00785980"/>
    <w:rsid w:val="007C0700"/>
    <w:rsid w:val="007C0A3B"/>
    <w:rsid w:val="007D6501"/>
    <w:rsid w:val="007D6A43"/>
    <w:rsid w:val="007D76E3"/>
    <w:rsid w:val="007E19D7"/>
    <w:rsid w:val="008040DA"/>
    <w:rsid w:val="00821286"/>
    <w:rsid w:val="008237EC"/>
    <w:rsid w:val="008276F1"/>
    <w:rsid w:val="008455B6"/>
    <w:rsid w:val="008503D7"/>
    <w:rsid w:val="00862CC5"/>
    <w:rsid w:val="00871D83"/>
    <w:rsid w:val="0088334D"/>
    <w:rsid w:val="0089419D"/>
    <w:rsid w:val="00896659"/>
    <w:rsid w:val="008B5890"/>
    <w:rsid w:val="008C078D"/>
    <w:rsid w:val="008C3132"/>
    <w:rsid w:val="008D4452"/>
    <w:rsid w:val="008E112B"/>
    <w:rsid w:val="008E4276"/>
    <w:rsid w:val="008E730C"/>
    <w:rsid w:val="008F77CD"/>
    <w:rsid w:val="009007A7"/>
    <w:rsid w:val="0090774A"/>
    <w:rsid w:val="009134E1"/>
    <w:rsid w:val="009159AB"/>
    <w:rsid w:val="00924452"/>
    <w:rsid w:val="0092620D"/>
    <w:rsid w:val="00927608"/>
    <w:rsid w:val="00927C43"/>
    <w:rsid w:val="00946261"/>
    <w:rsid w:val="009508A3"/>
    <w:rsid w:val="00952B68"/>
    <w:rsid w:val="00957499"/>
    <w:rsid w:val="00962EE0"/>
    <w:rsid w:val="00971F64"/>
    <w:rsid w:val="00974B89"/>
    <w:rsid w:val="00976307"/>
    <w:rsid w:val="0098648A"/>
    <w:rsid w:val="009948D5"/>
    <w:rsid w:val="00994944"/>
    <w:rsid w:val="009A0DB4"/>
    <w:rsid w:val="009A19E8"/>
    <w:rsid w:val="009B1C85"/>
    <w:rsid w:val="009B3EF0"/>
    <w:rsid w:val="009C0D3D"/>
    <w:rsid w:val="009D6B95"/>
    <w:rsid w:val="009E40E0"/>
    <w:rsid w:val="009E47AE"/>
    <w:rsid w:val="00A01095"/>
    <w:rsid w:val="00A13C19"/>
    <w:rsid w:val="00A241EB"/>
    <w:rsid w:val="00A269D4"/>
    <w:rsid w:val="00A37F3E"/>
    <w:rsid w:val="00A5362F"/>
    <w:rsid w:val="00A61301"/>
    <w:rsid w:val="00A725FD"/>
    <w:rsid w:val="00A73C9A"/>
    <w:rsid w:val="00A875CC"/>
    <w:rsid w:val="00A91121"/>
    <w:rsid w:val="00A94A91"/>
    <w:rsid w:val="00A95955"/>
    <w:rsid w:val="00A9699A"/>
    <w:rsid w:val="00AA5237"/>
    <w:rsid w:val="00AB0BE2"/>
    <w:rsid w:val="00AB3865"/>
    <w:rsid w:val="00AB42D5"/>
    <w:rsid w:val="00AC3E5E"/>
    <w:rsid w:val="00AC6312"/>
    <w:rsid w:val="00AC7F62"/>
    <w:rsid w:val="00AD561D"/>
    <w:rsid w:val="00AE466F"/>
    <w:rsid w:val="00B002EE"/>
    <w:rsid w:val="00B00B3A"/>
    <w:rsid w:val="00B03ACB"/>
    <w:rsid w:val="00B40D38"/>
    <w:rsid w:val="00B41A83"/>
    <w:rsid w:val="00B41F2F"/>
    <w:rsid w:val="00B541D9"/>
    <w:rsid w:val="00B604B0"/>
    <w:rsid w:val="00B81B78"/>
    <w:rsid w:val="00B81EFE"/>
    <w:rsid w:val="00B96E05"/>
    <w:rsid w:val="00BB4A38"/>
    <w:rsid w:val="00BC00EA"/>
    <w:rsid w:val="00BC53A0"/>
    <w:rsid w:val="00BC5DCC"/>
    <w:rsid w:val="00BD7D07"/>
    <w:rsid w:val="00BE1154"/>
    <w:rsid w:val="00BE3C48"/>
    <w:rsid w:val="00BF3A80"/>
    <w:rsid w:val="00BF3D61"/>
    <w:rsid w:val="00BF75CD"/>
    <w:rsid w:val="00C04F94"/>
    <w:rsid w:val="00C1289F"/>
    <w:rsid w:val="00C20CD8"/>
    <w:rsid w:val="00C2382A"/>
    <w:rsid w:val="00C258BC"/>
    <w:rsid w:val="00C44933"/>
    <w:rsid w:val="00C45A25"/>
    <w:rsid w:val="00C504EF"/>
    <w:rsid w:val="00C566CB"/>
    <w:rsid w:val="00C61524"/>
    <w:rsid w:val="00C758AA"/>
    <w:rsid w:val="00C81A6A"/>
    <w:rsid w:val="00C84E20"/>
    <w:rsid w:val="00C94569"/>
    <w:rsid w:val="00CA3E6B"/>
    <w:rsid w:val="00CA6E9D"/>
    <w:rsid w:val="00CD1084"/>
    <w:rsid w:val="00CD7763"/>
    <w:rsid w:val="00CE3FDA"/>
    <w:rsid w:val="00CE730F"/>
    <w:rsid w:val="00D0294F"/>
    <w:rsid w:val="00D10636"/>
    <w:rsid w:val="00D21637"/>
    <w:rsid w:val="00D23BBC"/>
    <w:rsid w:val="00D30751"/>
    <w:rsid w:val="00D3138D"/>
    <w:rsid w:val="00D36588"/>
    <w:rsid w:val="00D42256"/>
    <w:rsid w:val="00D43628"/>
    <w:rsid w:val="00D51E7B"/>
    <w:rsid w:val="00D52276"/>
    <w:rsid w:val="00D56729"/>
    <w:rsid w:val="00D7124E"/>
    <w:rsid w:val="00D75141"/>
    <w:rsid w:val="00D807EF"/>
    <w:rsid w:val="00D843BA"/>
    <w:rsid w:val="00D92DF0"/>
    <w:rsid w:val="00D94D07"/>
    <w:rsid w:val="00D96FA0"/>
    <w:rsid w:val="00DA1BE8"/>
    <w:rsid w:val="00DA6554"/>
    <w:rsid w:val="00DB5D7B"/>
    <w:rsid w:val="00DC5E9D"/>
    <w:rsid w:val="00DD0823"/>
    <w:rsid w:val="00DD118B"/>
    <w:rsid w:val="00DD5973"/>
    <w:rsid w:val="00DD6025"/>
    <w:rsid w:val="00DE1911"/>
    <w:rsid w:val="00DF3E9F"/>
    <w:rsid w:val="00DF5BC1"/>
    <w:rsid w:val="00E0197B"/>
    <w:rsid w:val="00E0298A"/>
    <w:rsid w:val="00E12FB6"/>
    <w:rsid w:val="00E15B38"/>
    <w:rsid w:val="00E2239F"/>
    <w:rsid w:val="00E26069"/>
    <w:rsid w:val="00E37B9D"/>
    <w:rsid w:val="00E41244"/>
    <w:rsid w:val="00E516F3"/>
    <w:rsid w:val="00E5646B"/>
    <w:rsid w:val="00E60302"/>
    <w:rsid w:val="00E60EFB"/>
    <w:rsid w:val="00E652A0"/>
    <w:rsid w:val="00E7096C"/>
    <w:rsid w:val="00E77411"/>
    <w:rsid w:val="00E80937"/>
    <w:rsid w:val="00E82130"/>
    <w:rsid w:val="00E8481F"/>
    <w:rsid w:val="00E85F98"/>
    <w:rsid w:val="00E8758E"/>
    <w:rsid w:val="00E912CB"/>
    <w:rsid w:val="00EA6F27"/>
    <w:rsid w:val="00EB0EBA"/>
    <w:rsid w:val="00EB2684"/>
    <w:rsid w:val="00EC6F99"/>
    <w:rsid w:val="00ED5787"/>
    <w:rsid w:val="00EF6F21"/>
    <w:rsid w:val="00EF7DBC"/>
    <w:rsid w:val="00F30309"/>
    <w:rsid w:val="00F34B4B"/>
    <w:rsid w:val="00F35619"/>
    <w:rsid w:val="00F36175"/>
    <w:rsid w:val="00F5467F"/>
    <w:rsid w:val="00F56EE3"/>
    <w:rsid w:val="00F57FAC"/>
    <w:rsid w:val="00F63692"/>
    <w:rsid w:val="00F8123B"/>
    <w:rsid w:val="00F83A54"/>
    <w:rsid w:val="00F87118"/>
    <w:rsid w:val="00FB199B"/>
    <w:rsid w:val="00FB2E35"/>
    <w:rsid w:val="00FE20B8"/>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8040DA"/>
    <w:rPr>
      <w:color w:val="808080"/>
      <w:bdr w:space="0" w:sz="0" w:color="auto" w:val="none"/>
      <w:shd w:fill="auto" w:color="auto" w:val="clear"/>
    </w:rPr>
  </w:style>
  <w:style w:customStyle="true" w:styleId="eSPISCCParagraphDefaultFont" w:type="character">
    <w:name w:val="eSPIS_CC_Paragraph Default Font"/>
    <w:basedOn w:val="Zadanifontodlomka"/>
    <w:rsid w:val="008040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40DA"/>
    <w:rPr>
      <w:bdr w:space="0" w:sz="0" w:color="auto" w:val="none"/>
      <w:shd w:fill="FFFFCC" w:color="auto" w:val="clear"/>
      <w:lang w:val="hr-HR"/>
    </w:rPr>
  </w:style>
  <w:style w:customStyle="true" w:styleId="PozadinaSvijetloCrvena" w:type="character">
    <w:name w:val="Pozadina_SvijetloCrvena"/>
    <w:basedOn w:val="eSPISCCParagraphDefaultFont"/>
    <w:rsid w:val="008040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40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8040DA"/>
    <w:rPr>
      <w:color w:val="808080"/>
      <w:bdr w:color="auto" w:space="0" w:sz="0" w:val="none"/>
      <w:shd w:color="auto" w:fill="auto" w:val="clear"/>
    </w:rPr>
  </w:style>
  <w:style w:customStyle="1" w:styleId="eSPISCCParagraphDefaultFont" w:type="character">
    <w:name w:val="eSPIS_CC_Paragraph Default Font"/>
    <w:basedOn w:val="Zadanifontodlomka"/>
    <w:rsid w:val="008040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40DA"/>
    <w:rPr>
      <w:bdr w:color="auto" w:space="0" w:sz="0" w:val="none"/>
      <w:shd w:color="auto" w:fill="FFFFCC" w:val="clear"/>
      <w:lang w:val="hr-HR"/>
    </w:rPr>
  </w:style>
  <w:style w:customStyle="1" w:styleId="PozadinaSvijetloCrvena" w:type="character">
    <w:name w:val="Pozadina_SvijetloCrvena"/>
    <w:basedOn w:val="eSPISCCParagraphDefaultFont"/>
    <w:rsid w:val="008040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40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3166994">
      <w:bodyDiv w:val="true"/>
      <w:marLeft w:val="0"/>
      <w:marRight w:val="0"/>
      <w:marTop w:val="0"/>
      <w:marBottom w:val="0"/>
      <w:divBdr>
        <w:top w:space="0" w:sz="0" w:color="auto" w:val="none"/>
        <w:left w:space="0" w:sz="0" w:color="auto" w:val="none"/>
        <w:bottom w:space="0" w:sz="0" w:color="auto" w:val="none"/>
        <w:right w:space="0" w:sz="0" w:color="auto" w:val="none"/>
      </w:divBdr>
    </w:div>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2018.</izvorni_sadrzaj>
    <derivirana_varijabla naziv="DomainObject.Predmet.DatumOsnivanja_1">2.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Stž-4/2018</izvorni_sadrzaj>
    <derivirana_varijabla naziv="DomainObject.Predmet.OznakaBroj_1">Stž-4/2018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SIERRA CHARTER društvo s ograničenom odgovornošću za turizam i usluge</izvorni_sadrzaj>
    <derivirana_varijabla naziv="DomainObject.Predmet.ProtustrankaFormated_1">  SIERRA CHARTER društvo s ograničenom odgovornošću za turizam i usluge</derivirana_varijabla>
  </DomainObject.Predmet.ProtustrankaFormated>
  <DomainObject.Predmet.ProtustrankaFormatedOIB>
    <izvorni_sadrzaj>  SIERRA CHARTER društvo s ograničenom odgovornošću za turizam i usluge, OIB 12784560511</izvorni_sadrzaj>
    <derivirana_varijabla naziv="DomainObject.Predmet.ProtustrankaFormatedOIB_1">  SIERRA CHARTER društvo s ograničenom odgovornošću za turizam i usluge, OIB 12784560511</derivirana_varijabla>
  </DomainObject.Predmet.ProtustrankaFormatedOIB>
  <DomainObject.Predmet.ProtustrankaFormatedWithAdress>
    <izvorni_sadrzaj> SIERRA CHARTER društvo s ograničenom odgovornošću za turizam i usluge, Dubrovačka 21A , 22202 Primošten</izvorni_sadrzaj>
    <derivirana_varijabla naziv="DomainObject.Predmet.ProtustrankaFormatedWithAdress_1"> SIERRA CHARTER društvo s ograničenom odgovornošću za turizam i usluge, Dubrovačka 21A , 22202 Primošten</derivirana_varijabla>
  </DomainObject.Predmet.ProtustrankaFormatedWithAdress>
  <DomainObject.Predmet.ProtustrankaFormatedWithAdressOIB>
    <izvorni_sadrzaj> SIERRA CHARTER društvo s ograničenom odgovornošću za turizam i usluge, OIB 12784560511, Dubrovačka 21A , 22202 Primošten</izvorni_sadrzaj>
    <derivirana_varijabla naziv="DomainObject.Predmet.ProtustrankaFormatedWithAdressOIB_1"> SIERRA CHARTER društvo s ograničenom odgovornošću za turizam i usluge, OIB 12784560511, Dubrovačka 21A , 22202 Primošten</derivirana_varijabla>
  </DomainObject.Predmet.ProtustrankaFormatedWithAdressOIB>
  <DomainObject.Predmet.ProtustrankaWithAdress>
    <izvorni_sadrzaj>SIERRA CHARTER društvo s ograničenom odgovornošću za turizam i usluge Dubrovačka 21A , 22202 Primošten</izvorni_sadrzaj>
    <derivirana_varijabla naziv="DomainObject.Predmet.ProtustrankaWithAdress_1">SIERRA CHARTER društvo s ograničenom odgovornošću za turizam i usluge Dubrovačka 21A , 22202 Primošten</derivirana_varijabla>
  </DomainObject.Predmet.ProtustrankaWithAdress>
  <DomainObject.Predmet.ProtustrankaWithAdressOIB>
    <izvorni_sadrzaj>SIERRA CHARTER društvo s ograničenom odgovornošću za turizam i usluge, OIB 12784560511, Dubrovačka 21A , 22202 Primošten</izvorni_sadrzaj>
    <derivirana_varijabla naziv="DomainObject.Predmet.ProtustrankaWithAdressOIB_1">SIERRA CHARTER društvo s ograničenom odgovornošću za turizam i usluge, OIB 12784560511, Dubrovačka 21A , 22202 Primošten</derivirana_varijabla>
  </DomainObject.Predmet.ProtustrankaWithAdressOIB>
  <DomainObject.Predmet.ProtustrankaNazivFormated>
    <izvorni_sadrzaj>SIERRA CHARTER društvo s ograničenom odgovornošću za turizam i usluge</izvorni_sadrzaj>
    <derivirana_varijabla naziv="DomainObject.Predmet.ProtustrankaNazivFormated_1">SIERRA CHARTER društvo s ograničenom odgovornošću za turizam i usluge</derivirana_varijabla>
  </DomainObject.Predmet.ProtustrankaNazivFormated>
  <DomainObject.Predmet.ProtustrankaNazivFormatedOIB>
    <izvorni_sadrzaj>SIERRA CHARTER društvo s ograničenom odgovornošću za turizam i usluge, OIB 12784560511</izvorni_sadrzaj>
    <derivirana_varijabla naziv="DomainObject.Predmet.ProtustrankaNazivFormatedOIB_1">SIERRA CHARTER društvo s ograničenom odgovornošću za turizam i usluge, OIB 12784560511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SIERRA CHARTER društvo s ograničenom odgovornošću za turizam i usluge</item>
    </izvorni_sadrzaj>
    <derivirana_varijabla naziv="DomainObject.Predmet.ProtuStrankaListFormated_1">
      <item>SIERRA CHARTER društvo s ograničenom odgovornošću za turizam i usluge</item>
    </derivirana_varijabla>
  </DomainObject.Predmet.ProtuStrankaListFormated>
  <DomainObject.Predmet.ProtuStrankaListFormatedOIB>
    <izvorni_sadrzaj>
      <item>SIERRA CHARTER društvo s ograničenom odgovornošću za turizam i usluge, OIB 12784560511</item>
    </izvorni_sadrzaj>
    <derivirana_varijabla naziv="DomainObject.Predmet.ProtuStrankaListFormatedOIB_1">
      <item>SIERRA CHARTER društvo s ograničenom odgovornošću za turizam i usluge, OIB 12784560511</item>
    </derivirana_varijabla>
  </DomainObject.Predmet.ProtuStrankaListFormatedOIB>
  <DomainObject.Predmet.ProtuStrankaListFormatedWithAdress>
    <izvorni_sadrzaj>
      <item>SIERRA CHARTER društvo s ograničenom odgovornošću za turizam i usluge, Dubrovačka 21A , 22202 Primošten</item>
    </izvorni_sadrzaj>
    <derivirana_varijabla naziv="DomainObject.Predmet.ProtuStrankaListFormatedWithAdress_1">
      <item>SIERRA CHARTER društvo s ograničenom odgovornošću za turizam i usluge, Dubrovačka 21A , 22202 Primošten</item>
    </derivirana_varijabla>
  </DomainObject.Predmet.ProtuStrankaListFormatedWithAdress>
  <DomainObject.Predmet.ProtuStrankaListFormatedWithAdressOIB>
    <izvorni_sadrzaj>
      <item>SIERRA CHARTER društvo s ograničenom odgovornošću za turizam i usluge, OIB 12784560511, Dubrovačka 21A , 22202 Primošten</item>
    </izvorni_sadrzaj>
    <derivirana_varijabla naziv="DomainObject.Predmet.ProtuStrankaListFormatedWithAdressOIB_1">
      <item>SIERRA CHARTER društvo s ograničenom odgovornošću za turizam i usluge, OIB 12784560511, Dubrovačka 21A , 22202 Primošten</item>
    </derivirana_varijabla>
  </DomainObject.Predmet.ProtuStrankaListFormatedWithAdressOIB>
  <DomainObject.Predmet.ProtuStrankaListNazivFormated>
    <izvorni_sadrzaj>
      <item>SIERRA CHARTER društvo s ograničenom odgovornošću za turizam i usluge</item>
    </izvorni_sadrzaj>
    <derivirana_varijabla naziv="DomainObject.Predmet.ProtuStrankaListNazivFormated_1">
      <item>SIERRA CHARTER društvo s ograničenom odgovornošću za turizam i usluge</item>
    </derivirana_varijabla>
  </DomainObject.Predmet.ProtuStrankaListNazivFormated>
  <DomainObject.Predmet.ProtuStrankaListNazivFormatedOIB>
    <izvorni_sadrzaj>
      <item>SIERRA CHARTER društvo s ograničenom odgovornošću za turizam i usluge, OIB 12784560511</item>
    </izvorni_sadrzaj>
    <derivirana_varijabla naziv="DomainObject.Predmet.ProtuStrankaListNazivFormatedOIB_1">
      <item>SIERRA CHARTER društvo s ograničenom odgovornošću za turizam i usluge, OIB 12784560511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SIERRA CHARTER društvo s ograničenom odgovornošću za turizam i usluge</izvorni_sadrzaj>
    <derivirana_varijabla naziv="DomainObject.Predmet.ProtustrankaIDrugi_1">SIERRA CHARTER društvo s ograničenom odgovornošću za turizam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SIERRA CHARTER društvo s ograničenom odgovornošću za turizam i usluge, OIB 12784560511, Dubrovačka 21A , 22202 Primošten</izvorni_sadrzaj>
    <derivirana_varijabla naziv="DomainObject.Predmet.ProtustrankaIDrugiAdressOIB_1">SIERRA CHARTER društvo s ograničenom odgovornošću za turizam i usluge, OIB 12784560511, Dubrovačka 21A , 22202 Primošten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SIERRA CHARTER društvo s ograničenom odgovornošću za turizam i usluge</item>
      <item>FINA - Podružnica Šibenik</item>
    </izvorni_sadrzaj>
    <derivirana_varijabla naziv="DomainObject.Predmet.SudioniciListNaziv_1">
      <item>SIERRA CHARTER društvo s ograničenom odgovornošću za turizam i usluge</item>
      <item>FINA - Podružnica Šibenik</item>
    </derivirana_varijabla>
  </DomainObject.Predmet.SudioniciListNaziv>
  <DomainObject.Predmet.SudioniciListAdressOIB>
    <izvorni_sadrzaj>
      <item>SIERRA CHARTER društvo s ograničenom odgovornošću za turizam i usluge, OIB 12784560511, Dubrovačka 21A ,22202 Primošten</item>
      <item>FINA - Podružnica Šibenik, OIB 85821130368, Perivoj L. Marune 1,22000 Šibenik</item>
    </izvorni_sadrzaj>
    <derivirana_varijabla naziv="DomainObject.Predmet.SudioniciListAdressOIB_1">
      <item>SIERRA CHARTER društvo s ograničenom odgovornošću za turizam i usluge, OIB 12784560511, Dubrovačka 21A ,22202 Primošten</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12784560511</item>
      <item>, OIB 85821130368</item>
    </izvorni_sadrzaj>
    <derivirana_varijabla naziv="DomainObject.Predmet.SudioniciListNazivOIB_1">
      <item>, OIB 12784560511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St-125/2018</izvorni_sadrzaj>
    <derivirana_varijabla naziv="DomainObject.Predmet.OznakaNizestupanjskogPredmeta_1">St-125/2018</derivirana_varijabla>
  </DomainObject.Predmet.OznakaNizestupanjskogPredmeta>
  <DomainObject.Predmet.NazivNizestupanjskogSuda>
    <izvorni_sadrzaj>Trgovački sud u Zadru</izvorni_sadrzaj>
    <derivirana_varijabla naziv="DomainObject.Predmet.NazivNizestupanjskogSuda_1">Trgovački sud u Zadru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45B968-B426-401E-A332-4E4B711EBF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1100</properties:Words>
  <properties:Characters>5874</properties:Characters>
  <properties:Lines>112</properties:Lines>
  <properties:Paragraphs>27</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2018-10-23T03:54:00Z</dcterms:created>
  <dc:creator>Administrator</dc:creator>
  <cp:lastModifiedBy>Merlina Klišmanić</cp:lastModifiedBy>
  <cp:lastPrinted>2018-10-25T10:37:00Z</cp:lastPrinted>
  <dcterms:modified xmlns:xsi="http://www.w3.org/2001/XMLSchema-instance" xsi:type="dcterms:W3CDTF">2018-10-25T11:22:00Z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potvrđeno prvostupanjsko rješenje (Stž 4-2018 odbija se žalba.docx)</vt:lpwstr>
  </prop:property>
  <prop:property name="CC_coloring" pid="4" fmtid="{D5CDD505-2E9C-101B-9397-08002B2CF9AE}">
    <vt:bool>false</vt:bool>
  </prop:property>
  <prop:property name="BrojStranica" pid="5" fmtid="{D5CDD505-2E9C-101B-9397-08002B2CF9AE}">
    <vt:i4>3</vt:i4>
  </prop:property>
</prop:Properties>
</file>