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ba75" w14:paraId="493ba75" w:rsidRDefault="0021058B" w:rsidP="0021058B" w:rsidR="0021058B">
      <w:pPr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OBRAZAC  20.</w:t>
      </w:r>
    </w:p>
    <w:p w:rsidRDefault="0021058B" w:rsidP="0021058B" w:rsidR="0021058B"/>
    <w:p w:rsidRDefault="0021058B" w:rsidP="0021058B" w:rsidR="0021058B"/>
    <w:p w:rsidRDefault="0021058B" w:rsidP="0021058B" w:rsidR="0021058B"/>
    <w:p w:rsidRDefault="0021058B" w:rsidP="00B275C1" w:rsidR="0021058B">
      <w:pPr>
        <w:jc w:val="center"/>
      </w:pPr>
    </w:p>
    <w:p w:rsidRDefault="0021058B" w:rsidP="00B275C1" w:rsidR="0021058B">
      <w:pPr>
        <w:jc w:val="center"/>
      </w:pPr>
      <w:r>
        <w:t>IZVJEŠĆE  STEČAJNOG  UPRAVITELJA</w:t>
      </w:r>
    </w:p>
    <w:p w:rsidRDefault="0021058B" w:rsidP="00B275C1" w:rsidR="0021058B">
      <w:pPr>
        <w:jc w:val="center"/>
      </w:pPr>
      <w:r>
        <w:t>O  TIJEKU  STEČAJNOG  POSTUPKA  I  O  STANJU  STEČAJNE  MASE</w:t>
      </w:r>
    </w:p>
    <w:p w:rsidRDefault="0021058B" w:rsidP="00B275C1" w:rsidR="0021058B">
      <w:pPr>
        <w:jc w:val="center"/>
      </w:pPr>
    </w:p>
    <w:p w:rsidRDefault="0021058B" w:rsidP="0021058B" w:rsidR="0021058B"/>
    <w:p w:rsidRDefault="0021058B" w:rsidP="0021058B" w:rsidR="0021058B"/>
    <w:p w:rsidRDefault="0021058B" w:rsidP="0021058B" w:rsidR="0021058B"/>
    <w:p w:rsidRDefault="0021058B" w:rsidP="0021058B" w:rsidR="0021058B">
      <w:r>
        <w:t xml:space="preserve">NADLEŽNI  TRGOVAČKI  SUD:  Trgovački sud u Zagrebu, Zagreb, </w:t>
      </w:r>
      <w:proofErr w:type="spellStart"/>
      <w:r>
        <w:t>Amruševa</w:t>
      </w:r>
      <w:proofErr w:type="spellEnd"/>
      <w:r>
        <w:t xml:space="preserve"> 2/II</w:t>
      </w:r>
    </w:p>
    <w:p w:rsidRDefault="0021058B" w:rsidP="0021058B" w:rsidR="0021058B">
      <w:r>
        <w:t>POSLOVNI  BROJ: 72. St-1706/2013</w:t>
      </w:r>
    </w:p>
    <w:p w:rsidRDefault="0021058B" w:rsidP="0021058B" w:rsidR="0021058B">
      <w:r>
        <w:t xml:space="preserve">DUŽNIK:  VRANČIĆ  RENATO </w:t>
      </w:r>
      <w:proofErr w:type="spellStart"/>
      <w:r>
        <w:t>vl</w:t>
      </w:r>
      <w:proofErr w:type="spellEnd"/>
      <w:r>
        <w:t>.  PIRAMIDA  RV Obrt za zidarsko-</w:t>
      </w:r>
      <w:proofErr w:type="spellStart"/>
      <w:r>
        <w:t>fasadersku</w:t>
      </w:r>
      <w:proofErr w:type="spellEnd"/>
      <w:r>
        <w:t xml:space="preserve"> djelatnost, Samobor, </w:t>
      </w:r>
      <w:proofErr w:type="spellStart"/>
      <w:r>
        <w:t>Medsave</w:t>
      </w:r>
      <w:proofErr w:type="spellEnd"/>
      <w:r>
        <w:t xml:space="preserve"> 28, OIB:35602308622</w:t>
      </w:r>
    </w:p>
    <w:p w:rsidRDefault="0021058B" w:rsidP="0021058B" w:rsidR="0021058B"/>
    <w:p w:rsidRDefault="0021058B" w:rsidP="0021058B" w:rsidR="0021058B"/>
    <w:p w:rsidRDefault="0021058B" w:rsidP="0021058B" w:rsidR="0021058B"/>
    <w:p w:rsidRDefault="0021058B" w:rsidP="0021058B" w:rsidR="0021058B"/>
    <w:p w:rsidRDefault="0021058B" w:rsidP="0021058B" w:rsidR="0021058B"/>
    <w:p w:rsidRDefault="0021058B" w:rsidP="0021058B" w:rsidR="0021058B"/>
    <w:p w:rsidRDefault="0021058B" w:rsidP="0021058B" w:rsidR="0021058B"/>
    <w:p w:rsidRDefault="0021058B" w:rsidP="0021058B" w:rsidR="0021058B">
      <w:r>
        <w:t xml:space="preserve">      </w:t>
      </w:r>
    </w:p>
    <w:p w:rsidRDefault="00B275C1" w:rsidP="0021058B" w:rsidR="0021058B">
      <w:r>
        <w:t>U Ivancu,  04. 04. 2018</w:t>
      </w:r>
      <w:r w:rsidR="0021058B">
        <w:t xml:space="preserve">. godine.     </w:t>
      </w:r>
    </w:p>
    <w:p w:rsidRDefault="0021058B" w:rsidP="0021058B" w:rsidR="0021058B"/>
    <w:p w:rsidRDefault="0021058B" w:rsidP="0021058B" w:rsidR="0021058B"/>
    <w:p w:rsidRDefault="0021058B" w:rsidP="0021058B" w:rsidR="0021058B">
      <w:r>
        <w:t xml:space="preserve"> </w:t>
      </w:r>
    </w:p>
    <w:p w:rsidRDefault="0021058B" w:rsidP="0021058B" w:rsidR="0021058B"/>
    <w:p w:rsidRDefault="0021058B" w:rsidP="0021058B" w:rsidR="0021058B">
      <w:r>
        <w:lastRenderedPageBreak/>
        <w:t>I)</w:t>
      </w:r>
    </w:p>
    <w:p w:rsidRDefault="0021058B" w:rsidP="0021058B" w:rsidR="0021058B">
      <w:r>
        <w:t>U skladu s obvezama iz članka 89. st. 2. Stečajnog zakona, podnosim ovo izvješće o tijeku stečajnog postupka odnosno o rad</w:t>
      </w:r>
      <w:r w:rsidR="00B275C1">
        <w:t>njama koje su do sada poduzete.</w:t>
      </w:r>
    </w:p>
    <w:p w:rsidRDefault="00B275C1" w:rsidP="0021058B" w:rsidR="00B275C1">
      <w:r>
        <w:t>II)</w:t>
      </w:r>
    </w:p>
    <w:p w:rsidRDefault="00B275C1" w:rsidP="0021058B" w:rsidR="00B275C1">
      <w:r>
        <w:t>Dana 07.12.2017.g. održana je skupština vjerovnika n</w:t>
      </w:r>
      <w:r w:rsidR="006F3297">
        <w:t>a kojoj su vjerovnici prihvatili moja izvješća</w:t>
      </w:r>
      <w:r>
        <w:t xml:space="preserve"> te mi naložili izradu stečajnog plana u roku od 45 dana, a sve radi završetka ovog stečajnog postupka.</w:t>
      </w:r>
    </w:p>
    <w:p w:rsidRDefault="00B275C1" w:rsidP="0021058B" w:rsidR="00B275C1">
      <w:r>
        <w:t xml:space="preserve">U određenom </w:t>
      </w:r>
      <w:r w:rsidR="006F3297">
        <w:t xml:space="preserve">mi </w:t>
      </w:r>
      <w:r>
        <w:t>roku izradio sam stečajni plan sa pripadajućim prilozima te ga dostavio stečajnom sudu.</w:t>
      </w:r>
    </w:p>
    <w:p w:rsidRDefault="00B275C1" w:rsidP="0021058B" w:rsidR="00B275C1">
      <w:r>
        <w:t xml:space="preserve">Isti stečajni plan dostavio sam i punomoćniku jedinog vjerovnika, RH, Ministarstvo financija, ŽDO Velika Gorica, </w:t>
      </w:r>
      <w:r w:rsidR="006F3297">
        <w:t xml:space="preserve">te istog razmotrio sa dužnikom </w:t>
      </w:r>
      <w:proofErr w:type="spellStart"/>
      <w:r w:rsidR="006F3297">
        <w:t>pojedincom</w:t>
      </w:r>
      <w:proofErr w:type="spellEnd"/>
      <w:r w:rsidR="006F3297">
        <w:t xml:space="preserve">, </w:t>
      </w:r>
      <w:r>
        <w:t xml:space="preserve">sve radi </w:t>
      </w:r>
      <w:proofErr w:type="spellStart"/>
      <w:r>
        <w:t>usaglašavanja</w:t>
      </w:r>
      <w:proofErr w:type="spellEnd"/>
      <w:r>
        <w:t xml:space="preserve"> stavova kako bi se stečajni plan mogao u cijelosti uskladiti i kasnije prihvatiti.</w:t>
      </w:r>
    </w:p>
    <w:p w:rsidRDefault="0021058B" w:rsidP="0021058B" w:rsidR="0021058B">
      <w:r>
        <w:t xml:space="preserve"> II)</w:t>
      </w:r>
    </w:p>
    <w:p w:rsidRDefault="0021058B" w:rsidP="0021058B" w:rsidR="0021058B">
      <w:r>
        <w:t xml:space="preserve">Stečajni dužnik obavlja vrlo specifičnu djelatnost </w:t>
      </w:r>
      <w:proofErr w:type="spellStart"/>
      <w:r>
        <w:t>skelarenja</w:t>
      </w:r>
      <w:proofErr w:type="spellEnd"/>
      <w:r>
        <w:t xml:space="preserve"> na rijeci Savi gdje je suvlasnik skele sa još četvoricom suvlasnika a svi zajedno imaju sklopljen ugovor o koncesiji za obavljanje te d</w:t>
      </w:r>
      <w:r w:rsidR="006F3297">
        <w:t xml:space="preserve">jelatnosti sa gradom Samoborom. </w:t>
      </w:r>
      <w:r>
        <w:t>Tako svatko od njih obavlja tu djelatnost jedan tjedan, sedam dana neprekidno, pa stečajni dužnik obavlja tu djelatnost svaki peti tjedan.</w:t>
      </w:r>
    </w:p>
    <w:p w:rsidRDefault="0021058B" w:rsidP="0021058B" w:rsidR="0021058B">
      <w:r>
        <w:t xml:space="preserve">Radi smanjivanja obveza koje nastaju u ovom stečajnom postupku, dogovorio sam s dužnikom </w:t>
      </w:r>
      <w:proofErr w:type="spellStart"/>
      <w:r>
        <w:t>pojedincom</w:t>
      </w:r>
      <w:proofErr w:type="spellEnd"/>
      <w:r>
        <w:t xml:space="preserve"> da on o svojem osobnom trošku angažira knjigovodstvo koje bi obavljalo potrebne poslove u ovom stečajnom postupku a s kojim bi ja onda dogovarao sve potrebne poslove što je on i učinio te knjigovodstveni dio poslova u ovom stečajnom postupku odrađujem sa knjigovodstvenim biroom iz Samobora a troškove snosi pojedinac osobno.</w:t>
      </w:r>
    </w:p>
    <w:p w:rsidRDefault="0021058B" w:rsidP="0021058B" w:rsidR="0021058B">
      <w:r>
        <w:t xml:space="preserve">Zbog toga je potrebno da najmanje jednom a ponekad i dva puta mjesečno obiđem navedeni biro i dužnika pojedinca osobno radi potpisivanja i predaje virmana za uplate zakonskih obveza koje terete dužnika pojedinca mjesečno za poreze i doprinose te radi preuzimanja </w:t>
      </w:r>
      <w:r w:rsidR="006F3297">
        <w:t xml:space="preserve">i uplate utrška koji svaki šesti </w:t>
      </w:r>
      <w:r>
        <w:t xml:space="preserve">tjedan dužnik pojedinac ostvari u djelatnosti </w:t>
      </w:r>
      <w:proofErr w:type="spellStart"/>
      <w:r>
        <w:t>skelarenja</w:t>
      </w:r>
      <w:proofErr w:type="spellEnd"/>
      <w:r>
        <w:t>.</w:t>
      </w:r>
    </w:p>
    <w:p w:rsidRDefault="00E67B28" w:rsidP="0021058B" w:rsidR="0021058B">
      <w:r>
        <w:t>Dana 08.01.2018</w:t>
      </w:r>
      <w:r w:rsidR="0021058B">
        <w:t xml:space="preserve">.g. bio sam u Samoboru i sastao se s dužnikom </w:t>
      </w:r>
      <w:proofErr w:type="spellStart"/>
      <w:r w:rsidR="0021058B">
        <w:t>pojedincom</w:t>
      </w:r>
      <w:proofErr w:type="spellEnd"/>
      <w:r w:rsidR="0021058B">
        <w:t xml:space="preserve"> radi primopredaje utrška za rad na skeli i polaganja istog na Samoborsku banku. Iz položenog utrška odmah sam uplatio pripadajuće doprinose koji mjesečno terete stečajnog dužnika pojedinca. </w:t>
      </w:r>
    </w:p>
    <w:p w:rsidRDefault="00E67B28" w:rsidP="0021058B" w:rsidR="0021058B">
      <w:r>
        <w:t>Dana 19.01.2018</w:t>
      </w:r>
      <w:r w:rsidR="0021058B">
        <w:t>.g. bio sam u Samoboru radi potpisivanja JOPP obrazaca i njihove predaje na Poreznu upravu, Ispostava Samobor</w:t>
      </w:r>
      <w:r w:rsidR="006F3297">
        <w:t>, te radi raz</w:t>
      </w:r>
      <w:r>
        <w:t xml:space="preserve">govora sa dužnikom </w:t>
      </w:r>
      <w:proofErr w:type="spellStart"/>
      <w:r>
        <w:t>pojedincom</w:t>
      </w:r>
      <w:proofErr w:type="spellEnd"/>
      <w:r>
        <w:t xml:space="preserve"> </w:t>
      </w:r>
      <w:r w:rsidR="006F3297">
        <w:t>oko prijedloga stečajnog plana, te</w:t>
      </w:r>
      <w:r>
        <w:t xml:space="preserve"> njegovih obveza radi prihvaćanja i provođenja stečajnog p</w:t>
      </w:r>
      <w:r w:rsidR="006F3297">
        <w:t xml:space="preserve">lana kojeg sam morao </w:t>
      </w:r>
      <w:r>
        <w:t>predati na Sud</w:t>
      </w:r>
      <w:r w:rsidR="0021058B">
        <w:t>.</w:t>
      </w:r>
    </w:p>
    <w:p w:rsidRDefault="00E67B28" w:rsidP="0021058B" w:rsidR="0021058B">
      <w:r>
        <w:t>Dana 24.02.2018</w:t>
      </w:r>
      <w:r w:rsidR="0021058B">
        <w:t xml:space="preserve">.g. bio sam u Samoboru i sastao se s dužnikom </w:t>
      </w:r>
      <w:proofErr w:type="spellStart"/>
      <w:r w:rsidR="0021058B">
        <w:t>pojedincom</w:t>
      </w:r>
      <w:proofErr w:type="spellEnd"/>
      <w:r w:rsidR="0021058B">
        <w:t xml:space="preserve"> radi primopredaje utrška za rad na skeli</w:t>
      </w:r>
      <w:r>
        <w:t xml:space="preserve"> te radi predaje u knjigovodstvo cjelokupne dokumentacije za izradu godišnje porezne prijave</w:t>
      </w:r>
      <w:r w:rsidR="0021058B">
        <w:t xml:space="preserve">.  </w:t>
      </w:r>
    </w:p>
    <w:p w:rsidRDefault="00E67B28" w:rsidP="0021058B" w:rsidR="00E67B28">
      <w:r>
        <w:t>Dana 27.02.2018.g. bio sam u Samoboru radi preuzimanja, potpisivanja i predaja godišnje porezne prijave u Poreznu upravu, Ispostava Samobor te uplate pripadajućim poreza i doprinosa.</w:t>
      </w:r>
    </w:p>
    <w:p w:rsidRDefault="00E67B28" w:rsidP="0021058B" w:rsidR="0021058B">
      <w:r>
        <w:lastRenderedPageBreak/>
        <w:t>Dana 30.03</w:t>
      </w:r>
      <w:r w:rsidR="0021058B">
        <w:t xml:space="preserve">.2017.g. </w:t>
      </w:r>
      <w:r>
        <w:t>bio sam u Samoboru, preuzeo sam</w:t>
      </w:r>
      <w:r w:rsidR="007E57C2">
        <w:t xml:space="preserve"> u knjigovodstvu virmane za uplatu, potpisao i </w:t>
      </w:r>
      <w:proofErr w:type="spellStart"/>
      <w:r w:rsidR="007E57C2">
        <w:t>poštambiljao</w:t>
      </w:r>
      <w:proofErr w:type="spellEnd"/>
      <w:r w:rsidR="007E57C2">
        <w:t xml:space="preserve"> JOP obrasce, uplatio</w:t>
      </w:r>
      <w:r w:rsidR="0021058B">
        <w:t xml:space="preserve"> zakonske obveze</w:t>
      </w:r>
      <w:r w:rsidR="007E57C2">
        <w:t xml:space="preserve"> u banci.</w:t>
      </w:r>
    </w:p>
    <w:p w:rsidRDefault="0021058B" w:rsidP="0021058B" w:rsidR="0021058B">
      <w:r>
        <w:t xml:space="preserve">Sve navedeno vrijeme imao sam desetak telefonskih kontakata sa dužnikom </w:t>
      </w:r>
      <w:proofErr w:type="spellStart"/>
      <w:r>
        <w:t>pojedincom</w:t>
      </w:r>
      <w:proofErr w:type="spellEnd"/>
      <w:r>
        <w:t xml:space="preserve"> oko dogovora za normalno funkcioniranje djelatn</w:t>
      </w:r>
      <w:r w:rsidR="007E57C2">
        <w:t>osti u ovom stečajnom postupku.</w:t>
      </w:r>
    </w:p>
    <w:p w:rsidRDefault="007E57C2" w:rsidP="0021058B" w:rsidR="0021058B">
      <w:r>
        <w:t xml:space="preserve"> III</w:t>
      </w:r>
      <w:r w:rsidR="0021058B">
        <w:t>)</w:t>
      </w:r>
    </w:p>
    <w:p w:rsidRDefault="0021058B" w:rsidP="0021058B" w:rsidR="0021058B">
      <w:r>
        <w:t>Posebno napominjem da si do sada u ovom stečajnom postupku nisam isplatio niti jednu kunu troškova s obzirom da pristigli novac koristim isključivo za plaćanje obveza po osnovu doprinosa i poreza za rad dužnika pojedinca, pa sve troškove snosim iz osobnih sredstava.</w:t>
      </w:r>
    </w:p>
    <w:p w:rsidRDefault="0021058B" w:rsidP="0021058B" w:rsidR="0021058B">
      <w:r>
        <w:t>Zbog toga molim stečajnog suca da mi odobri isplatu dosadašnjih troškova nastalih u ovom stečajnom postupku, u skladu s predloženim predračunom koji je u spisu, a ja ću si iste isplaćivati prema mogućnostima i sredstvima koja ću za to imati slobodna na žiro računu.</w:t>
      </w:r>
    </w:p>
    <w:p w:rsidRDefault="0021058B" w:rsidP="0021058B" w:rsidR="0021058B">
      <w:r>
        <w:t>Stanje na žiro računu na dan sast</w:t>
      </w:r>
      <w:r w:rsidR="007E57C2">
        <w:t>avljanja ovog izvješća iznosi 7.334,83 kune</w:t>
      </w:r>
      <w:r>
        <w:t xml:space="preserve"> a do ovog trenutka su poplaćane sve zakonske obveze koje terete poslovanje stečajnog dužnika pojedinca.</w:t>
      </w:r>
    </w:p>
    <w:p w:rsidRDefault="0021058B" w:rsidP="0021058B" w:rsidR="0021058B">
      <w:r>
        <w:t xml:space="preserve"> </w:t>
      </w:r>
      <w:r w:rsidR="007E57C2">
        <w:t>I</w:t>
      </w:r>
      <w:r>
        <w:t>V)</w:t>
      </w:r>
    </w:p>
    <w:p w:rsidRDefault="0021058B" w:rsidP="0021058B" w:rsidR="0021058B">
      <w:r>
        <w:t>U daljnjem tijeku stečajnog postupka održavat ću navedeno poslovanje stečajnog dužnika u skladu sa zakonskim obvezama, sve do daljnjih odluka vjerovnika u ovom stečajnom postupku.</w:t>
      </w:r>
    </w:p>
    <w:p w:rsidRDefault="007E57C2" w:rsidP="007E57C2" w:rsidR="007E57C2">
      <w:r>
        <w:t xml:space="preserve">Na kraju, predlažem stečajnom sucu da </w:t>
      </w:r>
      <w:r w:rsidR="006F3297">
        <w:t xml:space="preserve">pozove jedinog vjerovnika i dužnika pojedinca da se očituju o predloženom stečajnom planu, da nakon toga isti izloži u pisarnici Suda sa eventualno dostavljenim očitovanjima, te predlažem da nakon navedenog </w:t>
      </w:r>
      <w:r>
        <w:t>zakaže ročište za sjednicu Skupštine vjerovnika na kojem će se raspravljati i glasovati o stečajnom planu</w:t>
      </w:r>
      <w:r w:rsidR="006F3297">
        <w:t>, sve u skladu s 318.,320. i 321. Stečajnog zakona.</w:t>
      </w:r>
    </w:p>
    <w:p w:rsidRDefault="0021058B" w:rsidP="0021058B" w:rsidR="0021058B"/>
    <w:p w:rsidRDefault="0021058B" w:rsidP="0021058B" w:rsidR="0021058B"/>
    <w:p w:rsidRDefault="0021058B" w:rsidP="0021058B" w:rsidR="0021058B"/>
    <w:p w:rsidRDefault="0021058B" w:rsidP="0021058B" w:rsidR="0021058B">
      <w:r>
        <w:t xml:space="preserve">                                                                                                            STEČAJNI  UPRAVITELJ:</w:t>
      </w:r>
    </w:p>
    <w:p w:rsidRDefault="0021058B" w:rsidP="0021058B" w:rsidR="0021058B"/>
    <w:p w:rsidRDefault="0021058B" w:rsidP="0021058B" w:rsidR="0021058B">
      <w:r>
        <w:t xml:space="preserve">                                                                                                      IVAN  HUDOLETNJAK,  </w:t>
      </w:r>
      <w:proofErr w:type="spellStart"/>
      <w:r>
        <w:t>dipl.prav</w:t>
      </w:r>
      <w:proofErr w:type="spellEnd"/>
      <w:r>
        <w:t>.</w:t>
      </w:r>
    </w:p>
    <w:p w:rsidRDefault="00D87B90" w:rsidR="00D87B90"/>
    <w:sectPr w:rsidR="00D87B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58B"/>
    <w:rsid w:val="0021058B"/>
    <w:rsid w:val="006D2231"/>
    <w:rsid w:val="006F3297"/>
    <w:rsid w:val="007E57C2"/>
    <w:rsid w:val="008D1D4E"/>
    <w:rsid w:val="00B275C1"/>
    <w:rsid w:val="00D87B90"/>
    <w:rsid w:val="00E6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D2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D2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4125</properties:Characters>
  <properties:Lines>92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2018-04-05T07:04:00Z</dcterms:created>
  <dc:creator>Ivan</dc:creator>
  <cp:lastModifiedBy>Jadranka Zelić</cp:lastModifiedBy>
  <dcterms:modified xmlns:xsi="http://www.w3.org/2001/XMLSchema-instance" xsi:type="dcterms:W3CDTF">2018-04-09T12:37:00Z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St-1706/2013-58 / Podnesak - Izvješće stečajnog upravitelja (STEČAJ Vrančić Izvješće 4.4.18.  OBRAZAC  20-  5.4.2018..docx)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