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56000" w14:paraId="cc56000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FE4565">
        <w:rPr>
          <w:b/>
          <w:bCs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495563">
        <w:rPr>
          <w:rStyle w:val="Naglaeno"/>
          <w:b w:val="false"/>
        </w:rPr>
        <w:t>1</w:t>
      </w:r>
      <w:r w:rsidR="005D738C">
        <w:rPr>
          <w:rStyle w:val="Naglaeno"/>
          <w:b w:val="false"/>
        </w:rPr>
        <w:t>7</w:t>
      </w:r>
      <w:r w:rsidR="007A5B3D">
        <w:rPr>
          <w:rStyle w:val="Naglaeno"/>
          <w:b w:val="false"/>
        </w:rPr>
        <w:t>7</w:t>
      </w:r>
      <w:r w:rsidR="00BB3D58">
        <w:rPr>
          <w:rStyle w:val="Naglaeno"/>
          <w:b w:val="false"/>
        </w:rPr>
        <w:t>/1</w:t>
      </w:r>
      <w:r w:rsidR="00290E07">
        <w:rPr>
          <w:rStyle w:val="Naglaeno"/>
          <w:b w:val="false"/>
        </w:rPr>
        <w:t>7</w:t>
      </w:r>
      <w:r w:rsidR="00BB3D58">
        <w:rPr>
          <w:rStyle w:val="Naglaeno"/>
          <w:b w:val="false"/>
        </w:rPr>
        <w:t>-</w:t>
      </w:r>
      <w:r w:rsidR="00205307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967ECE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4CDC">
        <w:t xml:space="preserve"> OIB: 85821130368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9F1473">
        <w:t xml:space="preserve">Zagreb, </w:t>
      </w:r>
      <w:r w:rsidR="00EA1A0E">
        <w:t>za provedbu</w:t>
      </w:r>
      <w:r w:rsidR="00867612">
        <w:t xml:space="preserve"> skraćenog stečajnog postupka </w:t>
      </w:r>
      <w:r w:rsidR="00525799">
        <w:t xml:space="preserve">nad dužnikom </w:t>
      </w:r>
      <w:proofErr w:type="spellStart"/>
      <w:r w:rsidR="001A15D3" w:rsidRPr="001A15D3">
        <w:t>Modesty</w:t>
      </w:r>
      <w:proofErr w:type="spellEnd"/>
      <w:r w:rsidR="001A15D3" w:rsidRPr="001A15D3">
        <w:t xml:space="preserve"> Nina d.o.o.</w:t>
      </w:r>
      <w:r w:rsidR="00BB3D58">
        <w:t xml:space="preserve">, </w:t>
      </w:r>
      <w:r w:rsidR="001A15D3" w:rsidRPr="001A15D3">
        <w:t>Zagreb</w:t>
      </w:r>
      <w:r w:rsidR="00706CE6" w:rsidRPr="00706CE6">
        <w:t xml:space="preserve">, </w:t>
      </w:r>
      <w:proofErr w:type="spellStart"/>
      <w:r w:rsidR="001A15D3" w:rsidRPr="001A15D3">
        <w:t>Gomboševa</w:t>
      </w:r>
      <w:proofErr w:type="spellEnd"/>
      <w:r w:rsidR="001A15D3" w:rsidRPr="001A15D3">
        <w:t xml:space="preserve"> ulica 6</w:t>
      </w:r>
      <w:r w:rsidR="00331402" w:rsidRPr="003848FE">
        <w:t>,</w:t>
      </w:r>
      <w:r w:rsidR="00331402">
        <w:t xml:space="preserve"> </w:t>
      </w:r>
      <w:r w:rsidR="001A15D3" w:rsidRPr="001A15D3">
        <w:t>MBS:</w:t>
      </w:r>
      <w:r w:rsidR="001A15D3">
        <w:t xml:space="preserve"> </w:t>
      </w:r>
      <w:r w:rsidR="001A15D3" w:rsidRPr="001A15D3">
        <w:t>080885697</w:t>
      </w:r>
      <w:r w:rsidR="00331402">
        <w:t xml:space="preserve">, </w:t>
      </w:r>
      <w:r w:rsidR="00706CE6">
        <w:t>OIB</w:t>
      </w:r>
      <w:r w:rsidR="00706CE6" w:rsidRPr="00706CE6">
        <w:t xml:space="preserve">: </w:t>
      </w:r>
      <w:r w:rsidR="001A15D3" w:rsidRPr="001A15D3">
        <w:t>25479425304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A4152B">
        <w:t>9</w:t>
      </w:r>
      <w:r w:rsidR="00BB3D58">
        <w:t xml:space="preserve">. </w:t>
      </w:r>
      <w:r w:rsidR="00C86E90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C86E90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638A7" w:rsidR="00224AFF">
      <w:pPr>
        <w:pStyle w:val="Odlomakpopisa"/>
        <w:numPr>
          <w:ilvl w:val="0"/>
          <w:numId w:val="3"/>
        </w:numPr>
        <w:jc w:val="both"/>
      </w:pPr>
      <w:r w:rsidRPr="00F638A7">
        <w:rPr>
          <w:bCs/>
        </w:rPr>
        <w:t xml:space="preserve">Utvrđuje se da ukupni iznos evidentiranog duga </w:t>
      </w:r>
      <w:r w:rsidR="00967ECE">
        <w:t xml:space="preserve">dužnika </w:t>
      </w:r>
      <w:proofErr w:type="spellStart"/>
      <w:r w:rsidR="001219D5" w:rsidRPr="001A15D3">
        <w:t>Modesty</w:t>
      </w:r>
      <w:proofErr w:type="spellEnd"/>
      <w:r w:rsidR="001219D5" w:rsidRPr="001A15D3">
        <w:t xml:space="preserve"> Nina d.o.o.</w:t>
      </w:r>
      <w:r w:rsidR="001219D5">
        <w:t xml:space="preserve">, </w:t>
      </w:r>
      <w:r w:rsidR="001219D5" w:rsidRPr="001A15D3">
        <w:t>Zagreb</w:t>
      </w:r>
      <w:r w:rsidR="001219D5" w:rsidRPr="00706CE6">
        <w:t xml:space="preserve">, </w:t>
      </w:r>
      <w:proofErr w:type="spellStart"/>
      <w:r w:rsidR="001219D5" w:rsidRPr="001A15D3">
        <w:t>Gomboševa</w:t>
      </w:r>
      <w:proofErr w:type="spellEnd"/>
      <w:r w:rsidR="001219D5" w:rsidRPr="001A15D3">
        <w:t xml:space="preserve"> ulica 6</w:t>
      </w:r>
      <w:r w:rsidR="001219D5" w:rsidRPr="003848FE">
        <w:t>,</w:t>
      </w:r>
      <w:r w:rsidR="001219D5">
        <w:t xml:space="preserve"> </w:t>
      </w:r>
      <w:r w:rsidR="001219D5" w:rsidRPr="001A15D3">
        <w:t>MBS:</w:t>
      </w:r>
      <w:r w:rsidR="001219D5">
        <w:t xml:space="preserve"> </w:t>
      </w:r>
      <w:r w:rsidR="001219D5" w:rsidRPr="001A15D3">
        <w:t>080885697</w:t>
      </w:r>
      <w:r w:rsidR="001219D5">
        <w:t>, OIB</w:t>
      </w:r>
      <w:r w:rsidR="001219D5" w:rsidRPr="00706CE6">
        <w:t xml:space="preserve">: </w:t>
      </w:r>
      <w:r w:rsidR="001219D5" w:rsidRPr="001A15D3">
        <w:t>25479425304</w:t>
      </w:r>
      <w:r>
        <w:t xml:space="preserve">, </w:t>
      </w:r>
      <w:r w:rsidR="004D3C2C">
        <w:t xml:space="preserve">na temelju neizvršenih osnova za plaćanje </w:t>
      </w:r>
      <w:r w:rsidR="00EA1A0E">
        <w:t>iznosi</w:t>
      </w:r>
      <w:r w:rsidR="00CE3DC5">
        <w:t xml:space="preserve"> </w:t>
      </w:r>
      <w:r w:rsidR="001219D5">
        <w:t>638.694,05</w:t>
      </w:r>
      <w:r w:rsidR="00CE3DC5">
        <w:t xml:space="preserve"> </w:t>
      </w:r>
      <w:r>
        <w:t>kn.</w:t>
      </w:r>
      <w:r w:rsidR="003F7408">
        <w:t xml:space="preserve"> 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A63F24" w:rsidP="000E29E9" w:rsidR="00A63F24">
      <w:pPr>
        <w:numPr>
          <w:ilvl w:val="0"/>
          <w:numId w:val="3"/>
        </w:numPr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</w:t>
      </w:r>
      <w:r w:rsidR="00384135">
        <w:t>znosu od 10.000,00 kn za namirenje</w:t>
      </w:r>
      <w:r w:rsidR="003E4DD9">
        <w:t xml:space="preserve">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6E6728">
        <w:t>1</w:t>
      </w:r>
      <w:r w:rsidR="005D738C">
        <w:t>7</w:t>
      </w:r>
      <w:r w:rsidR="007A5B3D">
        <w:t>7</w:t>
      </w:r>
      <w:r w:rsidR="00F00C28">
        <w:t>-</w:t>
      </w:r>
      <w:r w:rsidR="00CE3DC5">
        <w:t>1</w:t>
      </w:r>
      <w:r w:rsidR="00976205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D92852">
        <w:t>9</w:t>
      </w:r>
      <w:r w:rsidR="00F00C28">
        <w:t xml:space="preserve">. </w:t>
      </w:r>
      <w:r w:rsidR="0050495A">
        <w:t>veljače</w:t>
      </w:r>
      <w:r w:rsidR="00F00C28">
        <w:t xml:space="preserve"> </w:t>
      </w:r>
      <w:r>
        <w:t>201</w:t>
      </w:r>
      <w:r w:rsidR="0050495A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830ABE" w:rsidP="00047A8F" w:rsidR="00830ABE"/>
    <w:p w:rsidRDefault="00830ABE" w:rsidP="00047A8F" w:rsidR="00830ABE"/>
    <w:p w:rsidRDefault="00830ABE" w:rsidP="00047A8F" w:rsidR="00830ABE"/>
    <w:p w:rsidRDefault="00E67EC9" w:rsidP="00047A8F" w:rsidR="00E67EC9"/>
    <w:p w:rsidRDefault="00E67EC9" w:rsidP="00047A8F" w:rsidR="00E67EC9"/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C8328D" w:rsidP="00C8328D" w:rsidR="00C8328D">
      <w:pPr>
        <w:numPr>
          <w:ilvl w:val="0"/>
          <w:numId w:val="1"/>
        </w:numPr>
      </w:pPr>
      <w:r>
        <w:t>kal. 04.04.2017.</w:t>
      </w:r>
    </w:p>
    <w:p w:rsidRDefault="00532E0A" w:rsidP="00C8328D" w:rsidR="00532E0A" w:rsidRPr="00A33BE1">
      <w:pPr>
        <w:ind w:left="720"/>
        <w:rPr>
          <w:highlight w:val="green"/>
        </w:rPr>
      </w:pPr>
    </w:p>
    <w:sectPr w:rsidSect="00F2165F" w:rsidR="00532E0A" w:rsidRPr="00A33BE1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1393" w:rsidR="004C1393">
      <w:r>
        <w:separator/>
      </w:r>
    </w:p>
  </w:endnote>
  <w:endnote w:id="0" w:type="continuationSeparator">
    <w:p w:rsidRDefault="004C1393" w:rsidR="004C13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1393" w:rsidR="004C1393">
      <w:r>
        <w:separator/>
      </w:r>
    </w:p>
  </w:footnote>
  <w:footnote w:id="0" w:type="continuationSeparator">
    <w:p w:rsidRDefault="004C1393" w:rsidR="004C13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328F"/>
    <w:rsid w:val="00014887"/>
    <w:rsid w:val="00016B25"/>
    <w:rsid w:val="00017F29"/>
    <w:rsid w:val="00023DBD"/>
    <w:rsid w:val="00030B0A"/>
    <w:rsid w:val="0003276F"/>
    <w:rsid w:val="00035864"/>
    <w:rsid w:val="00036441"/>
    <w:rsid w:val="00037CE9"/>
    <w:rsid w:val="000408AE"/>
    <w:rsid w:val="000431F9"/>
    <w:rsid w:val="0004470A"/>
    <w:rsid w:val="000477CD"/>
    <w:rsid w:val="00047A8F"/>
    <w:rsid w:val="00050860"/>
    <w:rsid w:val="000535EA"/>
    <w:rsid w:val="00053D47"/>
    <w:rsid w:val="00057A4C"/>
    <w:rsid w:val="00062011"/>
    <w:rsid w:val="0006442D"/>
    <w:rsid w:val="00073950"/>
    <w:rsid w:val="00077C9D"/>
    <w:rsid w:val="00091B4B"/>
    <w:rsid w:val="000938B8"/>
    <w:rsid w:val="0009509C"/>
    <w:rsid w:val="00095305"/>
    <w:rsid w:val="000B0EBD"/>
    <w:rsid w:val="000B66ED"/>
    <w:rsid w:val="000B72C7"/>
    <w:rsid w:val="000C26C6"/>
    <w:rsid w:val="000C6AA1"/>
    <w:rsid w:val="000C725B"/>
    <w:rsid w:val="000D0569"/>
    <w:rsid w:val="000D2B3B"/>
    <w:rsid w:val="000E04B2"/>
    <w:rsid w:val="000E29E9"/>
    <w:rsid w:val="000E762A"/>
    <w:rsid w:val="000F61EA"/>
    <w:rsid w:val="000F6941"/>
    <w:rsid w:val="00102060"/>
    <w:rsid w:val="0012059F"/>
    <w:rsid w:val="001219D5"/>
    <w:rsid w:val="0012454C"/>
    <w:rsid w:val="00124EB1"/>
    <w:rsid w:val="001347E8"/>
    <w:rsid w:val="001366E1"/>
    <w:rsid w:val="00141C01"/>
    <w:rsid w:val="001437B2"/>
    <w:rsid w:val="00143D22"/>
    <w:rsid w:val="001670BB"/>
    <w:rsid w:val="00167202"/>
    <w:rsid w:val="00173F18"/>
    <w:rsid w:val="0017565C"/>
    <w:rsid w:val="00177EC7"/>
    <w:rsid w:val="001817E4"/>
    <w:rsid w:val="001A1361"/>
    <w:rsid w:val="001A15D3"/>
    <w:rsid w:val="001B4101"/>
    <w:rsid w:val="001B49A2"/>
    <w:rsid w:val="001B5F20"/>
    <w:rsid w:val="001B70D9"/>
    <w:rsid w:val="001C1653"/>
    <w:rsid w:val="001C73F4"/>
    <w:rsid w:val="001C785B"/>
    <w:rsid w:val="001C7F1E"/>
    <w:rsid w:val="001E2000"/>
    <w:rsid w:val="001E375C"/>
    <w:rsid w:val="001F6686"/>
    <w:rsid w:val="00204C74"/>
    <w:rsid w:val="00205307"/>
    <w:rsid w:val="0020604D"/>
    <w:rsid w:val="002063E3"/>
    <w:rsid w:val="00211C50"/>
    <w:rsid w:val="00212E16"/>
    <w:rsid w:val="002207C8"/>
    <w:rsid w:val="00221669"/>
    <w:rsid w:val="002249F2"/>
    <w:rsid w:val="00224AFF"/>
    <w:rsid w:val="002358E7"/>
    <w:rsid w:val="00243721"/>
    <w:rsid w:val="002445AB"/>
    <w:rsid w:val="002460B8"/>
    <w:rsid w:val="0025000D"/>
    <w:rsid w:val="0026541F"/>
    <w:rsid w:val="00267D26"/>
    <w:rsid w:val="002771C4"/>
    <w:rsid w:val="00277975"/>
    <w:rsid w:val="00283868"/>
    <w:rsid w:val="00283CD9"/>
    <w:rsid w:val="0028507D"/>
    <w:rsid w:val="002856FB"/>
    <w:rsid w:val="00290E07"/>
    <w:rsid w:val="002A2638"/>
    <w:rsid w:val="002A2AF5"/>
    <w:rsid w:val="002A36D6"/>
    <w:rsid w:val="002A3BEF"/>
    <w:rsid w:val="002A7A6F"/>
    <w:rsid w:val="002B4236"/>
    <w:rsid w:val="002B6F7F"/>
    <w:rsid w:val="002C352F"/>
    <w:rsid w:val="002C3D49"/>
    <w:rsid w:val="002D2610"/>
    <w:rsid w:val="002D7681"/>
    <w:rsid w:val="002F0859"/>
    <w:rsid w:val="002F2EC7"/>
    <w:rsid w:val="002F4AAF"/>
    <w:rsid w:val="002F63F5"/>
    <w:rsid w:val="002F66FE"/>
    <w:rsid w:val="0030101A"/>
    <w:rsid w:val="00312DA4"/>
    <w:rsid w:val="00316796"/>
    <w:rsid w:val="00317905"/>
    <w:rsid w:val="00320C64"/>
    <w:rsid w:val="003276D7"/>
    <w:rsid w:val="00331402"/>
    <w:rsid w:val="00331D2D"/>
    <w:rsid w:val="00332594"/>
    <w:rsid w:val="003337A6"/>
    <w:rsid w:val="00342079"/>
    <w:rsid w:val="003445D8"/>
    <w:rsid w:val="003612A7"/>
    <w:rsid w:val="0036191B"/>
    <w:rsid w:val="003651BE"/>
    <w:rsid w:val="0036715C"/>
    <w:rsid w:val="00375C7E"/>
    <w:rsid w:val="0038265B"/>
    <w:rsid w:val="003832CA"/>
    <w:rsid w:val="00383AE3"/>
    <w:rsid w:val="00384135"/>
    <w:rsid w:val="003848FE"/>
    <w:rsid w:val="003879D1"/>
    <w:rsid w:val="00390BF1"/>
    <w:rsid w:val="003924AF"/>
    <w:rsid w:val="003A51A2"/>
    <w:rsid w:val="003A56C0"/>
    <w:rsid w:val="003A610E"/>
    <w:rsid w:val="003A78F9"/>
    <w:rsid w:val="003B282B"/>
    <w:rsid w:val="003B5119"/>
    <w:rsid w:val="003C01DF"/>
    <w:rsid w:val="003C39CC"/>
    <w:rsid w:val="003D02B1"/>
    <w:rsid w:val="003D495E"/>
    <w:rsid w:val="003D6B3E"/>
    <w:rsid w:val="003E4DD9"/>
    <w:rsid w:val="003E6D4F"/>
    <w:rsid w:val="003E7C98"/>
    <w:rsid w:val="003F7408"/>
    <w:rsid w:val="00401841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7B91"/>
    <w:rsid w:val="004638F5"/>
    <w:rsid w:val="00465248"/>
    <w:rsid w:val="0046632E"/>
    <w:rsid w:val="00470F26"/>
    <w:rsid w:val="00474C17"/>
    <w:rsid w:val="00476EB4"/>
    <w:rsid w:val="00482F57"/>
    <w:rsid w:val="00484B20"/>
    <w:rsid w:val="0048747B"/>
    <w:rsid w:val="00494742"/>
    <w:rsid w:val="00495563"/>
    <w:rsid w:val="00495E5D"/>
    <w:rsid w:val="004A0D7B"/>
    <w:rsid w:val="004A335F"/>
    <w:rsid w:val="004A5A8D"/>
    <w:rsid w:val="004A6D6F"/>
    <w:rsid w:val="004A6F2C"/>
    <w:rsid w:val="004B490A"/>
    <w:rsid w:val="004C1393"/>
    <w:rsid w:val="004C3969"/>
    <w:rsid w:val="004C3A48"/>
    <w:rsid w:val="004D196C"/>
    <w:rsid w:val="004D3C2C"/>
    <w:rsid w:val="004D5A26"/>
    <w:rsid w:val="004E1973"/>
    <w:rsid w:val="004E466C"/>
    <w:rsid w:val="004E46C9"/>
    <w:rsid w:val="004E5649"/>
    <w:rsid w:val="004E6A29"/>
    <w:rsid w:val="004F5FE8"/>
    <w:rsid w:val="0050495A"/>
    <w:rsid w:val="005126B5"/>
    <w:rsid w:val="005159C5"/>
    <w:rsid w:val="00515F79"/>
    <w:rsid w:val="005167FF"/>
    <w:rsid w:val="00525799"/>
    <w:rsid w:val="00530A9B"/>
    <w:rsid w:val="00532E0A"/>
    <w:rsid w:val="00534964"/>
    <w:rsid w:val="00534AC1"/>
    <w:rsid w:val="0053545A"/>
    <w:rsid w:val="00540160"/>
    <w:rsid w:val="0054259D"/>
    <w:rsid w:val="005437AE"/>
    <w:rsid w:val="005475AB"/>
    <w:rsid w:val="005476EE"/>
    <w:rsid w:val="00550133"/>
    <w:rsid w:val="00550138"/>
    <w:rsid w:val="00554CD6"/>
    <w:rsid w:val="00556098"/>
    <w:rsid w:val="00561CA0"/>
    <w:rsid w:val="00565043"/>
    <w:rsid w:val="00567F63"/>
    <w:rsid w:val="005868D0"/>
    <w:rsid w:val="005931E7"/>
    <w:rsid w:val="005A4992"/>
    <w:rsid w:val="005B1166"/>
    <w:rsid w:val="005B59B6"/>
    <w:rsid w:val="005C01B9"/>
    <w:rsid w:val="005C0608"/>
    <w:rsid w:val="005C598E"/>
    <w:rsid w:val="005D2A79"/>
    <w:rsid w:val="005D738C"/>
    <w:rsid w:val="005D7617"/>
    <w:rsid w:val="005D7EC1"/>
    <w:rsid w:val="005E0CFB"/>
    <w:rsid w:val="005E55B1"/>
    <w:rsid w:val="0060000F"/>
    <w:rsid w:val="00603043"/>
    <w:rsid w:val="00613D0A"/>
    <w:rsid w:val="006207DD"/>
    <w:rsid w:val="00626B67"/>
    <w:rsid w:val="00632865"/>
    <w:rsid w:val="00633654"/>
    <w:rsid w:val="006372FF"/>
    <w:rsid w:val="0064388F"/>
    <w:rsid w:val="00644186"/>
    <w:rsid w:val="00644281"/>
    <w:rsid w:val="0064753E"/>
    <w:rsid w:val="00651F61"/>
    <w:rsid w:val="00652724"/>
    <w:rsid w:val="00665821"/>
    <w:rsid w:val="00666402"/>
    <w:rsid w:val="00672560"/>
    <w:rsid w:val="0068612D"/>
    <w:rsid w:val="00690278"/>
    <w:rsid w:val="006906BB"/>
    <w:rsid w:val="0069656A"/>
    <w:rsid w:val="006A11E9"/>
    <w:rsid w:val="006A6EBE"/>
    <w:rsid w:val="006B29B9"/>
    <w:rsid w:val="006B2CD9"/>
    <w:rsid w:val="006B2D9D"/>
    <w:rsid w:val="006B346E"/>
    <w:rsid w:val="006B4F4E"/>
    <w:rsid w:val="006B5168"/>
    <w:rsid w:val="006C36CE"/>
    <w:rsid w:val="006C4FDF"/>
    <w:rsid w:val="006C53EC"/>
    <w:rsid w:val="006E384D"/>
    <w:rsid w:val="006E6728"/>
    <w:rsid w:val="00706CE6"/>
    <w:rsid w:val="00711561"/>
    <w:rsid w:val="00712635"/>
    <w:rsid w:val="0073010A"/>
    <w:rsid w:val="00734726"/>
    <w:rsid w:val="007417A8"/>
    <w:rsid w:val="00742508"/>
    <w:rsid w:val="007657AA"/>
    <w:rsid w:val="00766D29"/>
    <w:rsid w:val="0077329E"/>
    <w:rsid w:val="0078009A"/>
    <w:rsid w:val="00790717"/>
    <w:rsid w:val="00794242"/>
    <w:rsid w:val="00796006"/>
    <w:rsid w:val="00796AED"/>
    <w:rsid w:val="007A4540"/>
    <w:rsid w:val="007A5699"/>
    <w:rsid w:val="007A5B3D"/>
    <w:rsid w:val="007B0AB6"/>
    <w:rsid w:val="007B7935"/>
    <w:rsid w:val="007C1B5B"/>
    <w:rsid w:val="007C3B06"/>
    <w:rsid w:val="007C4035"/>
    <w:rsid w:val="007D0512"/>
    <w:rsid w:val="007D0D2D"/>
    <w:rsid w:val="007E1598"/>
    <w:rsid w:val="007E7376"/>
    <w:rsid w:val="007F1C41"/>
    <w:rsid w:val="008023F7"/>
    <w:rsid w:val="00817C66"/>
    <w:rsid w:val="00823E3F"/>
    <w:rsid w:val="00830ABE"/>
    <w:rsid w:val="00832967"/>
    <w:rsid w:val="00834492"/>
    <w:rsid w:val="00836CE2"/>
    <w:rsid w:val="00837E4A"/>
    <w:rsid w:val="0084069A"/>
    <w:rsid w:val="008502F3"/>
    <w:rsid w:val="00853AB9"/>
    <w:rsid w:val="00855A65"/>
    <w:rsid w:val="00860129"/>
    <w:rsid w:val="00861416"/>
    <w:rsid w:val="00867612"/>
    <w:rsid w:val="00867AF3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4C5C"/>
    <w:rsid w:val="008C0374"/>
    <w:rsid w:val="008C7029"/>
    <w:rsid w:val="008E1A8C"/>
    <w:rsid w:val="008F1B6B"/>
    <w:rsid w:val="00901EF5"/>
    <w:rsid w:val="00906AA7"/>
    <w:rsid w:val="00912CF5"/>
    <w:rsid w:val="00914F33"/>
    <w:rsid w:val="00930B0A"/>
    <w:rsid w:val="00935B78"/>
    <w:rsid w:val="00936874"/>
    <w:rsid w:val="00937840"/>
    <w:rsid w:val="0094232B"/>
    <w:rsid w:val="0094702E"/>
    <w:rsid w:val="0094775A"/>
    <w:rsid w:val="00951446"/>
    <w:rsid w:val="009525D4"/>
    <w:rsid w:val="00962F0A"/>
    <w:rsid w:val="00967ECE"/>
    <w:rsid w:val="00976205"/>
    <w:rsid w:val="009767F2"/>
    <w:rsid w:val="00980E4D"/>
    <w:rsid w:val="009A412B"/>
    <w:rsid w:val="009B40D7"/>
    <w:rsid w:val="009B46D8"/>
    <w:rsid w:val="009C1900"/>
    <w:rsid w:val="009C670C"/>
    <w:rsid w:val="009D0D6C"/>
    <w:rsid w:val="009E5D6D"/>
    <w:rsid w:val="009F1473"/>
    <w:rsid w:val="00A07CA2"/>
    <w:rsid w:val="00A1285B"/>
    <w:rsid w:val="00A214C9"/>
    <w:rsid w:val="00A24CDC"/>
    <w:rsid w:val="00A33BE1"/>
    <w:rsid w:val="00A405B5"/>
    <w:rsid w:val="00A40FA5"/>
    <w:rsid w:val="00A4152B"/>
    <w:rsid w:val="00A41F76"/>
    <w:rsid w:val="00A43FC6"/>
    <w:rsid w:val="00A46436"/>
    <w:rsid w:val="00A50EC5"/>
    <w:rsid w:val="00A519A5"/>
    <w:rsid w:val="00A56ACB"/>
    <w:rsid w:val="00A57AB7"/>
    <w:rsid w:val="00A633F9"/>
    <w:rsid w:val="00A63F24"/>
    <w:rsid w:val="00A66EC4"/>
    <w:rsid w:val="00A81194"/>
    <w:rsid w:val="00A82CBA"/>
    <w:rsid w:val="00A8702F"/>
    <w:rsid w:val="00AA6B6E"/>
    <w:rsid w:val="00AB7B53"/>
    <w:rsid w:val="00AD0676"/>
    <w:rsid w:val="00AD251E"/>
    <w:rsid w:val="00AE3893"/>
    <w:rsid w:val="00B00E40"/>
    <w:rsid w:val="00B05A06"/>
    <w:rsid w:val="00B24B41"/>
    <w:rsid w:val="00B32948"/>
    <w:rsid w:val="00B33434"/>
    <w:rsid w:val="00B41500"/>
    <w:rsid w:val="00B5210B"/>
    <w:rsid w:val="00B67389"/>
    <w:rsid w:val="00B73840"/>
    <w:rsid w:val="00B82540"/>
    <w:rsid w:val="00B8776B"/>
    <w:rsid w:val="00B931A9"/>
    <w:rsid w:val="00B95B20"/>
    <w:rsid w:val="00B97FBF"/>
    <w:rsid w:val="00BA0255"/>
    <w:rsid w:val="00BA204A"/>
    <w:rsid w:val="00BA2409"/>
    <w:rsid w:val="00BB34BA"/>
    <w:rsid w:val="00BB3D58"/>
    <w:rsid w:val="00BE3308"/>
    <w:rsid w:val="00BE33FF"/>
    <w:rsid w:val="00BF32DE"/>
    <w:rsid w:val="00C01384"/>
    <w:rsid w:val="00C04A19"/>
    <w:rsid w:val="00C2016D"/>
    <w:rsid w:val="00C22F85"/>
    <w:rsid w:val="00C27EE9"/>
    <w:rsid w:val="00C362CE"/>
    <w:rsid w:val="00C43CDA"/>
    <w:rsid w:val="00C44ED8"/>
    <w:rsid w:val="00C506D1"/>
    <w:rsid w:val="00C54B1E"/>
    <w:rsid w:val="00C56925"/>
    <w:rsid w:val="00C66216"/>
    <w:rsid w:val="00C831D9"/>
    <w:rsid w:val="00C8328D"/>
    <w:rsid w:val="00C8590C"/>
    <w:rsid w:val="00C86E90"/>
    <w:rsid w:val="00CA01EF"/>
    <w:rsid w:val="00CA2793"/>
    <w:rsid w:val="00CA347D"/>
    <w:rsid w:val="00CB05E9"/>
    <w:rsid w:val="00CB11A5"/>
    <w:rsid w:val="00CC49B6"/>
    <w:rsid w:val="00CD00ED"/>
    <w:rsid w:val="00CE0EE4"/>
    <w:rsid w:val="00CE2855"/>
    <w:rsid w:val="00CE3DC5"/>
    <w:rsid w:val="00CF033B"/>
    <w:rsid w:val="00CF63EE"/>
    <w:rsid w:val="00D212DB"/>
    <w:rsid w:val="00D21A8D"/>
    <w:rsid w:val="00D22877"/>
    <w:rsid w:val="00D23251"/>
    <w:rsid w:val="00D24D2F"/>
    <w:rsid w:val="00D32BDC"/>
    <w:rsid w:val="00D505FE"/>
    <w:rsid w:val="00D64021"/>
    <w:rsid w:val="00D678B3"/>
    <w:rsid w:val="00D745AC"/>
    <w:rsid w:val="00D77EA4"/>
    <w:rsid w:val="00D840E8"/>
    <w:rsid w:val="00D92428"/>
    <w:rsid w:val="00D92852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2399"/>
    <w:rsid w:val="00DE5A1F"/>
    <w:rsid w:val="00DE5F69"/>
    <w:rsid w:val="00E23AF8"/>
    <w:rsid w:val="00E27BF4"/>
    <w:rsid w:val="00E313B6"/>
    <w:rsid w:val="00E369F1"/>
    <w:rsid w:val="00E50DDF"/>
    <w:rsid w:val="00E603EA"/>
    <w:rsid w:val="00E60C19"/>
    <w:rsid w:val="00E61719"/>
    <w:rsid w:val="00E67EC9"/>
    <w:rsid w:val="00E73577"/>
    <w:rsid w:val="00E753E4"/>
    <w:rsid w:val="00E91A0C"/>
    <w:rsid w:val="00E956AE"/>
    <w:rsid w:val="00E96356"/>
    <w:rsid w:val="00EA028A"/>
    <w:rsid w:val="00EA1A0E"/>
    <w:rsid w:val="00EA5AA8"/>
    <w:rsid w:val="00EB3D63"/>
    <w:rsid w:val="00EB6D07"/>
    <w:rsid w:val="00EC0019"/>
    <w:rsid w:val="00EC10C5"/>
    <w:rsid w:val="00ED05B5"/>
    <w:rsid w:val="00ED3017"/>
    <w:rsid w:val="00ED4C16"/>
    <w:rsid w:val="00ED68FE"/>
    <w:rsid w:val="00EE7396"/>
    <w:rsid w:val="00EF4F71"/>
    <w:rsid w:val="00F00C28"/>
    <w:rsid w:val="00F00CBB"/>
    <w:rsid w:val="00F02A50"/>
    <w:rsid w:val="00F040DB"/>
    <w:rsid w:val="00F07F17"/>
    <w:rsid w:val="00F177B0"/>
    <w:rsid w:val="00F2165F"/>
    <w:rsid w:val="00F265C3"/>
    <w:rsid w:val="00F35D89"/>
    <w:rsid w:val="00F40F1F"/>
    <w:rsid w:val="00F4158D"/>
    <w:rsid w:val="00F46E60"/>
    <w:rsid w:val="00F51DD2"/>
    <w:rsid w:val="00F528AF"/>
    <w:rsid w:val="00F564E3"/>
    <w:rsid w:val="00F6215D"/>
    <w:rsid w:val="00F63499"/>
    <w:rsid w:val="00F638A7"/>
    <w:rsid w:val="00F734CA"/>
    <w:rsid w:val="00F73514"/>
    <w:rsid w:val="00F74586"/>
    <w:rsid w:val="00F75D88"/>
    <w:rsid w:val="00F82537"/>
    <w:rsid w:val="00F83779"/>
    <w:rsid w:val="00F86A6B"/>
    <w:rsid w:val="00FA2A24"/>
    <w:rsid w:val="00FB7801"/>
    <w:rsid w:val="00FC1F8C"/>
    <w:rsid w:val="00FC7464"/>
    <w:rsid w:val="00FD3E84"/>
    <w:rsid w:val="00FE0CCA"/>
    <w:rsid w:val="00FE456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8A7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1A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E1A8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E1A8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1A8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1A8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8A7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1A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E1A8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E1A8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1A8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1A8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701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81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St-177/2017</izvorni_sadrzaj>
    <derivirana_varijabla naziv="DomainObject.Predmet.OznakaBroj_1">St-177/2017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Modesty Nina d.o.o.</izvorni_sadrzaj>
    <derivirana_varijabla naziv="DomainObject.Predmet.ProtustrankaFormated_1">  Modesty Nina d.o.o.</derivirana_varijabla>
  </DomainObject.Predmet.ProtustrankaFormated>
  <DomainObject.Predmet.ProtustrankaFormatedOIB>
    <izvorni_sadrzaj>  Modesty Nina d.o.o., OIB 25479425304</izvorni_sadrzaj>
    <derivirana_varijabla naziv="DomainObject.Predmet.ProtustrankaFormatedOIB_1">  Modesty Nina d.o.o., OIB 25479425304</derivirana_varijabla>
  </DomainObject.Predmet.ProtustrankaFormatedOIB>
  <DomainObject.Predmet.ProtustrankaFormatedWithAdress>
    <izvorni_sadrzaj> Modesty Nina d.o.o., Gomboševa ulica 6, 10000 Zagreb</izvorni_sadrzaj>
    <derivirana_varijabla naziv="DomainObject.Predmet.ProtustrankaFormatedWithAdress_1"> Modesty Nina d.o.o., Gomboševa ulica 6, 10000 Zagreb</derivirana_varijabla>
  </DomainObject.Predmet.ProtustrankaFormatedWithAdress>
  <DomainObject.Predmet.ProtustrankaFormatedWithAdressOIB>
    <izvorni_sadrzaj> Modesty Nina d.o.o., OIB 25479425304, Gomboševa ulica 6, 10000 Zagreb</izvorni_sadrzaj>
    <derivirana_varijabla naziv="DomainObject.Predmet.ProtustrankaFormatedWithAdressOIB_1"> Modesty Nina d.o.o., OIB 25479425304, Gomboševa ulica 6, 10000 Zagreb</derivirana_varijabla>
  </DomainObject.Predmet.ProtustrankaFormatedWithAdressOIB>
  <DomainObject.Predmet.ProtustrankaWithAdress>
    <izvorni_sadrzaj>Modesty Nina d.o.o. Gomboševa ulica 6, 10000 Zagreb</izvorni_sadrzaj>
    <derivirana_varijabla naziv="DomainObject.Predmet.ProtustrankaWithAdress_1">Modesty Nina d.o.o. Gomboševa ulica 6, 10000 Zagreb</derivirana_varijabla>
  </DomainObject.Predmet.ProtustrankaWithAdress>
  <DomainObject.Predmet.ProtustrankaWithAdressOIB>
    <izvorni_sadrzaj>Modesty Nina d.o.o., OIB 25479425304, Gomboševa ulica 6, 10000 Zagreb</izvorni_sadrzaj>
    <derivirana_varijabla naziv="DomainObject.Predmet.ProtustrankaWithAdressOIB_1">Modesty Nina d.o.o., OIB 25479425304, Gomboševa ulica 6, 10000 Zagreb</derivirana_varijabla>
  </DomainObject.Predmet.ProtustrankaWithAdressOIB>
  <DomainObject.Predmet.ProtustrankaNazivFormated>
    <izvorni_sadrzaj>Modesty Nina d.o.o.</izvorni_sadrzaj>
    <derivirana_varijabla naziv="DomainObject.Predmet.ProtustrankaNazivFormated_1">Modesty Nina d.o.o.</derivirana_varijabla>
  </DomainObject.Predmet.ProtustrankaNazivFormated>
  <DomainObject.Predmet.ProtustrankaNazivFormatedOIB>
    <izvorni_sadrzaj>Modesty Nina d.o.o., OIB 25479425304</izvorni_sadrzaj>
    <derivirana_varijabla naziv="DomainObject.Predmet.ProtustrankaNazivFormatedOIB_1">Modesty Nina d.o.o., OIB 25479425304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Modesty Nina d.o.o.</item>
    </izvorni_sadrzaj>
    <derivirana_varijabla naziv="DomainObject.Predmet.ProtuStrankaListFormated_1">
      <item>Modesty Nina d.o.o.</item>
    </derivirana_varijabla>
  </DomainObject.Predmet.ProtuStrankaListFormated>
  <DomainObject.Predmet.ProtuStrankaListFormatedOIB>
    <izvorni_sadrzaj>
      <item>Modesty Nina d.o.o., OIB 25479425304</item>
    </izvorni_sadrzaj>
    <derivirana_varijabla naziv="DomainObject.Predmet.ProtuStrankaListFormatedOIB_1">
      <item>Modesty Nina d.o.o., OIB 25479425304</item>
    </derivirana_varijabla>
  </DomainObject.Predmet.ProtuStrankaListFormatedOIB>
  <DomainObject.Predmet.ProtuStrankaListFormatedWithAdress>
    <izvorni_sadrzaj>
      <item>Modesty Nina d.o.o., Gomboševa ulica 6, 10000 Zagreb</item>
    </izvorni_sadrzaj>
    <derivirana_varijabla naziv="DomainObject.Predmet.ProtuStrankaListFormatedWithAdress_1">
      <item>Modesty Nina d.o.o., Gomboševa ulica 6, 10000 Zagreb</item>
    </derivirana_varijabla>
  </DomainObject.Predmet.ProtuStrankaListFormatedWithAdress>
  <DomainObject.Predmet.ProtuStrankaListFormatedWithAdressOIB>
    <izvorni_sadrzaj>
      <item>Modesty Nina d.o.o., OIB 25479425304, Gomboševa ulica 6, 10000 Zagreb</item>
    </izvorni_sadrzaj>
    <derivirana_varijabla naziv="DomainObject.Predmet.ProtuStrankaListFormatedWithAdressOIB_1">
      <item>Modesty Nina d.o.o., OIB 25479425304, Gomboševa ulica 6, 10000 Zagreb</item>
    </derivirana_varijabla>
  </DomainObject.Predmet.ProtuStrankaListFormatedWithAdressOIB>
  <DomainObject.Predmet.ProtuStrankaListNazivFormated>
    <izvorni_sadrzaj>
      <item>Modesty Nina d.o.o.</item>
    </izvorni_sadrzaj>
    <derivirana_varijabla naziv="DomainObject.Predmet.ProtuStrankaListNazivFormated_1">
      <item>Modesty Nina d.o.o.</item>
    </derivirana_varijabla>
  </DomainObject.Predmet.ProtuStrankaListNazivFormated>
  <DomainObject.Predmet.ProtuStrankaListNazivFormatedOIB>
    <izvorni_sadrzaj>
      <item>Modesty Nina d.o.o., OIB 25479425304</item>
    </izvorni_sadrzaj>
    <derivirana_varijabla naziv="DomainObject.Predmet.ProtuStrankaListNazivFormatedOIB_1">
      <item>Modesty Nina d.o.o., OIB 25479425304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Modesty Nina d.o.o.</izvorni_sadrzaj>
    <derivirana_varijabla naziv="DomainObject.Predmet.ProtustrankaIDrugi_1">Modesty Nina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Modesty Nina d.o.o., OIB 25479425304, Gomboševa ulica 6, 10000 Zagreb</izvorni_sadrzaj>
    <derivirana_varijabla naziv="DomainObject.Predmet.ProtustrankaIDrugiAdressOIB_1">Modesty Nina d.o.o., OIB 25479425304, Gomboševa ulica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Modesty Nina d.o.o.</item>
      <item>FINA Regionalni centar Zagreb</item>
    </izvorni_sadrzaj>
    <derivirana_varijabla naziv="DomainObject.Predmet.SudioniciListNaziv_1">
      <item>Modesty Nina d.o.o.</item>
      <item>FINA Regionalni centar Zagreb</item>
    </derivirana_varijabla>
  </DomainObject.Predmet.SudioniciListNaziv>
  <DomainObject.Predmet.SudioniciListAdressOIB>
    <izvorni_sadrzaj>
      <item>Modesty Nina d.o.o., OIB 25479425304, Gomboševa ulica 6,10000 Zagreb</item>
      <item>FINA Regionalni centar Zagreb, OIB 85821130368, Trg svibanjskih žrtava 1995. br. 1,10000 Zagreb</item>
    </izvorni_sadrzaj>
    <derivirana_varijabla naziv="DomainObject.Predmet.SudioniciListAdressOIB_1">
      <item>Modesty Nina d.o.o., OIB 25479425304, Gomboševa ulica 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25479425304</item>
      <item>, OIB 85821130368</item>
    </izvorni_sadrzaj>
    <derivirana_varijabla naziv="DomainObject.Predmet.SudioniciListNazivOIB_1">
      <item>, OIB 25479425304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82715D-29D8-4C93-B7B5-FEB5083182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382</properties:Words>
  <properties:Characters>2045</properties:Characters>
  <properties:Lines>54</properties:Lines>
  <properties:Paragraphs>16</properties:Paragraphs>
  <properties:TotalTime>188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2017-02-06T06:44:00Z</dcterms:created>
  <dc:creator>Korisnik</dc:creator>
  <cp:lastModifiedBy>Danijela Špeletić</cp:lastModifiedBy>
  <cp:lastPrinted>2017-02-06T06:41:00Z</cp:lastPrinted>
  <dcterms:modified xmlns:xsi="http://www.w3.org/2001/XMLSchema-instance" xsi:type="dcterms:W3CDTF">2017-02-09T06:58:00Z</dcterms:modified>
  <cp:revision>290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