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141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  <w:r w:rsidR="00FA03DB">
                    <w:rPr>
                      <w:sz w:val="22"/>
                      <w:szCs w:val="22"/>
                    </w:rPr>
                    <w:t>14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3ee6c2" w14:paraId="f3ee6c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2A5E1C">
        <w:t>Financijske agencije, RC Zagreb, Podružnica Zagreb, Svibanjskih žrtava 1995. broj 1, nad dužnikom TR PROMET d.o.o., OIB: 78239390180, MBS: 080574319, Zagreb,  Majevička 24</w:t>
      </w:r>
      <w:r w:rsidR="00CE2D40">
        <w:t>,</w:t>
      </w:r>
      <w:r w:rsidR="00995FB2" w:rsidRPr="00995FB2">
        <w:t xml:space="preserve"> </w:t>
      </w:r>
      <w:r w:rsidR="00655FB6">
        <w:t>4. travnja</w:t>
      </w:r>
      <w:r w:rsidR="00995FB2" w:rsidRPr="00995FB2">
        <w:t xml:space="preserve">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2A5E1C">
        <w:t>TR PROMET d.o.o., OIB: 78239390180, MBS: 080574319, Zagreb,  Majevička 24.</w:t>
      </w:r>
    </w:p>
    <w:p w:rsidRDefault="00655FB6" w:rsidP="00655FB6" w:rsidR="00655FB6">
      <w:pPr>
        <w:ind w:left="1418"/>
        <w:contextualSpacing/>
        <w:jc w:val="both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>Za privremenog stečajnog upravitelja dužnika imenuje se Nada Gagro, OIB: 04212100945, Vinkovci, Glagoljaška 52.</w:t>
      </w:r>
    </w:p>
    <w:p w:rsidRDefault="00655FB6" w:rsidP="00655FB6" w:rsidR="00655FB6">
      <w:pPr>
        <w:pStyle w:val="Odlomakpopisa"/>
      </w:pPr>
    </w:p>
    <w:p w:rsidRDefault="00655FB6" w:rsidP="00995FB2" w:rsidR="00655FB6">
      <w:pPr>
        <w:numPr>
          <w:ilvl w:val="0"/>
          <w:numId w:val="9"/>
        </w:numPr>
        <w:ind w:firstLine="1418" w:left="0"/>
        <w:contextualSpacing/>
        <w:jc w:val="both"/>
      </w:pPr>
      <w:r>
        <w:t xml:space="preserve">Privremeni stečajni upravitelj dužan je ispitati postoji li razlog za otvaranje stečajnog postupka  i može li se imovinom dužnika namiriti troškovi postupka te dostaviti sudu pisano izvješće u tri primjerka i to najkasnije do </w:t>
      </w:r>
      <w:r w:rsidR="00C70A82">
        <w:t>2. svibnja</w:t>
      </w:r>
      <w:r>
        <w:t xml:space="preserve"> 2018.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ovlašten je stupiti u poslovne prostorije dužnika te tamo provesti sve potrebne radnje.</w:t>
      </w:r>
    </w:p>
    <w:p w:rsidRDefault="005A61D6" w:rsidP="005A61D6" w:rsidR="005A61D6">
      <w:pPr>
        <w:pStyle w:val="Odlomakpopisa"/>
      </w:pPr>
    </w:p>
    <w:p w:rsidRDefault="005A61D6" w:rsidP="00995FB2" w:rsidR="005A61D6">
      <w:pPr>
        <w:numPr>
          <w:ilvl w:val="0"/>
          <w:numId w:val="9"/>
        </w:numPr>
        <w:ind w:firstLine="1418" w:left="0"/>
        <w:contextualSpacing/>
        <w:jc w:val="both"/>
      </w:pPr>
      <w:r>
        <w:t>Osobe ovlaštene za zastupanje dužnika po zakonu, članovi tijela dužnika, radnici dužnika i u slučaju ako im je prestala dužnost odnosno zaposlenje, te tijela javne vlasti dužni su privremenom stečajnom upravitelju dopustiti uvid u poslovne knjige i svu poslovnu dokumentaciju dužnika i pružiti mu sve potrebne podatke i obavijesti pod prijetnjom zakonskih posljedica.</w:t>
      </w:r>
    </w:p>
    <w:p w:rsidRDefault="005A61D6" w:rsidP="005A61D6" w:rsidR="005A61D6">
      <w:pPr>
        <w:pStyle w:val="Odlomakpopisa"/>
      </w:pPr>
    </w:p>
    <w:p w:rsidRDefault="005A61D6" w:rsidP="00995FB2" w:rsidR="005A61D6" w:rsidRPr="00995FB2">
      <w:pPr>
        <w:numPr>
          <w:ilvl w:val="0"/>
          <w:numId w:val="9"/>
        </w:numPr>
        <w:ind w:firstLine="1418" w:left="0"/>
        <w:contextualSpacing/>
        <w:jc w:val="both"/>
      </w:pPr>
      <w:r>
        <w:t>Privremeni stečajni upravitelj dužan je posebno provjeriti je li dužnik imao promet nekretnina u razdoblju od 4 (četiri) godine prije podnošenja prijedloga za otvaranje stečajnog postupka, te postoje li pobojne pravne radnje dužnika.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Zakazuje se ročište radi očitovanja o prijedlogu za otvaranje stečajnog postupka </w:t>
      </w:r>
      <w:r w:rsidR="005A61D6">
        <w:t xml:space="preserve">i ročište radi rasprave o pretpostavkama za otvaranje stečajnog postupka </w:t>
      </w:r>
      <w:r w:rsidRPr="00995FB2">
        <w:t>nad gore navedenim dužnikom za dan</w:t>
      </w:r>
    </w:p>
    <w:p w:rsidRDefault="00995FB2" w:rsidP="002A5E1C" w:rsidR="00995FB2" w:rsidRPr="00995FB2">
      <w:pPr>
        <w:contextualSpacing/>
        <w:jc w:val="both"/>
      </w:pPr>
    </w:p>
    <w:p w:rsidRDefault="00C70A82" w:rsidP="00995FB2" w:rsidR="00995FB2" w:rsidRPr="00C70A82">
      <w:pPr>
        <w:jc w:val="center"/>
        <w:rPr>
          <w:b/>
        </w:rPr>
      </w:pPr>
      <w:r w:rsidRPr="00C70A82">
        <w:rPr>
          <w:b/>
        </w:rPr>
        <w:t>10. svibnja</w:t>
      </w:r>
      <w:r w:rsidR="00995FB2" w:rsidRPr="00C70A82">
        <w:rPr>
          <w:b/>
        </w:rPr>
        <w:t xml:space="preserve"> 2018. godine u 1</w:t>
      </w:r>
      <w:r w:rsidR="00C52573" w:rsidRPr="00C70A82">
        <w:rPr>
          <w:b/>
        </w:rPr>
        <w:t>0</w:t>
      </w:r>
      <w:r w:rsidR="00995FB2" w:rsidRPr="00C70A82">
        <w:rPr>
          <w:b/>
        </w:rPr>
        <w:t>,</w:t>
      </w:r>
      <w:r w:rsidRPr="00C70A82">
        <w:rPr>
          <w:b/>
        </w:rPr>
        <w:t>0</w:t>
      </w:r>
      <w:r w:rsidR="00995FB2" w:rsidRPr="00C70A82">
        <w:rPr>
          <w:b/>
        </w:rPr>
        <w:t>0 sati</w:t>
      </w:r>
    </w:p>
    <w:p w:rsidRDefault="00995FB2" w:rsidP="00995FB2" w:rsidR="00995FB2" w:rsidRPr="00995FB2"/>
    <w:p w:rsidRDefault="00995FB2" w:rsidP="00995FB2" w:rsidR="00995FB2">
      <w:pPr>
        <w:ind w:left="709"/>
      </w:pPr>
      <w:r w:rsidRPr="00995FB2">
        <w:tab/>
        <w:t xml:space="preserve">   na koje se pozivaju:</w:t>
      </w:r>
    </w:p>
    <w:p w:rsidRDefault="00C70A82" w:rsidP="00995FB2" w:rsidR="00C70A82" w:rsidRPr="00995FB2">
      <w:pPr>
        <w:ind w:left="709"/>
      </w:pP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Pred</w:t>
      </w:r>
      <w:r w:rsidR="00C70A82">
        <w:t>lagatelj: Financijska agencija</w:t>
      </w:r>
    </w:p>
    <w:p w:rsidRDefault="00995FB2" w:rsidP="00995FB2" w:rsidR="002A5E1C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2A5E1C">
        <w:t xml:space="preserve">TR PROMET d.o.o., </w:t>
      </w:r>
    </w:p>
    <w:p w:rsidRDefault="00C52573" w:rsidP="00995FB2" w:rsid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 w:rsidR="002A5E1C">
        <w:t>Damir Kluković,</w:t>
      </w:r>
      <w:r w:rsidR="00995FB2" w:rsidRPr="00995FB2">
        <w:t xml:space="preserve"> Zagreb</w:t>
      </w:r>
      <w:r>
        <w:t xml:space="preserve">, </w:t>
      </w:r>
      <w:r w:rsidR="002A5E1C">
        <w:t>Majevička 24.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steč. upravitelj Nada Gagro</w:t>
      </w:r>
    </w:p>
    <w:p w:rsidRDefault="00C70A82" w:rsidP="00995FB2" w:rsidR="00C70A8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ŽDO GUP Osijek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C70A82" w:rsidR="00995FB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2A5E1C">
        <w:t>4</w:t>
      </w:r>
      <w:r w:rsidR="00C52573">
        <w:t>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2A5E1C">
        <w:t>17.585,46</w:t>
      </w:r>
      <w:r w:rsidR="00C52573">
        <w:t xml:space="preserve"> </w:t>
      </w:r>
      <w:r w:rsidRPr="00995FB2">
        <w:t xml:space="preserve"> kn, te da ima  jednog zaposlenog radnika.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 xml:space="preserve">dostavio </w:t>
      </w:r>
      <w:r w:rsidR="00532380">
        <w:t xml:space="preserve">pisano </w:t>
      </w:r>
      <w:r w:rsidR="00C52573">
        <w:t>izvješće o financijsko gospodarskom stanju dužnika, te stanje o imovini i obvezama dužnika iz kojeg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Na temelju gore navedenog proizlazi kako predlagatelj ima aktivnu legitimaciju za podnošenjem navedenog prijedloga, te je sud u smislu odredbe čl. 115. st. 1. SZ-a, odredio ročište radi ispitivanja uvjeta za otvaranje </w:t>
      </w:r>
      <w:r w:rsidR="004C18BC">
        <w:t>stečajnog postupka nad dužnikom, odnosno donio rješenje o pokretanju prethodnog postupka i imenovano privremenog stečajnog upravitelja.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4C18BC">
        <w:t>4. travnja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lastRenderedPageBreak/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532380">
        <w:t xml:space="preserve">TR PROMET d.o.o., </w:t>
      </w:r>
    </w:p>
    <w:p w:rsidRDefault="00995FB2" w:rsidP="00532380" w:rsidR="00995FB2">
      <w:pPr>
        <w:tabs>
          <w:tab w:pos="1276" w:val="left"/>
        </w:tabs>
        <w:contextualSpacing/>
      </w:pPr>
      <w:r w:rsidRPr="00995FB2">
        <w:rPr>
          <w:szCs w:val="20"/>
        </w:rPr>
        <w:t xml:space="preserve">- zakonski </w:t>
      </w:r>
      <w:r w:rsidR="003F4A82">
        <w:rPr>
          <w:szCs w:val="20"/>
        </w:rPr>
        <w:t xml:space="preserve"> zastupnik </w:t>
      </w:r>
      <w:r w:rsidR="00532380">
        <w:t>Damir Kluković,</w:t>
      </w:r>
      <w:r w:rsidR="00532380" w:rsidRPr="00995FB2">
        <w:t xml:space="preserve"> Zagreb</w:t>
      </w:r>
      <w:r w:rsidR="004C18BC">
        <w:t>, Majevička 24</w:t>
      </w:r>
    </w:p>
    <w:p w:rsidRDefault="004C18BC" w:rsidP="00532380" w:rsidR="004C18BC">
      <w:pPr>
        <w:tabs>
          <w:tab w:pos="1276" w:val="left"/>
        </w:tabs>
        <w:contextualSpacing/>
      </w:pPr>
      <w:r>
        <w:t xml:space="preserve">- privremeni steča. upravitelj </w:t>
      </w:r>
    </w:p>
    <w:p w:rsidRDefault="004C18BC" w:rsidP="00532380" w:rsidR="004C18BC">
      <w:pPr>
        <w:tabs>
          <w:tab w:pos="1276" w:val="left"/>
        </w:tabs>
        <w:contextualSpacing/>
      </w:pPr>
      <w:r>
        <w:t>- ŽDO GUO Osijek</w:t>
      </w:r>
    </w:p>
    <w:p w:rsidRDefault="004C18BC" w:rsidP="00532380" w:rsidR="004C18BC">
      <w:pPr>
        <w:tabs>
          <w:tab w:pos="1276" w:val="left"/>
        </w:tabs>
        <w:contextualSpacing/>
      </w:pPr>
      <w:r>
        <w:t>- sudski registar – elektroničkim putem</w:t>
      </w:r>
    </w:p>
    <w:p w:rsidRDefault="004C18BC" w:rsidP="00532380" w:rsidR="004C18BC" w:rsidRPr="00995FB2">
      <w:pPr>
        <w:tabs>
          <w:tab w:pos="1276" w:val="left"/>
        </w:tabs>
        <w:contextualSpacing/>
        <w:rPr>
          <w:szCs w:val="20"/>
        </w:rPr>
      </w:pPr>
      <w:r>
        <w:t>- Min. prav. – elektroničkim putem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 xml:space="preserve">roč. </w:t>
      </w:r>
      <w:r w:rsidR="004C18BC">
        <w:rPr>
          <w:szCs w:val="20"/>
        </w:rPr>
        <w:t>10.5.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3DB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03DB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0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 PROMET d.o.o.</izvorni_sadrzaj>
    <derivirana_varijabla naziv="DomainObject.Predmet.ProtustrankaFormated_1">  TR PROMET d.o.o.</derivirana_varijabla>
  </DomainObject.Predmet.ProtustrankaFormated>
  <DomainObject.Predmet.ProtustrankaFormatedOIB>
    <izvorni_sadrzaj>  TR PROMET d.o.o., OIB 78239390180</izvorni_sadrzaj>
    <derivirana_varijabla naziv="DomainObject.Predmet.ProtustrankaFormatedOIB_1">  TR PROMET d.o.o., OIB 78239390180</derivirana_varijabla>
  </DomainObject.Predmet.ProtustrankaFormatedOIB>
  <DomainObject.Predmet.ProtustrankaFormatedWithAdress>
    <izvorni_sadrzaj> TR PROMET d.o.o., Majevička 24, 10000 Zagreb</izvorni_sadrzaj>
    <derivirana_varijabla naziv="DomainObject.Predmet.ProtustrankaFormatedWithAdress_1"> TR PROMET d.o.o., Majevička 24, 10000 Zagreb</derivirana_varijabla>
  </DomainObject.Predmet.ProtustrankaFormatedWithAdress>
  <DomainObject.Predmet.ProtustrankaFormatedWithAdressOIB>
    <izvorni_sadrzaj> TR PROMET d.o.o., OIB 78239390180, Majevička 24, 10000 Zagreb</izvorni_sadrzaj>
    <derivirana_varijabla naziv="DomainObject.Predmet.ProtustrankaFormatedWithAdressOIB_1"> TR PROMET d.o.o., OIB 78239390180, Majevička 24, 10000 Zagreb</derivirana_varijabla>
  </DomainObject.Predmet.ProtustrankaFormatedWithAdressOIB>
  <DomainObject.Predmet.ProtustrankaWithAdress>
    <izvorni_sadrzaj>TR PROMET d.o.o. Majevička 24, 10000 Zagreb</izvorni_sadrzaj>
    <derivirana_varijabla naziv="DomainObject.Predmet.ProtustrankaWithAdress_1">TR PROMET d.o.o. Majevička 24, 10000 Zagreb</derivirana_varijabla>
  </DomainObject.Predmet.ProtustrankaWithAdress>
  <DomainObject.Predmet.ProtustrankaWithAdressOIB>
    <izvorni_sadrzaj>TR PROMET d.o.o., OIB 78239390180, Majevička 24, 10000 Zagreb</izvorni_sadrzaj>
    <derivirana_varijabla naziv="DomainObject.Predmet.ProtustrankaWithAdressOIB_1">TR PROMET d.o.o., OIB 78239390180, Majevička 24, 10000 Zagreb</derivirana_varijabla>
  </DomainObject.Predmet.ProtustrankaWithAdressOIB>
  <DomainObject.Predmet.ProtustrankaNazivFormated>
    <izvorni_sadrzaj>TR PROMET d.o.o.</izvorni_sadrzaj>
    <derivirana_varijabla naziv="DomainObject.Predmet.ProtustrankaNazivFormated_1">TR PROMET d.o.o.</derivirana_varijabla>
  </DomainObject.Predmet.ProtustrankaNazivFormated>
  <DomainObject.Predmet.ProtustrankaNazivFormatedOIB>
    <izvorni_sadrzaj>TR PROMET d.o.o., OIB 78239390180</izvorni_sadrzaj>
    <derivirana_varijabla naziv="DomainObject.Predmet.ProtustrankaNazivFormatedOIB_1">TR PROMET d.o.o., OIB 78239390180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 PROMET d.o.o.</item>
    </izvorni_sadrzaj>
    <derivirana_varijabla naziv="DomainObject.Predmet.ProtuStrankaListFormated_1">
      <item>TR PROMET d.o.o.</item>
    </derivirana_varijabla>
  </DomainObject.Predmet.ProtuStrankaListFormated>
  <DomainObject.Predmet.ProtuStrankaListFormatedOIB>
    <izvorni_sadrzaj>
      <item>TR PROMET d.o.o., OIB 78239390180</item>
    </izvorni_sadrzaj>
    <derivirana_varijabla naziv="DomainObject.Predmet.ProtuStrankaListFormatedOIB_1">
      <item>TR PROMET d.o.o., OIB 78239390180</item>
    </derivirana_varijabla>
  </DomainObject.Predmet.ProtuStrankaListFormatedOIB>
  <DomainObject.Predmet.ProtuStrankaListFormatedWithAdress>
    <izvorni_sadrzaj>
      <item>TR PROMET d.o.o., Majevička 24, 10000 Zagreb</item>
    </izvorni_sadrzaj>
    <derivirana_varijabla naziv="DomainObject.Predmet.ProtuStrankaListFormatedWithAdress_1">
      <item>TR PROMET d.o.o., Majevička 24, 10000 Zagreb</item>
    </derivirana_varijabla>
  </DomainObject.Predmet.ProtuStrankaListFormatedWithAdress>
  <DomainObject.Predmet.ProtuStrankaListFormatedWithAdressOIB>
    <izvorni_sadrzaj>
      <item>TR PROMET d.o.o., OIB 78239390180, Majevička 24, 10000 Zagreb</item>
    </izvorni_sadrzaj>
    <derivirana_varijabla naziv="DomainObject.Predmet.ProtuStrankaListFormatedWithAdressOIB_1">
      <item>TR PROMET d.o.o., OIB 78239390180, Majevička 24, 10000 Zagreb</item>
    </derivirana_varijabla>
  </DomainObject.Predmet.ProtuStrankaListFormatedWithAdressOIB>
  <DomainObject.Predmet.ProtuStrankaListNazivFormated>
    <izvorni_sadrzaj>
      <item>TR PROMET d.o.o.</item>
    </izvorni_sadrzaj>
    <derivirana_varijabla naziv="DomainObject.Predmet.ProtuStrankaListNazivFormated_1">
      <item>TR PROMET d.o.o.</item>
    </derivirana_varijabla>
  </DomainObject.Predmet.ProtuStrankaListNazivFormated>
  <DomainObject.Predmet.ProtuStrankaListNazivFormatedOIB>
    <izvorni_sadrzaj>
      <item>TR PROMET d.o.o., OIB 78239390180</item>
    </izvorni_sadrzaj>
    <derivirana_varijabla naziv="DomainObject.Predmet.ProtuStrankaListNazivFormatedOIB_1">
      <item>TR PROMET d.o.o., OIB 78239390180</item>
    </derivirana_varijabla>
  </DomainObject.Predmet.ProtuStrankaListNazivFormatedOIB>
  <DomainObject.Predmet.OstaliListFormated>
    <izvorni_sadrzaj>
      <item>Damir Kluković</item>
    </izvorni_sadrzaj>
    <derivirana_varijabla naziv="DomainObject.Predmet.OstaliListFormated_1">
      <item>Damir Kluković</item>
    </derivirana_varijabla>
  </DomainObject.Predmet.OstaliListFormated>
  <DomainObject.Predmet.OstaliListFormatedOIB>
    <izvorni_sadrzaj>
      <item>Damir Kluković, OIB 62598130913</item>
    </izvorni_sadrzaj>
    <derivirana_varijabla naziv="DomainObject.Predmet.OstaliListFormatedOIB_1">
      <item>Damir Kluković, OIB 62598130913</item>
    </derivirana_varijabla>
  </DomainObject.Predmet.OstaliListFormatedOIB>
  <DomainObject.Predmet.OstaliListFormatedWithAdress>
    <izvorni_sadrzaj>
      <item>Damir Kluković, Majevička 24, 10000 Zagreb</item>
    </izvorni_sadrzaj>
    <derivirana_varijabla naziv="DomainObject.Predmet.OstaliListFormatedWithAdress_1">
      <item>Damir Kluković, Majevička 24, 10000 Zagreb</item>
    </derivirana_varijabla>
  </DomainObject.Predmet.OstaliListFormatedWithAdress>
  <DomainObject.Predmet.OstaliListFormatedWithAdressOIB>
    <izvorni_sadrzaj>
      <item>Damir Kluković, OIB 62598130913, Majevička 24, 10000 Zagreb</item>
    </izvorni_sadrzaj>
    <derivirana_varijabla naziv="DomainObject.Predmet.OstaliListFormatedWithAdressOIB_1">
      <item>Damir Kluković, OIB 62598130913, Majevička 24, 10000 Zagreb</item>
    </derivirana_varijabla>
  </DomainObject.Predmet.OstaliListFormatedWithAdressOIB>
  <DomainObject.Predmet.OstaliListNazivFormated>
    <izvorni_sadrzaj>
      <item>Damir Kluković</item>
    </izvorni_sadrzaj>
    <derivirana_varijabla naziv="DomainObject.Predmet.OstaliListNazivFormated_1">
      <item>Damir Kluković</item>
    </derivirana_varijabla>
  </DomainObject.Predmet.OstaliListNazivFormated>
  <DomainObject.Predmet.OstaliListNazivFormatedOIB>
    <izvorni_sadrzaj>
      <item>Damir Kluković, OIB 62598130913</item>
    </izvorni_sadrzaj>
    <derivirana_varijabla naziv="DomainObject.Predmet.OstaliListNazivFormatedOIB_1">
      <item>Damir Kluković, OIB 62598130913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 PROMET d.o.o.</izvorni_sadrzaj>
    <derivirana_varijabla naziv="DomainObject.Predmet.ProtustrankaIDrugi_1">TR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 PROMET d.o.o., OIB 78239390180, Majevička 24, 10000 Zagreb</izvorni_sadrzaj>
    <derivirana_varijabla naziv="DomainObject.Predmet.ProtustrankaIDrugiAdressOIB_1">TR PROMET d.o.o., OIB 78239390180, Majevička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 PROMET d.o.o.</item>
      <item>FINA Regionalni centar Zagreb</item>
      <item>Damir Kluković</item>
    </izvorni_sadrzaj>
    <derivirana_varijabla naziv="DomainObject.Predmet.SudioniciListNaziv_1">
      <item>TR PROMET d.o.o.</item>
      <item>FINA Regionalni centar Zagreb</item>
      <item>Damir Kluković</item>
    </derivirana_varijabla>
  </DomainObject.Predmet.SudioniciListNaziv>
  <DomainObject.Predmet.SudioniciListAdressOIB>
    <izvorni_sadrzaj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</izvorni_sadrzaj>
    <derivirana_varijabla naziv="DomainObject.Predmet.SudioniciListAdressOIB_1"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78239390180</item>
      <item>, OIB 85821130368</item>
      <item>, OIB 62598130913</item>
    </izvorni_sadrzaj>
    <derivirana_varijabla naziv="DomainObject.Predmet.SudioniciListNazivOIB_1">
      <item>, OIB 78239390180</item>
      <item>, OIB 85821130368</item>
      <item>, OIB 62598130913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86D6D-03BC-45CE-B09B-3F8DFB63B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3565</properties:Characters>
  <properties:Lines>110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2018-04-04T08:58:00Z</dcterms:created>
  <dc:creator>Snježana Andrijanić</dc:creator>
  <cp:lastModifiedBy>Snježana Andrijanić</cp:lastModifiedBy>
  <cp:lastPrinted>2018-04-04T08:55:00Z</cp:lastPrinted>
  <dcterms:modified xmlns:xsi="http://www.w3.org/2001/XMLSchema-instance" xsi:type="dcterms:W3CDTF">2018-04-04T09:31:00Z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St-1141-17, privremen.steč. ročište....docx)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