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d803" w14:paraId="662d803" w:rsidRDefault="004F4C48" w:rsidP="004F4C48" w:rsidR="004F4C48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4F4C48" w:rsidP="004F4C48" w:rsidR="004F4C48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4F4C48" w:rsidP="004F4C48" w:rsidR="004F4C48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4F4C48" w:rsidP="004F4C48" w:rsidR="004F4C48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4F4C48" w:rsidP="004F4C48" w:rsidR="004F4C48">
      <w:pPr>
        <w:jc w:val="right"/>
      </w:pPr>
    </w:p>
    <w:p w:rsidRDefault="004F4C48" w:rsidP="004F4C48" w:rsidR="004F4C48">
      <w:pPr>
        <w:jc w:val="right"/>
      </w:pPr>
    </w:p>
    <w:p w:rsidRDefault="004F4C48" w:rsidP="004F4C48" w:rsidR="004F4C48">
      <w:pPr>
        <w:jc w:val="both"/>
      </w:pPr>
      <w:r>
        <w:tab/>
        <w:t>Trgovački sud u Varaždinu po sucu toga suda Kseniji Flack-Makitan, kao sucu u predmetu u povodu zahtjeva Financijske agencije Regionalni centar Zagreb, Podružnica Varaždin, Augusta Cesarca 2, Varaždin, za pokretanje skraćenog stečajnog postupka protiv dužnika LEO OBUĆA j.d.o.o., Hrastovsko, Selska 88, OIB: 81820241691, dana 14. kolovoza 2017. godine temeljem čl. 430. Stečajnog zakona („Narodne novine“ 71/15, u daljnjem tekstu SZ) objavljuje sljedeći</w:t>
      </w:r>
    </w:p>
    <w:p w:rsidRDefault="004F4C48" w:rsidP="004F4C48" w:rsidR="004F4C48">
      <w:pPr>
        <w:jc w:val="center"/>
      </w:pPr>
    </w:p>
    <w:p w:rsidRDefault="004F4C48" w:rsidP="004F4C48" w:rsidR="004F4C48">
      <w:pPr>
        <w:jc w:val="center"/>
      </w:pPr>
      <w:r>
        <w:t>OGLAS</w:t>
      </w:r>
    </w:p>
    <w:p w:rsidRDefault="004F4C48" w:rsidP="004F4C48" w:rsidR="004F4C48"/>
    <w:p w:rsidRDefault="004F4C48" w:rsidP="004F4C48" w:rsidR="004F4C48">
      <w:pPr>
        <w:jc w:val="both"/>
      </w:pPr>
      <w:r>
        <w:t>I/</w:t>
      </w:r>
      <w:r>
        <w:tab/>
        <w:t>Utvrđuje se da ukupni iznos evidentiranog duga dužnika LEO OBUĆA j.d.o.o., Hrastovsko, Selska 88, OIB: 81820241691, iznosi 40.674,59 kn.</w:t>
      </w:r>
    </w:p>
    <w:p w:rsidRDefault="004F4C48" w:rsidP="004F4C48" w:rsidR="004F4C48">
      <w:pPr>
        <w:jc w:val="both"/>
      </w:pPr>
    </w:p>
    <w:p w:rsidRDefault="004F4C48" w:rsidP="004F4C48" w:rsidR="004F4C48">
      <w:pPr>
        <w:jc w:val="both"/>
      </w:pPr>
      <w:r>
        <w:t>II/</w:t>
      </w:r>
      <w:r>
        <w:tab/>
        <w:t xml:space="preserve"> Poziva se direktor dužnika Marko Posavec, Duga Rijeka, Duga Rijeka 98, OIB: 83540111693,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4F4C48" w:rsidP="004F4C48" w:rsidR="004F4C48">
      <w:pPr>
        <w:jc w:val="both"/>
      </w:pPr>
    </w:p>
    <w:p w:rsidRDefault="004F4C48" w:rsidP="004F4C48" w:rsidR="004F4C48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F4C48" w:rsidP="004F4C48" w:rsidR="004F4C48"/>
    <w:p w:rsidRDefault="004F4C48" w:rsidP="004F4C48" w:rsidR="004F4C48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4F4C48" w:rsidP="004F4C48" w:rsidR="004F4C48">
      <w:pPr>
        <w:jc w:val="both"/>
        <w:rPr>
          <w:color w:val="000000"/>
        </w:rPr>
      </w:pPr>
      <w:r>
        <w:tab/>
      </w:r>
    </w:p>
    <w:p w:rsidRDefault="004F4C48" w:rsidP="004F4C48" w:rsidR="004F4C48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4F4C48" w:rsidP="004F4C48" w:rsidR="004F4C48">
      <w:pPr>
        <w:jc w:val="both"/>
      </w:pPr>
    </w:p>
    <w:p w:rsidRDefault="004F4C48" w:rsidP="004F4C48" w:rsidR="004F4C48">
      <w:pPr>
        <w:jc w:val="center"/>
      </w:pPr>
      <w:r>
        <w:t>U Varaždinu, 14. kolovoza 2017.</w:t>
      </w:r>
    </w:p>
    <w:p w:rsidRDefault="004F4C48" w:rsidP="004F4C48" w:rsidR="004F4C48">
      <w:pPr>
        <w:jc w:val="both"/>
      </w:pPr>
    </w:p>
    <w:p w:rsidRDefault="004F4C48" w:rsidP="004F4C48" w:rsidR="004F4C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4F4C48" w:rsidP="004F4C48" w:rsidR="004F4C48"/>
    <w:p w:rsidRDefault="004F4C48" w:rsidP="004F4C48" w:rsidR="004F4C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Flack-Makitan, v.r.</w:t>
      </w:r>
    </w:p>
    <w:p w:rsidRDefault="007920F6" w:rsidR="007920F6"/>
    <w:sectPr w:rsidR="007920F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AE3" w:rsidP="004F4C48" w:rsidR="00090AE3">
      <w:r>
        <w:separator/>
      </w:r>
    </w:p>
  </w:endnote>
  <w:endnote w:id="0" w:type="continuationSeparator">
    <w:p w:rsidRDefault="00090AE3" w:rsidP="004F4C48" w:rsidR="00090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AE3" w:rsidP="004F4C48" w:rsidR="00090AE3">
      <w:r>
        <w:separator/>
      </w:r>
    </w:p>
  </w:footnote>
  <w:footnote w:id="0" w:type="continuationSeparator">
    <w:p w:rsidRDefault="00090AE3" w:rsidP="004F4C48" w:rsidR="00090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C48" w:rsidP="004F4C48" w:rsidR="004F4C48">
    <w:pPr>
      <w:jc w:val="right"/>
    </w:pPr>
    <w:r>
      <w:t>Poslovni broj: 5 St-415/17-6</w:t>
    </w:r>
  </w:p>
  <w:p w:rsidRDefault="004F4C48" w:rsidR="004F4C4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C48"/>
    <w:rsid w:val="00090AE3"/>
    <w:rsid w:val="004F4C48"/>
    <w:rsid w:val="007920F6"/>
    <w:rsid w:val="00FC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4C4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4C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C4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F4C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4C4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4C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4C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E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3ECA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3E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3E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4C4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4C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C4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F4C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4C4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4C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4C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E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3ECA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3E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3E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60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 OBUĆA jednostavno društvo s ograničenom odgovornošću za proizvodnju, trgovinu i usluge zastupanog po punomoćniku Marko Posavec</izvorni_sadrzaj>
    <derivirana_varijabla naziv="DomainObject.Predmet.ProtustrankaFormated_1">  LEO OBUĆA jednostavno društvo s ograničenom odgovornošću za proizvodnju, trgovinu i usluge zastupanog po punomoćniku Marko Posavec</derivirana_varijabla>
  </DomainObject.Predmet.ProtustrankaFormated>
  <DomainObject.Predmet.ProtustrankaFormatedOIB>
    <izvorni_sadrzaj>  LEO OBUĆA jednostavno društvo s ograničenom odgovornošću za proizvodnju, trgovinu i usluge, OIB 81820241691 zastupanog po punomoćniku Marko Posavec</izvorni_sadrzaj>
    <derivirana_varijabla naziv="DomainObject.Predmet.ProtustrankaFormatedOIB_1">  LEO OBUĆA jednostavno društvo s ograničenom odgovornošću za proizvodnju, trgovinu i usluge, OIB 81820241691 zastupanog po punomoćniku Marko Posavec</derivirana_varijabla>
  </DomainObject.Predmet.ProtustrankaFormatedOIB>
  <DomainObject.Predmet.ProtustrankaFormatedWithAdress>
    <izvorni_sadrzaj> LEO OBUĆA jednostavno društvo s ograničenom odgovornošću za proizvodnju, trgovinu i usluge, Selska 88, 42230 Hrastovsko zastupanog po punomoćniku Marko Posavec</izvorni_sadrzaj>
    <derivirana_varijabla naziv="DomainObject.Predmet.ProtustrankaFormatedWithAdress_1"> LEO OBUĆA jednostavno društvo s ograničenom odgovornošću za proizvodnju, trgovinu i usluge, Selska 88, 42230 Hrastovsko zastupanog po punomoćniku Marko Posavec</derivirana_varijabla>
  </DomainObject.Predmet.ProtustrankaFormatedWithAdress>
  <DomainObject.Predmet.ProtustrankaFormatedWithAdressOIB>
    <izvorni_sadrzaj> LEO OBUĆA jednostavno društvo s ograničenom odgovornošću za proizvodnju, trgovinu i usluge, OIB 81820241691, Selska 88, 42230 Hrastovsko zastupanog po punomoćniku Marko Posavec</izvorni_sadrzaj>
    <derivirana_varijabla naziv="DomainObject.Predmet.ProtustrankaFormatedWithAdressOIB_1"> LEO OBUĆA jednostavno društvo s ograničenom odgovornošću za proizvodnju, trgovinu i usluge, OIB 81820241691, Selska 88, 42230 Hrastovsko zastupanog po punomoćniku Marko Posavec</derivirana_varijabla>
  </DomainObject.Predmet.ProtustrankaFormatedWithAdressOIB>
  <DomainObject.Predmet.ProtustrankaWithAdress>
    <izvorni_sadrzaj>LEO OBUĆA jednostavno društvo s ograničenom odgovornošću za proizvodnju, trgovinu i usluge Selska 88, 42230 Hrastovsko</izvorni_sadrzaj>
    <derivirana_varijabla naziv="DomainObject.Predmet.ProtustrankaWithAdress_1">LEO OBUĆA jednostavno društvo s ograničenom odgovornošću za proizvodnju, trgovinu i usluge Selska 88, 42230 Hrastovsko</derivirana_varijabla>
  </DomainObject.Predmet.ProtustrankaWithAdress>
  <DomainObject.Predmet.ProtustrankaWithAdressOIB>
    <izvorni_sadrzaj>LEO OBUĆA jednostavno društvo s ograničenom odgovornošću za proizvodnju, trgovinu i usluge, OIB 81820241691, Selska 88, 42230 Hrastovsko</izvorni_sadrzaj>
    <derivirana_varijabla naziv="DomainObject.Predmet.ProtustrankaWithAdressOIB_1">LEO OBUĆA jednostavno društvo s ograničenom odgovornošću za proizvodnju, trgovinu i usluge, OIB 81820241691, Selska 88, 42230 Hrastovsko</derivirana_varijabla>
  </DomainObject.Predmet.ProtustrankaWithAdressOIB>
  <DomainObject.Predmet.ProtustrankaNazivFormated>
    <izvorni_sadrzaj>LEO OBUĆA jednostavno društvo s ograničenom odgovornošću za proizvodnju, trgovinu i usluge</izvorni_sadrzaj>
    <derivirana_varijabla naziv="DomainObject.Predmet.ProtustrankaNazivFormated_1">LEO OBUĆA jednostavno društvo s ograničenom odgovornošću za proizvodnju, trgovinu i usluge</derivirana_varijabla>
  </DomainObject.Predmet.ProtustrankaNazivFormated>
  <DomainObject.Predmet.ProtustrankaNazivFormatedOIB>
    <izvorni_sadrzaj>LEO OBUĆA jednostavno društvo s ograničenom odgovornošću za proizvodnju, trgovinu i usluge, OIB 81820241691</izvorni_sadrzaj>
    <derivirana_varijabla naziv="DomainObject.Predmet.ProtustrankaNazivFormatedOIB_1">LEO OBUĆA jednostavno društvo s ograničenom odgovornošću za proizvodnju, trgovinu i usluge, OIB 81820241691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40674.59</izvorni_sadrzaj>
    <derivirana_varijabla naziv="DomainObject.Predmet.TrenutnaVrijednost_1">40674.59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 OBUĆA jednostavno društvo s ograničenom odgovornošću za proizvodnju, trgovinu i usluge zastupanog po punomoćniku Marko Posavec</item>
    </izvorni_sadrzaj>
    <derivirana_varijabla naziv="DomainObject.Predmet.ProtuStrankaListFormated_1">
      <item>LEO OBUĆA jednostavno društvo s ograničenom odgovornošću za proizvodnju, trgovinu i usluge zastupanog po punomoćniku Marko Posavec</item>
    </derivirana_varijabla>
  </DomainObject.Predmet.ProtuStrankaListFormated>
  <DomainObject.Predmet.ProtuStrankaListFormatedOIB>
    <izvorni_sadrzaj>
      <item>LEO OBUĆA jednostavno društvo s ograničenom odgovornošću za proizvodnju, trgovinu i usluge, OIB 81820241691 zastupanog po punomoćniku Marko Posavec</item>
    </izvorni_sadrzaj>
    <derivirana_varijabla naziv="DomainObject.Predmet.ProtuStrankaListFormatedOIB_1">
      <item>LEO OBUĆA jednostavno društvo s ograničenom odgovornošću za proizvodnju, trgovinu i usluge, OIB 81820241691 zastupanog po punomoćniku Marko Posavec</item>
    </derivirana_varijabla>
  </DomainObject.Predmet.ProtuStrankaListFormatedOIB>
  <DomainObject.Predmet.ProtuStrankaListFormatedWithAdress>
    <izvorni_sadrzaj>
      <item>LEO OBUĆA jednostavno društvo s ograničenom odgovornošću za proizvodnju, trgovinu i usluge, Selska 88, 42230 Hrastovsko zastupanog po punomoćniku Marko Posavec</item>
    </izvorni_sadrzaj>
    <derivirana_varijabla naziv="DomainObject.Predmet.ProtuStrankaListFormatedWithAdress_1">
      <item>LEO OBUĆA jednostavno društvo s ograničenom odgovornošću za proizvodnju, trgovinu i usluge, Selska 88, 42230 Hrastovsko zastupanog po punomoćniku Marko Posavec</item>
    </derivirana_varijabla>
  </DomainObject.Predmet.ProtuStrankaListFormatedWithAdress>
  <DomainObject.Predmet.ProtuStrankaListFormatedWithAdressOIB>
    <izvorni_sadrzaj>
      <item>LEO OBUĆA jednostavno društvo s ograničenom odgovornošću za proizvodnju, trgovinu i usluge, OIB 81820241691, Selska 88, 42230 Hrastovsko zastupanog po punomoćniku Marko Posavec</item>
    </izvorni_sadrzaj>
    <derivirana_varijabla naziv="DomainObject.Predmet.ProtuStrankaListFormatedWithAdressOIB_1">
      <item>LEO OBUĆA jednostavno društvo s ograničenom odgovornošću za proizvodnju, trgovinu i usluge, OIB 81820241691, Selska 88, 42230 Hrastovsko zastupanog po punomoćniku Marko Posavec</item>
    </derivirana_varijabla>
  </DomainObject.Predmet.ProtuStrankaListFormatedWithAdressOIB>
  <DomainObject.Predmet.ProtuStrankaListNazivFormated>
    <izvorni_sadrzaj>
      <item>LEO OBUĆA jednostavno društvo s ograničenom odgovornošću za proizvodnju, trgovinu i usluge</item>
    </izvorni_sadrzaj>
    <derivirana_varijabla naziv="DomainObject.Predmet.ProtuStrankaListNazivFormated_1">
      <item>LEO OBUĆA jednostavno društvo s ograničenom odgovornošću za proizvodnju, trgovinu i usluge</item>
    </derivirana_varijabla>
  </DomainObject.Predmet.ProtuStrankaListNazivFormated>
  <DomainObject.Predmet.ProtuStrankaListNazivFormatedOIB>
    <izvorni_sadrzaj>
      <item>LEO OBUĆA jednostavno društvo s ograničenom odgovornošću za proizvodnju, trgovinu i usluge, OIB 81820241691</item>
    </izvorni_sadrzaj>
    <derivirana_varijabla naziv="DomainObject.Predmet.ProtuStrankaListNazivFormatedOIB_1">
      <item>LEO OBUĆA jednostavno društvo s ograničenom odgovornošću za proizvodnju, trgovinu i usluge, OIB 81820241691</item>
    </derivirana_varijabla>
  </DomainObject.Predmet.ProtuStrankaListNazivFormatedOIB>
  <DomainObject.Predmet.OstaliListFormated>
    <izvorni_sadrzaj>
      <item>Sudski registar</item>
      <item>Marko Posavec punomoćnik sudionika u postupku LEO OBUĆA jednostavno društvo s ograničenom odgovornošću za proizvodnju, trgovinu i usluge</item>
    </izvorni_sadrzaj>
    <derivirana_varijabla naziv="DomainObject.Predmet.OstaliListFormated_1">
      <item>Sudski registar</item>
      <item>Marko Posavec punomoćnik sudionika u postupku LEO OBUĆA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Marko Posavec, OIB 83540111693 punomoćnik sudionika u postupku LEO OBUĆA jednostavno društvo s ograničenom odgovornošću za proizvodnju, trgovinu i usluge</item>
    </izvorni_sadrzaj>
    <derivirana_varijabla naziv="DomainObject.Predmet.OstaliListFormatedOIB_1">
      <item>Sudski registar</item>
      <item>Marko Posavec, OIB 83540111693 punomoćnik sudionika u postupku LEO OBUĆA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Marko Posavec, Duga Rijeka 98, 48312 Duga Rijeka punomoćnik sudionika u postupku LEO OBUĆA jednostavno društvo s ograničenom odgovornošću za proizvodnju, trgovinu i usluge</item>
    </izvorni_sadrzaj>
    <derivirana_varijabla naziv="DomainObject.Predmet.OstaliListFormatedWithAdress_1">
      <item>Sudski registar</item>
      <item>Marko Posavec, Duga Rijeka 98, 48312 Duga Rijeka punomoćnik sudionika u postupku LEO OBUĆA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Marko Posavec, OIB 83540111693, Duga Rijeka 98, 48312 Duga Rijeka punomoćnik sudionika u postupku LEO OBUĆA jednostavno društvo s ograničenom odgovornošću za proizvodnju, trgovinu i usluge</item>
    </izvorni_sadrzaj>
    <derivirana_varijabla naziv="DomainObject.Predmet.OstaliListFormatedWithAdressOIB_1">
      <item>Sudski registar</item>
      <item>Marko Posavec, OIB 83540111693, Duga Rijeka 98, 48312 Duga Rijeka punomoćnik sudionika u postupku LEO OBUĆA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Marko Posavec</item>
    </izvorni_sadrzaj>
    <derivirana_varijabla naziv="DomainObject.Predmet.OstaliListNazivFormated_1">
      <item>Sudski registar</item>
      <item>Marko Posavec</item>
    </derivirana_varijabla>
  </DomainObject.Predmet.OstaliListNazivFormated>
  <DomainObject.Predmet.OstaliListNazivFormatedOIB>
    <izvorni_sadrzaj>
      <item>Sudski registar</item>
      <item>Marko Posavec, OIB 83540111693</item>
    </izvorni_sadrzaj>
    <derivirana_varijabla naziv="DomainObject.Predmet.OstaliListNazivFormatedOIB_1">
      <item>Sudski registar</item>
      <item>Marko Posavec, OIB 83540111693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 OBUĆA jednostavno društvo s ograničenom odgovornošću za proizvodnju, trgovinu i usluge</izvorni_sadrzaj>
    <derivirana_varijabla naziv="DomainObject.Predmet.ProtustrankaIDrugi_1">LEO OBUĆA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LEO OBUĆA jednostavno društvo s ograničenom odgovornošću za proizvodnju, trgovinu i usluge, OIB 81820241691, Selska 88, 42230 Hrastovsko</izvorni_sadrzaj>
    <derivirana_varijabla naziv="DomainObject.Predmet.ProtustrankaIDrugiAdressOIB_1">LEO OBUĆA jednostavno društvo s ograničenom odgovornošću za proizvodnju, trgovinu i usluge, OIB 81820241691,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 OBUĆA jednostavno društvo s ograničenom odgovornošću za proizvodnju, trgovinu i usluge</item>
      <item>Sudski registar</item>
      <item>Marko Posavec</item>
    </izvorni_sadrzaj>
    <derivirana_varijabla naziv="DomainObject.Predmet.SudioniciListNaziv_1">
      <item>Financijska agencija</item>
      <item>LEO OBUĆA jednostavno društvo s ograničenom odgovornošću za proizvodnju, trgovinu i usluge</item>
      <item>Sudski registar</item>
      <item>Marko Posavec</item>
    </derivirana_varijabla>
  </DomainObject.Predmet.SudioniciListNaziv>
  <DomainObject.Predmet.SudioniciListAdressOIB>
    <izvorni_sadrzaj>
      <item>Financijska agencija, OIB 85821130368, Ulica grada Vukovara 70,10000 Zagreb</item>
      <item>LEO OBUĆA jednostavno društvo s ograničenom odgovornošću za proizvodnju, trgovinu i usluge, OIB 81820241691, Selska 88,42230 Hrastovsko</item>
      <item>Sudski registar</item>
      <item>Marko Posavec, OIB 83540111693, Duga Rijeka 98,48312 Duga Rijeka</item>
    </izvorni_sadrzaj>
    <derivirana_varijabla naziv="DomainObject.Predmet.SudioniciListAdressOIB_1">
      <item>Financijska agencija, OIB 85821130368, Ulica grada Vukovara 70,10000 Zagreb</item>
      <item>LEO OBUĆA jednostavno društvo s ograničenom odgovornošću za proizvodnju, trgovinu i usluge, OIB 81820241691, Selska 88,42230 Hrastovsko</item>
      <item>Sudski registar</item>
      <item>Marko Posavec, OIB 83540111693, Duga Rijeka 98,48312 Duga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81820241691</item>
      <item>, OIB null</item>
      <item>, OIB 83540111693</item>
    </izvorni_sadrzaj>
    <derivirana_varijabla naziv="DomainObject.Predmet.SudioniciListNazivOIB_1">
      <item>, OIB 85821130368</item>
      <item>, OIB 81820241691</item>
      <item>, OIB null</item>
      <item>, OIB 83540111693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1818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2017-08-14T08:42:00Z</dcterms:created>
  <dc:creator>Lea Rogina</dc:creator>
  <cp:lastModifiedBy>Lea Rogina</cp:lastModifiedBy>
  <cp:lastPrinted>2017-08-14T08:44:00Z</cp:lastPrinted>
  <dcterms:modified xmlns:xsi="http://www.w3.org/2001/XMLSchema-instance" xsi:type="dcterms:W3CDTF">2017-08-14T08:46:00Z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