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2341" w14:paraId="9f72341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5740EF">
        <w:t>St-2054</w:t>
      </w:r>
      <w:r w:rsidR="00EB5A2F">
        <w:t>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 xml:space="preserve">, za otvaranje stečajnog postupka nad dužnikom </w:t>
      </w:r>
      <w:r w:rsidR="005740EF" w:rsidRPr="005740EF">
        <w:rPr>
          <w:lang w:val="pt-BR"/>
        </w:rPr>
        <w:t>STILSKI PLAN d.o.o., Zagreb, Vinogradska cesta 133, OIB: 04609120440</w:t>
      </w:r>
      <w:r w:rsidR="009E3981" w:rsidRPr="009E3981">
        <w:rPr>
          <w:lang w:val="pt-BR"/>
        </w:rPr>
        <w:t xml:space="preserve">, </w:t>
      </w:r>
      <w:r w:rsidR="005740EF">
        <w:rPr>
          <w:lang w:val="pt-BR"/>
        </w:rPr>
        <w:t>13.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5740EF" w:rsidRPr="005740EF">
        <w:rPr>
          <w:rFonts w:hAnsi="Times New Roman" w:ascii="Times New Roman"/>
          <w:szCs w:val="24"/>
          <w:lang w:val="pt-BR"/>
        </w:rPr>
        <w:t>STILSKI PLAN d.o.o., Zagreb, Vinogradska cesta 133, OIB: 04609120440</w:t>
      </w:r>
      <w:r w:rsidR="005740EF" w:rsidRPr="005740EF">
        <w:rPr>
          <w:rFonts w:hAnsi="Times New Roman" w:ascii="Times New Roman"/>
          <w:szCs w:val="24"/>
        </w:rPr>
        <w:t>, MBS: 080656919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5740EF" w:rsidRPr="005740EF">
        <w:rPr>
          <w:rFonts w:hAnsi="Times New Roman" w:ascii="Times New Roman"/>
          <w:szCs w:val="24"/>
        </w:rPr>
        <w:t>Velimir Slamar iz Varaždina, M.Krleže 1/I OIB:69715502514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5740EF">
        <w:t xml:space="preserve"> dužnikom</w:t>
      </w:r>
      <w:r w:rsidRPr="00EB5A2F">
        <w:t xml:space="preserve"> </w:t>
      </w:r>
      <w:r w:rsidR="005740EF" w:rsidRPr="005740EF">
        <w:rPr>
          <w:lang w:val="pt-BR"/>
        </w:rPr>
        <w:t>STILSKI PLAN d.o.o., Zagreb, Vinogradska cesta 133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lastRenderedPageBreak/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5740EF">
        <w:t>14. ožujka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5740EF">
        <w:t>16. svibnja</w:t>
      </w:r>
      <w:r w:rsidR="00EB5A2F" w:rsidRPr="00EB5A2F">
        <w:t xml:space="preserve"> 2016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7C3986">
        <w:t>14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076114" w:rsidP="00076114" w:rsidR="00076114" w:rsidRPr="00D57D9F">
      <w:r w:rsidRPr="00D57D9F">
        <w:t>DNA:</w:t>
      </w:r>
    </w:p>
    <w:p w:rsidRDefault="00664F42" w:rsidP="00076114" w:rsidR="009F5A00">
      <w:r w:rsidRPr="00D57D9F">
        <w:t>1.</w:t>
      </w:r>
      <w:r w:rsidR="009F5A00">
        <w:t>predlagatelju</w:t>
      </w:r>
    </w:p>
    <w:p w:rsidRDefault="009F5A00" w:rsidP="00076114" w:rsidR="00150D89" w:rsidRPr="00D57D9F">
      <w:r>
        <w:t>2.</w:t>
      </w:r>
      <w:r w:rsidR="00664F42" w:rsidRPr="00D57D9F">
        <w:t>dužniku</w:t>
      </w:r>
    </w:p>
    <w:p w:rsidRDefault="009F5A00" w:rsidP="00076114" w:rsidR="00076114" w:rsidRPr="00D57D9F">
      <w:r>
        <w:t>3</w:t>
      </w:r>
      <w:r w:rsidR="00F25F03" w:rsidRPr="00D57D9F">
        <w:t xml:space="preserve">.zz dužnika </w:t>
      </w:r>
    </w:p>
    <w:p w:rsidRDefault="009F5A00" w:rsidP="00076114" w:rsidR="00076114" w:rsidRPr="00D57D9F">
      <w:r>
        <w:t>4</w:t>
      </w:r>
      <w:r w:rsidR="00076114" w:rsidRPr="00D57D9F">
        <w:t>.priv.steč.upravitelju</w:t>
      </w:r>
      <w:r w:rsidR="00664F42" w:rsidRPr="00D57D9F">
        <w:t>,</w:t>
      </w:r>
    </w:p>
    <w:p w:rsidRDefault="009F5A00" w:rsidP="00076114" w:rsidR="00076114" w:rsidRPr="00D57D9F">
      <w:r>
        <w:t>5</w:t>
      </w:r>
      <w:r w:rsidR="00076114" w:rsidRPr="00D57D9F">
        <w:t>.sudski registar, ovdje</w:t>
      </w:r>
    </w:p>
    <w:p w:rsidRDefault="009F5A00" w:rsidP="006C411E" w:rsidR="00823A3D" w:rsidRPr="00D57D9F">
      <w:r>
        <w:t>6</w:t>
      </w:r>
      <w:r w:rsidR="00F25F03" w:rsidRPr="00D57D9F">
        <w:t>.FINA Zagreb</w:t>
      </w:r>
    </w:p>
    <w:p w:rsidRDefault="009F5A00" w:rsidP="006C411E" w:rsidR="006C411E" w:rsidRPr="00D57D9F">
      <w:r>
        <w:t>7</w:t>
      </w:r>
      <w:r w:rsidR="006C411E" w:rsidRPr="00D57D9F">
        <w:t>.MF Porezna uprava Zagreb</w:t>
      </w:r>
    </w:p>
    <w:p w:rsidRDefault="009F5A00" w:rsidP="006C411E" w:rsidR="00076114">
      <w:r>
        <w:t>8</w:t>
      </w:r>
      <w:r w:rsidR="006C411E" w:rsidRPr="00D57D9F">
        <w:t>.</w:t>
      </w:r>
      <w:r w:rsidR="00182A60">
        <w:t>mrežna stranica e-</w:t>
      </w:r>
      <w:r w:rsidR="006C411E" w:rsidRPr="00D57D9F">
        <w:t>oglasna ploča 8 d</w:t>
      </w:r>
    </w:p>
    <w:p w:rsidRDefault="005740EF" w:rsidP="006C411E" w:rsidR="005740EF" w:rsidRPr="00D57D9F">
      <w:r>
        <w:t>9. Ministarstvo pravosuđa – po pravomoćnosti</w:t>
      </w:r>
    </w:p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845134"/>
      <w:docPartObj>
        <w:docPartGallery w:val="Page Numbers (Top of Page)"/>
        <w:docPartUnique/>
      </w:docPartObj>
    </w:sdtPr>
    <w:sdtEndPr/>
    <w:sdtContent>
      <w:p w:rsidRDefault="007C3986" w:rsidR="007C39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08D">
          <w:rPr>
            <w:noProof/>
          </w:rPr>
          <w:t>2</w:t>
        </w:r>
        <w:r>
          <w:fldChar w:fldCharType="end"/>
        </w:r>
      </w:p>
    </w:sdtContent>
  </w:sdt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740EF"/>
    <w:rsid w:val="005C601B"/>
    <w:rsid w:val="005E108D"/>
    <w:rsid w:val="005F2AFB"/>
    <w:rsid w:val="00664F42"/>
    <w:rsid w:val="006C411E"/>
    <w:rsid w:val="00740AF5"/>
    <w:rsid w:val="007720FA"/>
    <w:rsid w:val="007C3986"/>
    <w:rsid w:val="00823A3D"/>
    <w:rsid w:val="00964D2E"/>
    <w:rsid w:val="009E3981"/>
    <w:rsid w:val="009F5A00"/>
    <w:rsid w:val="00AB0EC3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2436</properties:Characters>
  <properties:Lines>75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2016-10-13T11:39:00Z</dcterms:created>
  <dc:creator>gzubak</dc:creator>
  <cp:lastModifiedBy>Katica Franjić</cp:lastModifiedBy>
  <cp:lastPrinted>2016-10-14T07:47:00Z</cp:lastPrinted>
  <dcterms:modified xmlns:xsi="http://www.w3.org/2001/XMLSchema-instance" xsi:type="dcterms:W3CDTF">2016-10-14T07:48:00Z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