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639c" w14:paraId="fff639c" w:rsidRDefault="00AE649C" w:rsidP="00FA5B5E" w:rsidR="00AE649C" w:rsidRPr="00B76F3C">
      <w:pPr>
        <w:pStyle w:val="Naslov3"/>
        <w15:collapsed w:val="false"/>
      </w:pPr>
    </w:p>
    <w:p w:rsidRDefault="00E93D2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93D29" w:rsidP="00E93D29" w:rsidR="00E93D29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>7. St-324/2015-3.</w:t>
      </w:r>
    </w:p>
    <w:p w:rsidRDefault="00E93D29" w:rsidP="00E93D29" w:rsidR="00E93D29">
      <w:pPr>
        <w:jc w:val="center"/>
        <w:rPr>
          <w:rFonts w:cs="Arial" w:hAnsi="Arial" w:ascii="Arial"/>
          <w:b/>
        </w:rPr>
      </w:pPr>
    </w:p>
    <w:p w:rsidRDefault="00E93D29" w:rsidP="00E93D29" w:rsidR="00E93D2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93D29" w:rsidP="00E93D29" w:rsidR="00E93D29">
      <w:pPr>
        <w:jc w:val="center"/>
        <w:rPr>
          <w:rFonts w:cs="Arial" w:hAnsi="Arial" w:ascii="Arial"/>
          <w:b/>
        </w:rPr>
      </w:pPr>
    </w:p>
    <w:p w:rsidRDefault="00E93D29" w:rsidP="00E93D29" w:rsidR="00E93D2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E93D29" w:rsidP="00E93D29" w:rsidR="00E93D29">
      <w:pPr>
        <w:jc w:val="both"/>
        <w:rPr>
          <w:rFonts w:cs="Arial" w:hAnsi="Arial" w:ascii="Arial"/>
        </w:rPr>
      </w:pP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OPZ MALTAR opća poljoprivredna zadruga za poljoprivredu iz Bjelovara, </w:t>
      </w:r>
      <w:proofErr w:type="spellStart"/>
      <w:r>
        <w:rPr>
          <w:rFonts w:cs="Arial" w:hAnsi="Arial" w:ascii="Arial"/>
        </w:rPr>
        <w:t>Sv.Antuna</w:t>
      </w:r>
      <w:proofErr w:type="spellEnd"/>
      <w:r>
        <w:rPr>
          <w:rFonts w:cs="Arial" w:hAnsi="Arial" w:ascii="Arial"/>
        </w:rPr>
        <w:t xml:space="preserve"> 3, MBS 010073356, OIB 20827307299, dana 05. veljače 2016. godine  </w:t>
      </w:r>
    </w:p>
    <w:p w:rsidRDefault="00E93D29" w:rsidP="00E93D29" w:rsidR="00E93D29">
      <w:pPr>
        <w:jc w:val="both"/>
        <w:rPr>
          <w:rFonts w:cs="Arial" w:hAnsi="Arial" w:ascii="Arial"/>
        </w:rPr>
      </w:pPr>
    </w:p>
    <w:p w:rsidRDefault="00E93D29" w:rsidP="00E93D29" w:rsidR="00E93D2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93D29" w:rsidP="00E93D29" w:rsidR="00E93D29">
      <w:pPr>
        <w:jc w:val="both"/>
        <w:rPr>
          <w:rFonts w:cs="Arial" w:hAnsi="Arial" w:ascii="Arial"/>
        </w:rPr>
      </w:pPr>
    </w:p>
    <w:p w:rsidRDefault="00E93D29" w:rsidP="00E93D29" w:rsidR="00E93D2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OPZ MALTAR opća poljoprivredna zadruga za poljoprivredu iz Bjelovara, </w:t>
      </w:r>
      <w:proofErr w:type="spellStart"/>
      <w:r>
        <w:rPr>
          <w:rFonts w:cs="Arial" w:hAnsi="Arial" w:ascii="Arial"/>
        </w:rPr>
        <w:t>Sv.Antuna</w:t>
      </w:r>
      <w:proofErr w:type="spellEnd"/>
      <w:r>
        <w:rPr>
          <w:rFonts w:cs="Arial" w:hAnsi="Arial" w:ascii="Arial"/>
        </w:rPr>
        <w:t xml:space="preserve"> 3, MBS 010073356, OIB 20827307299.</w:t>
      </w:r>
    </w:p>
    <w:p w:rsidRDefault="00E93D29" w:rsidP="00E93D29" w:rsidR="00E93D2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RENATO SABLJIĆ iz Zagreba, Zdenački zavoj 14, OIB  74644810692.</w:t>
      </w:r>
    </w:p>
    <w:p w:rsidRDefault="00E93D29" w:rsidP="00E93D29" w:rsidR="00E93D2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OPZ MALTAR opća poljoprivredna zadruga za poljoprivredu iz Bjelovara, </w:t>
      </w:r>
      <w:proofErr w:type="spellStart"/>
      <w:r>
        <w:rPr>
          <w:rFonts w:cs="Arial" w:hAnsi="Arial" w:ascii="Arial"/>
        </w:rPr>
        <w:t>Sv.Antuna</w:t>
      </w:r>
      <w:proofErr w:type="spellEnd"/>
      <w:r>
        <w:rPr>
          <w:rFonts w:cs="Arial" w:hAnsi="Arial" w:ascii="Arial"/>
        </w:rPr>
        <w:t xml:space="preserve"> 3, MBS 010073356, OIB 20827307299.</w:t>
      </w:r>
    </w:p>
    <w:p w:rsidRDefault="00E93D29" w:rsidP="00E93D29" w:rsidR="00E93D2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E93D29" w:rsidP="00E93D29" w:rsidR="00E93D29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E93D29" w:rsidP="00E93D29" w:rsidR="00E93D2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93D29" w:rsidP="00E93D29" w:rsidR="00E93D2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E93D29" w:rsidP="00E93D29" w:rsidR="00E93D29">
      <w:pPr>
        <w:jc w:val="center"/>
        <w:rPr>
          <w:rFonts w:cs="Arial" w:hAnsi="Arial" w:ascii="Arial"/>
          <w:b/>
        </w:rPr>
      </w:pPr>
    </w:p>
    <w:p w:rsidRDefault="00E93D29" w:rsidP="00E93D29" w:rsidR="00E93D2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E93D29" w:rsidP="00E93D29" w:rsidR="00E93D2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St-324/2015-2.,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E93D29" w:rsidP="00E93D29" w:rsidR="00E93D2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93D29" w:rsidP="00E93D29" w:rsidR="00E93D2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93D29" w:rsidP="00E93D29" w:rsidR="00E93D2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93D29" w:rsidP="00E93D29" w:rsidR="00E93D2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93D29" w:rsidP="00E93D29" w:rsidR="00E93D2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93D29" w:rsidP="00E93D29" w:rsidR="00E93D2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E93D29" w:rsidP="00E93D29" w:rsidR="00E93D29">
      <w:pPr>
        <w:rPr>
          <w:rFonts w:cs="Arial" w:hAnsi="Arial" w:ascii="Arial"/>
          <w:b/>
        </w:rPr>
      </w:pPr>
    </w:p>
    <w:p w:rsidRDefault="00E93D29" w:rsidP="00E93D29" w:rsidR="00E93D29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E93D29" w:rsidP="00E93D29" w:rsidR="00E93D2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E93D29" w:rsidP="00E93D29" w:rsidR="00E93D29">
      <w:pPr>
        <w:ind w:firstLine="4111"/>
        <w:jc w:val="both"/>
        <w:rPr>
          <w:rFonts w:cs="Arial" w:hAnsi="Arial" w:ascii="Arial"/>
        </w:rPr>
      </w:pP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E93D29" w:rsidP="00E93D29" w:rsidR="00E93D29">
      <w:pPr>
        <w:jc w:val="both"/>
        <w:rPr>
          <w:rFonts w:cs="Arial" w:hAnsi="Arial" w:ascii="Arial"/>
        </w:rPr>
      </w:pPr>
    </w:p>
    <w:p w:rsidRDefault="00E93D29" w:rsidP="00E93D29" w:rsidR="00E93D2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93D29" w:rsidP="00E93D29" w:rsidR="00E93D2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E93D29" w:rsidP="00E93D29" w:rsidR="00E93D29">
      <w:pPr>
        <w:rPr>
          <w:rFonts w:cs="Arial" w:hAnsi="Arial" w:ascii="Arial"/>
        </w:rPr>
      </w:pPr>
    </w:p>
    <w:p w:rsidRDefault="00E93D29" w:rsidP="00E93D29" w:rsidR="00E93D2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D29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727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St-324/2015-3</izvorni_sadrzaj>
    <derivirana_varijabla naziv="DomainObject.Oznaka_1">St-324/2015-3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St-324/2015</izvorni_sadrzaj>
    <derivirana_varijabla naziv="DomainObject.Predmet.OznakaBroj_1">St-324/2015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OPZ MALTAR opća poljoprivredna zadruga za poljoprivredu, Bjelovar zastupanog po punomoćniku ŽARKO MALTAR</izvorni_sadrzaj>
    <derivirana_varijabla naziv="DomainObject.Predmet.ProtustrankaFormated_1">  OPZ MALTAR opća poljoprivredna zadruga za poljoprivredu, Bjelovar zastupanog po punomoćniku ŽARKO MALTAR</derivirana_varijabla>
  </DomainObject.Predmet.ProtustrankaFormated>
  <DomainObject.Predmet.ProtustrankaFormatedOIB>
    <izvorni_sadrzaj>  OPZ MALTAR opća poljoprivredna zadruga za poljoprivredu, Bjelovar, OIB 20827307299 zastupanog po punomoćniku ŽARKO MALTAR</izvorni_sadrzaj>
    <derivirana_varijabla naziv="DomainObject.Predmet.ProtustrankaFormatedOIB_1">  OPZ MALTAR opća poljoprivredna zadruga za poljoprivredu, Bjelovar, OIB 20827307299 zastupanog po punomoćniku ŽARKO MALTAR</derivirana_varijabla>
  </DomainObject.Predmet.ProtustrankaFormatedOIB>
  <DomainObject.Predmet.ProtustrankaFormatedWithAdress>
    <izvorni_sadrzaj> OPZ MALTAR opća poljoprivredna zadruga za poljoprivredu, Bjelovar, Sv.Antuna 3, 43000 Bjelovar zastupanog po punomoćniku ŽARKO MALTAR</izvorni_sadrzaj>
    <derivirana_varijabla naziv="DomainObject.Predmet.ProtustrankaFormatedWithAdress_1"> OPZ MALTAR opća poljoprivredna zadruga za poljoprivredu, Bjelovar, Sv.Antuna 3, 43000 Bjelovar zastupanog po punomoćniku ŽARKO MALTAR</derivirana_varijabla>
  </DomainObject.Predmet.ProtustrankaFormatedWithAdress>
  <DomainObject.Predmet.ProtustrankaFormatedWithAdressOIB>
    <izvorni_sadrzaj> OPZ MALTAR opća poljoprivredna zadruga za poljoprivredu, Bjelovar, OIB 20827307299, Sv.Antuna 3, 43000 Bjelovar zastupanog po punomoćniku ŽARKO MALTAR</izvorni_sadrzaj>
    <derivirana_varijabla naziv="DomainObject.Predmet.ProtustrankaFormatedWithAdressOIB_1"> OPZ MALTAR opća poljoprivredna zadruga za poljoprivredu, Bjelovar, OIB 20827307299, Sv.Antuna 3, 43000 Bjelovar zastupanog po punomoćniku ŽARKO MALTAR</derivirana_varijabla>
  </DomainObject.Predmet.ProtustrankaFormatedWithAdressOIB>
  <DomainObject.Predmet.ProtustrankaWithAdress>
    <izvorni_sadrzaj>OPZ MALTAR opća poljoprivredna zadruga za poljoprivredu, Bjelovar Sv.Antuna 3, 43000 Bjelovar</izvorni_sadrzaj>
    <derivirana_varijabla naziv="DomainObject.Predmet.ProtustrankaWithAdress_1">OPZ MALTAR opća poljoprivredna zadruga za poljoprivredu, Bjelovar Sv.Antuna 3, 43000 Bjelovar</derivirana_varijabla>
  </DomainObject.Predmet.ProtustrankaWithAdress>
  <DomainObject.Predmet.ProtustrankaWithAdressOIB>
    <izvorni_sadrzaj>OPZ MALTAR opća poljoprivredna zadruga za poljoprivredu, Bjelovar, OIB 20827307299, Sv.Antuna 3, 43000 Bjelovar</izvorni_sadrzaj>
    <derivirana_varijabla naziv="DomainObject.Predmet.ProtustrankaWithAdressOIB_1">OPZ MALTAR opća poljoprivredna zadruga za poljoprivredu, Bjelovar, OIB 20827307299, Sv.Antuna 3, 43000 Bjelovar</derivirana_varijabla>
  </DomainObject.Predmet.ProtustrankaWithAdressOIB>
  <DomainObject.Predmet.ProtustrankaNazivFormated>
    <izvorni_sadrzaj>OPZ MALTAR opća poljoprivredna zadruga za poljoprivredu, Bjelovar</izvorni_sadrzaj>
    <derivirana_varijabla naziv="DomainObject.Predmet.ProtustrankaNazivFormated_1">OPZ MALTAR opća poljoprivredna zadruga za poljoprivredu, Bjelovar</derivirana_varijabla>
  </DomainObject.Predmet.ProtustrankaNazivFormated>
  <DomainObject.Predmet.ProtustrankaNazivFormatedOIB>
    <izvorni_sadrzaj>OPZ MALTAR opća poljoprivredna zadruga za poljoprivredu, Bjelovar, OIB 20827307299</izvorni_sadrzaj>
    <derivirana_varijabla naziv="DomainObject.Predmet.ProtustrankaNazivFormatedOIB_1">OPZ MALTAR opća poljoprivredna zadruga za poljoprivredu, Bjelovar, OIB 20827307299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OPZ MALTAR opća poljoprivredna zadruga za poljoprivredu, Bjelovar zastupanog po punomoćniku ŽARKO MALTAR</item>
    </izvorni_sadrzaj>
    <derivirana_varijabla naziv="DomainObject.Predmet.ProtuStrankaListFormated_1">
      <item>OPZ MALTAR opća poljoprivredna zadruga za poljoprivredu, Bjelovar zastupanog po punomoćniku ŽARKO MALTAR</item>
    </derivirana_varijabla>
  </DomainObject.Predmet.ProtuStrankaListFormated>
  <DomainObject.Predmet.ProtuStrankaListFormatedOIB>
    <izvorni_sadrzaj>
      <item>OPZ MALTAR opća poljoprivredna zadruga za poljoprivredu, Bjelovar, OIB 20827307299 zastupanog po punomoćniku ŽARKO MALTAR</item>
    </izvorni_sadrzaj>
    <derivirana_varijabla naziv="DomainObject.Predmet.ProtuStrankaListFormatedOIB_1">
      <item>OPZ MALTAR opća poljoprivredna zadruga za poljoprivredu, Bjelovar, OIB 20827307299 zastupanog po punomoćniku ŽARKO MALTAR</item>
    </derivirana_varijabla>
  </DomainObject.Predmet.ProtuStrankaListFormatedOIB>
  <DomainObject.Predmet.ProtuStrankaListFormatedWithAdress>
    <izvorni_sadrzaj>
      <item>OPZ MALTAR opća poljoprivredna zadruga za poljoprivredu, Bjelovar, Sv.Antuna 3, 43000 Bjelovar zastupanog po punomoćniku ŽARKO MALTAR</item>
    </izvorni_sadrzaj>
    <derivirana_varijabla naziv="DomainObject.Predmet.ProtuStrankaListFormatedWithAdress_1">
      <item>OPZ MALTAR opća poljoprivredna zadruga za poljoprivredu, Bjelovar, Sv.Antuna 3, 43000 Bjelovar zastupanog po punomoćniku ŽARKO MALTAR</item>
    </derivirana_varijabla>
  </DomainObject.Predmet.ProtuStrankaListFormatedWithAdress>
  <DomainObject.Predmet.ProtuStrankaListFormatedWithAdressOIB>
    <izvorni_sadrzaj>
      <item>OPZ MALTAR opća poljoprivredna zadruga za poljoprivredu, Bjelovar, OIB 20827307299, Sv.Antuna 3, 43000 Bjelovar zastupanog po punomoćniku ŽARKO MALTAR</item>
    </izvorni_sadrzaj>
    <derivirana_varijabla naziv="DomainObject.Predmet.ProtuStrankaListFormatedWithAdressOIB_1">
      <item>OPZ MALTAR opća poljoprivredna zadruga za poljoprivredu, Bjelovar, OIB 20827307299, Sv.Antuna 3, 43000 Bjelovar zastupanog po punomoćniku ŽARKO MALTAR</item>
    </derivirana_varijabla>
  </DomainObject.Predmet.ProtuStrankaListFormatedWithAdressOIB>
  <DomainObject.Predmet.ProtuStrankaListNazivFormated>
    <izvorni_sadrzaj>
      <item>OPZ MALTAR opća poljoprivredna zadruga za poljoprivredu, Bjelovar</item>
    </izvorni_sadrzaj>
    <derivirana_varijabla naziv="DomainObject.Predmet.ProtuStrankaListNazivFormated_1">
      <item>OPZ MALTAR opća poljoprivredna zadruga za poljoprivredu, Bjelovar</item>
    </derivirana_varijabla>
  </DomainObject.Predmet.ProtuStrankaListNazivFormated>
  <DomainObject.Predmet.ProtuStrankaListNazivFormatedOIB>
    <izvorni_sadrzaj>
      <item>OPZ MALTAR opća poljoprivredna zadruga za poljoprivredu, Bjelovar, OIB 20827307299</item>
    </izvorni_sadrzaj>
    <derivirana_varijabla naziv="DomainObject.Predmet.ProtuStrankaListNazivFormatedOIB_1">
      <item>OPZ MALTAR opća poljoprivredna zadruga za poljoprivredu, Bjelovar, OIB 20827307299</item>
    </derivirana_varijabla>
  </DomainObject.Predmet.ProtuStrankaListNazivFormatedOIB>
  <DomainObject.Predmet.OstaliListFormated>
    <izvorni_sadrzaj>
      <item>ŽARKO MALTAR punomoćnik sudionika u postupku OPZ MALTAR opća poljoprivredna zadruga za poljoprivredu, Bjelovar</item>
    </izvorni_sadrzaj>
    <derivirana_varijabla naziv="DomainObject.Predmet.OstaliListFormated_1">
      <item>ŽARKO MALTAR punomoćnik sudionika u postupku OPZ MALTAR opća poljoprivredna zadruga za poljoprivredu, Bjelovar</item>
    </derivirana_varijabla>
  </DomainObject.Predmet.OstaliListFormated>
  <DomainObject.Predmet.OstaliListFormatedOIB>
    <izvorni_sadrzaj>
      <item>ŽARKO MALTAR, OIB 36933456272 punomoćnik sudionika u postupku OPZ MALTAR opća poljoprivredna zadruga za poljoprivredu, Bjelovar</item>
    </izvorni_sadrzaj>
    <derivirana_varijabla naziv="DomainObject.Predmet.OstaliListFormatedOIB_1">
      <item>ŽARKO MALTAR, OIB 36933456272 punomoćnik sudionika u postupku OPZ MALTAR opća poljoprivredna zadruga za poljoprivredu, Bjelovar</item>
    </derivirana_varijabla>
  </DomainObject.Predmet.OstaliListFormatedOIB>
  <DomainObject.Predmet.OstaliListFormatedWithAdress>
    <izvorni_sadrzaj>
      <item>ŽARKO MALTAR, Sv.Antuna 3., 43000 Bjelovar punomoćnik sudionika u postupku OPZ MALTAR opća poljoprivredna zadruga za poljoprivredu, Bjelovar</item>
    </izvorni_sadrzaj>
    <derivirana_varijabla naziv="DomainObject.Predmet.OstaliListFormatedWithAdress_1">
      <item>ŽARKO MALTAR, Sv.Antuna 3., 43000 Bjelovar punomoćnik sudionika u postupku OPZ MALTAR opća poljoprivredna zadruga za poljoprivredu, Bjelovar</item>
    </derivirana_varijabla>
  </DomainObject.Predmet.OstaliListFormatedWithAdress>
  <DomainObject.Predmet.OstaliListFormatedWithAdressOIB>
    <izvorni_sadrzaj>
      <item>ŽARKO MALTAR, OIB 36933456272, Sv.Antuna 3., 43000 Bjelovar punomoćnik sudionika u postupku OPZ MALTAR opća poljoprivredna zadruga za poljoprivredu, Bjelovar</item>
    </izvorni_sadrzaj>
    <derivirana_varijabla naziv="DomainObject.Predmet.OstaliListFormatedWithAdressOIB_1">
      <item>ŽARKO MALTAR, OIB 36933456272, Sv.Antuna 3., 43000 Bjelovar punomoćnik sudionika u postupku OPZ MALTAR opća poljoprivredna zadruga za poljoprivredu, Bjelovar</item>
    </derivirana_varijabla>
  </DomainObject.Predmet.OstaliListFormatedWithAdressOIB>
  <DomainObject.Predmet.OstaliListNazivFormated>
    <izvorni_sadrzaj>
      <item>ŽARKO MALTAR</item>
    </izvorni_sadrzaj>
    <derivirana_varijabla naziv="DomainObject.Predmet.OstaliListNazivFormated_1">
      <item>ŽARKO MALTAR</item>
    </derivirana_varijabla>
  </DomainObject.Predmet.OstaliListNazivFormated>
  <DomainObject.Predmet.OstaliListNazivFormatedOIB>
    <izvorni_sadrzaj>
      <item>ŽARKO MALTAR, OIB 36933456272</item>
    </izvorni_sadrzaj>
    <derivirana_varijabla naziv="DomainObject.Predmet.OstaliListNazivFormatedOIB_1">
      <item>ŽARKO MALTAR, OIB 36933456272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St-324/2015-3</izvorni_sadrzaj>
    <derivirana_varijabla naziv="DomainObject.PoslovniBrojDokumenta_1">St-324/2015-3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OPZ MALTAR opća poljoprivredna zadruga za poljoprivredu, Bjelovar</izvorni_sadrzaj>
    <derivirana_varijabla naziv="DomainObject.Predmet.ProtustrankaIDrugi_1">OPZ MALTAR opća poljoprivredna zadruga za poljoprivredu,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OPZ MALTAR opća poljoprivredna zadruga za poljoprivredu, Bjelovar, OIB 20827307299, Sv.Antuna 3, 43000 Bjelovar</izvorni_sadrzaj>
    <derivirana_varijabla naziv="DomainObject.Predmet.ProtustrankaIDrugiAdressOIB_1">OPZ MALTAR opća poljoprivredna zadruga za poljoprivredu, Bjelovar, OIB 20827307299, Sv.Antuna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OPZ MALTAR opća poljoprivredna zadruga za poljoprivredu, Bjelovar</item>
      <item>ŽARKO MALTAR</item>
    </izvorni_sadrzaj>
    <derivirana_varijabla naziv="DomainObject.Predmet.SudioniciListNaziv_1">
      <item>FINA, RC ZAGREB, Podružnica Bjelovar</item>
      <item>OPZ MALTAR opća poljoprivredna zadruga za poljoprivredu, Bjelovar</item>
      <item>ŽARKO MALTAR</item>
    </derivirana_varijabla>
  </DomainObject.Predmet.SudioniciListNaziv>
  <DomainObject.Predmet.SudioniciListAdressOIB>
    <izvorni_sadrzaj>
      <item>FINA, RC ZAGREB, Podružnica Bjelovar, OIB 85821130368, F. Supila 4,43000 Bjelovar</item>
      <item>OPZ MALTAR opća poljoprivredna zadruga za poljoprivredu, Bjelovar, OIB 20827307299, Sv.Antuna 3,43000 Bjelovar</item>
      <item>ŽARKO MALTAR, OIB 36933456272, Sv.Antuna 3.,43000 Bjelovar</item>
    </izvorni_sadrzaj>
    <derivirana_varijabla naziv="DomainObject.Predmet.SudioniciListAdressOIB_1">
      <item>FINA, RC ZAGREB, Podružnica Bjelovar, OIB 85821130368, F. Supila 4,43000 Bjelovar</item>
      <item>OPZ MALTAR opća poljoprivredna zadruga za poljoprivredu, Bjelovar, OIB 20827307299, Sv.Antuna 3,43000 Bjelovar</item>
      <item>ŽARKO MALTAR, OIB 36933456272, Sv.Antuna 3.,43000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93DC3-7F26-42D5-BC03-D88FCB145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3828</properties:Characters>
  <properties:Lines>96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2016-02-05T09:41:00Z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St-324/2015-3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