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23f0" w14:paraId="97723f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123017">
        <w:rPr>
          <w:rFonts w:hAnsi="Times New Roman" w:ascii="Times New Roman"/>
        </w:rPr>
        <w:t>5724</w:t>
      </w:r>
      <w:r w:rsidRPr="008F27CC">
        <w:rPr>
          <w:rFonts w:hAnsi="Times New Roman" w:ascii="Times New Roman"/>
        </w:rPr>
        <w:t>/16</w:t>
      </w:r>
      <w:r w:rsidR="0012326D">
        <w:rPr>
          <w:rFonts w:hAnsi="Times New Roman" w:ascii="Times New Roman"/>
        </w:rPr>
        <w:t>-24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F8420C" w:rsidR="00464385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="00123017">
        <w:rPr>
          <w:rFonts w:hAnsi="Times New Roman" w:ascii="Times New Roman"/>
        </w:rPr>
        <w:t xml:space="preserve"> 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23017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123017" w:rsidRPr="00123017">
        <w:rPr>
          <w:rFonts w:hAnsi="Times New Roman" w:ascii="Times New Roman"/>
        </w:rPr>
        <w:t xml:space="preserve">Đurđa Dragović - Grahek, OIB: 90124243686, iz Kutine, Kneza Trpimira 4/I.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12326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Pr="008F27CC">
        <w:rPr>
          <w:rFonts w:hAnsi="Times New Roman" w:ascii="Times New Roman"/>
        </w:rPr>
        <w:t>, brisat će se iz sudskog registra.</w:t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23017">
        <w:rPr>
          <w:rFonts w:hAnsi="Times New Roman" w:ascii="Times New Roman"/>
        </w:rPr>
        <w:t>25</w:t>
      </w:r>
      <w:r w:rsidRPr="008F27CC">
        <w:rPr>
          <w:rFonts w:hAnsi="Times New Roman" w:ascii="Times New Roman"/>
        </w:rPr>
        <w:t xml:space="preserve">. </w:t>
      </w:r>
      <w:r w:rsidR="00972BDC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110</w:t>
      </w:r>
      <w:r w:rsidR="007F04C0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123017">
        <w:rPr>
          <w:rFonts w:hAnsi="Times New Roman" w:ascii="Times New Roman"/>
        </w:rPr>
        <w:t>23</w:t>
      </w:r>
      <w:r w:rsidR="00DC2885" w:rsidRPr="008F27CC">
        <w:rPr>
          <w:rFonts w:hAnsi="Times New Roman" w:ascii="Times New Roman"/>
        </w:rPr>
        <w:t xml:space="preserve">. </w:t>
      </w:r>
      <w:r w:rsidR="00123017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35B7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35B74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123017">
        <w:rPr>
          <w:rFonts w:hAnsi="Times New Roman" w:ascii="Times New Roman"/>
        </w:rPr>
        <w:t xml:space="preserve">5.575,00 </w:t>
      </w:r>
      <w:r w:rsidR="00972BDC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972BDC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2326D" w:rsidR="001115CA" w:rsidRPr="008F27CC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23017">
        <w:rPr>
          <w:rFonts w:hAnsi="Times New Roman" w:ascii="Times New Roman"/>
        </w:rPr>
        <w:t>13</w:t>
      </w:r>
      <w:r w:rsidR="00CC1769">
        <w:rPr>
          <w:rFonts w:hAnsi="Times New Roman" w:ascii="Times New Roman"/>
        </w:rPr>
        <w:t xml:space="preserve">. </w:t>
      </w:r>
      <w:r w:rsidR="00235B74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123017">
        <w:rPr>
          <w:rFonts w:hAnsi="Times New Roman" w:ascii="Times New Roman"/>
        </w:rPr>
        <w:t>16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35B74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A1652D">
        <w:rPr>
          <w:rFonts w:hAnsi="Times New Roman" w:ascii="Times New Roman"/>
        </w:rPr>
        <w:t>16</w:t>
      </w:r>
      <w:r w:rsidR="00DE0F07">
        <w:rPr>
          <w:rFonts w:hAnsi="Times New Roman" w:ascii="Times New Roman"/>
        </w:rPr>
        <w:t>.0</w:t>
      </w:r>
      <w:r w:rsidR="00235B7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</w:t>
      </w:r>
      <w:r w:rsidR="00DE0F07">
        <w:rPr>
          <w:rFonts w:hAnsi="Times New Roman" w:ascii="Times New Roman"/>
        </w:rPr>
        <w:lastRenderedPageBreak/>
        <w:t>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42EE3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E42EE3">
        <w:rPr>
          <w:rFonts w:hAnsi="Times New Roman" w:ascii="Times New Roman"/>
        </w:rPr>
        <w:t>lip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5058E6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5058E6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F8420C" w:rsidR="006A3D35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F8420C">
        <w:rPr>
          <w:rFonts w:hAnsi="Times New Roman" w:ascii="Times New Roman"/>
        </w:rPr>
        <w:t>,v.r.</w:t>
      </w: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8420C" w:rsidP="00571BB5" w:rsidR="00F8420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otpravka-ovl.službenik</w:t>
      </w:r>
    </w:p>
    <w:p w:rsidRDefault="00F8420C" w:rsidP="00571BB5" w:rsidR="00F8420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</w:p>
    <w:p w:rsidRDefault="00F8420C" w:rsidP="00571BB5" w:rsidR="00F8420C">
      <w:pPr>
        <w:rPr>
          <w:rFonts w:hAnsi="Times New Roman" w:ascii="Times New Roman"/>
        </w:rPr>
      </w:pPr>
    </w:p>
    <w:p w:rsidRDefault="001C2139" w:rsidP="001C2139" w:rsidR="001C2139" w:rsidRPr="001C2139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</w:p>
    <w:sectPr w:rsidSect="00F8420C" w:rsidR="001C2139" w:rsidRPr="001C2139">
      <w:headerReference w:type="even" r:id="rId11"/>
      <w:headerReference w:type="default" r:id="rId12"/>
      <w:pgSz w:code="9" w:h="16838" w:w="11906"/>
      <w:pgMar w:gutter="0" w:footer="720" w:header="720" w:left="1418" w:bottom="709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692" w:rsidR="00501692">
      <w:r>
        <w:separator/>
      </w:r>
    </w:p>
  </w:endnote>
  <w:endnote w:id="0" w:type="continuationSeparator">
    <w:p w:rsidRDefault="00501692" w:rsidR="0050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692" w:rsidR="00501692">
      <w:r>
        <w:separator/>
      </w:r>
    </w:p>
  </w:footnote>
  <w:footnote w:id="0" w:type="continuationSeparator">
    <w:p w:rsidRDefault="00501692" w:rsidR="0050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2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23017">
      <w:rPr>
        <w:rFonts w:hAnsi="Times New Roman" w:ascii="Times New Roman"/>
      </w:rPr>
      <w:t>5724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12326D">
      <w:rPr>
        <w:rFonts w:hAnsi="Times New Roman" w:ascii="Times New Roman"/>
      </w:rPr>
      <w:t>-24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4E114B"/>
    <w:multiLevelType w:val="hybridMultilevel"/>
    <w:tmpl w:val="9392B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2326D"/>
    <w:rsid w:val="001314E4"/>
    <w:rsid w:val="00137386"/>
    <w:rsid w:val="001638A5"/>
    <w:rsid w:val="00180A62"/>
    <w:rsid w:val="00192133"/>
    <w:rsid w:val="001A42DB"/>
    <w:rsid w:val="001B052B"/>
    <w:rsid w:val="001B54F2"/>
    <w:rsid w:val="001C2139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36EF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1692"/>
    <w:rsid w:val="00503749"/>
    <w:rsid w:val="005058E6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35416"/>
    <w:rsid w:val="00A42972"/>
    <w:rsid w:val="00A47BCA"/>
    <w:rsid w:val="00A76042"/>
    <w:rsid w:val="00A77B8A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65042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42EE3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8420C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5427</izvorni_sadrzaj>
    <derivirana_varijabla naziv="DomainObject.Predmet.Broj_1">5427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St-5427/2016</izvorni_sadrzaj>
    <derivirana_varijabla naziv="DomainObject.Predmet.OznakaBroj_1">St-5427/2016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GEO-FIGURANT jednostavno društvo s ograničenom odgovornošću za geodetske djelatnosti i usluge zastupanog po punomoćniku MARIJAN MIHIR</izvorni_sadrzaj>
    <derivirana_varijabla naziv="DomainObject.Predmet.ProtustrankaFormated_1">  GEO-FIGURANT jednostavno društvo s ograničenom odgovornošću za geodetske djelatnosti i usluge zastupanog po punomoćniku MARIJAN MIHIR</derivirana_varijabla>
  </DomainObject.Predmet.ProtustrankaFormated>
  <DomainObject.Predmet.ProtustrankaFormatedOIB>
    <izvorni_sadrzaj>  GEO-FIGURANT jednostavno društvo s ograničenom odgovornošću za geodetske djelatnosti i usluge, OIB 85146953594 zastupanog po punomoćniku MARIJAN MIHIR</izvorni_sadrzaj>
    <derivirana_varijabla naziv="DomainObject.Predmet.ProtustrankaFormatedOIB_1">  GEO-FIGURANT jednostavno društvo s ograničenom odgovornošću za geodetske djelatnosti i usluge, OIB 85146953594 zastupanog po punomoćniku MARIJAN MIHIR</derivirana_varijabla>
  </DomainObject.Predmet.ProtustrankaFormatedOIB>
  <DomainObject.Predmet.ProtustrankaFormatedWithAdress>
    <izvorni_sadrzaj> GEO-FIGURANT jednostavno društvo s ograničenom odgovornošću za geodetske djelatnosti i usluge, Josipa Zorića 87, 10370 Dugo Selo zastupanog po punomoćniku MARIJAN MIHIR</izvorni_sadrzaj>
    <derivirana_varijabla naziv="DomainObject.Predmet.ProtustrankaFormatedWithAdress_1"> GEO-FIGURANT jednostavno društvo s ograničenom odgovornošću za geodetske djelatnosti i usluge, Josipa Zorića 87, 10370 Dugo Selo zastupanog po punomoćniku MARIJAN MIHIR</derivirana_varijabla>
  </DomainObject.Predmet.ProtustrankaFormatedWithAdress>
  <DomainObject.Predmet.ProtustrankaFormatedWithAdressOIB>
    <izvorni_sadrzaj> GEO-FIGURANT jednostavno društvo s ograničenom odgovornošću za geodetske djelatnosti i usluge, OIB 85146953594, Josipa Zorića 87, 10370 Dugo Selo zastupanog po punomoćniku MARIJAN MIHIR</izvorni_sadrzaj>
    <derivirana_varijabla naziv="DomainObject.Predmet.ProtustrankaFormatedWithAdressOIB_1"> GEO-FIGURANT jednostavno društvo s ograničenom odgovornošću za geodetske djelatnosti i usluge, OIB 85146953594, Josipa Zorića 87, 10370 Dugo Selo zastupanog po punomoćniku MARIJAN MIHIR</derivirana_varijabla>
  </DomainObject.Predmet.ProtustrankaFormatedWithAdressOIB>
  <DomainObject.Predmet.ProtustrankaWithAdress>
    <izvorni_sadrzaj>GEO-FIGURANT jednostavno društvo s ograničenom odgovornošću za geodetske djelatnosti i usluge Josipa Zorića 87, 10370 Dugo Selo</izvorni_sadrzaj>
    <derivirana_varijabla naziv="DomainObject.Predmet.ProtustrankaWithAdress_1">GEO-FIGURANT jednostavno društvo s ograničenom odgovornošću za geodetske djelatnosti i usluge Josipa Zorića 87, 10370 Dugo Selo</derivirana_varijabla>
  </DomainObject.Predmet.ProtustrankaWithAdress>
  <DomainObject.Predmet.ProtustrankaWithAdressOIB>
    <izvorni_sadrzaj>GEO-FIGURANT jednostavno društvo s ograničenom odgovornošću za geodetske djelatnosti i usluge, OIB 85146953594, Josipa Zorića 87, 10370 Dugo Selo</izvorni_sadrzaj>
    <derivirana_varijabla naziv="DomainObject.Predmet.ProtustrankaWithAdressOIB_1">GEO-FIGURANT jednostavno društvo s ograničenom odgovornošću za geodetske djelatnosti i usluge, OIB 85146953594, Josipa Zorića 87, 10370 Dugo Selo</derivirana_varijabla>
  </DomainObject.Predmet.ProtustrankaWithAdressOIB>
  <DomainObject.Predmet.ProtustrankaNazivFormated>
    <izvorni_sadrzaj>GEO-FIGURANT jednostavno društvo s ograničenom odgovornošću za geodetske djelatnosti i usluge</izvorni_sadrzaj>
    <derivirana_varijabla naziv="DomainObject.Predmet.ProtustrankaNazivFormated_1">GEO-FIGURANT jednostavno društvo s ograničenom odgovornošću za geodetske djelatnosti i usluge</derivirana_varijabla>
  </DomainObject.Predmet.ProtustrankaNazivFormated>
  <DomainObject.Predmet.ProtustrankaNazivFormatedOIB>
    <izvorni_sadrzaj>GEO-FIGURANT jednostavno društvo s ograničenom odgovornošću za geodetske djelatnosti i usluge, OIB 85146953594</izvorni_sadrzaj>
    <derivirana_varijabla naziv="DomainObject.Predmet.ProtustrankaNazivFormatedOIB_1">GEO-FIGURANT jednostavno društvo s ograničenom odgovornošću za geodetske djelatnosti i usluge, OIB 85146953594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GEO-FIGURANT jednostavno društvo s ograničenom odgovornošću za geodetske djelatnosti i usluge zastupanog po punomoćniku MARIJAN MIHIR</item>
    </izvorni_sadrzaj>
    <derivirana_varijabla naziv="DomainObject.Predmet.ProtuStrankaListFormated_1">
      <item>GEO-FIGURANT jednostavno društvo s ograničenom odgovornošću za geodetske djelatnosti i usluge zastupanog po punomoćniku MARIJAN MIHIR</item>
    </derivirana_varijabla>
  </DomainObject.Predmet.ProtuStrankaListFormated>
  <DomainObject.Predmet.ProtuStrankaListFormatedOIB>
    <izvorni_sadrzaj>
      <item>GEO-FIGURANT jednostavno društvo s ograničenom odgovornošću za geodetske djelatnosti i usluge, OIB 85146953594 zastupanog po punomoćniku MARIJAN MIHIR</item>
    </izvorni_sadrzaj>
    <derivirana_varijabla naziv="DomainObject.Predmet.ProtuStrankaListFormatedOIB_1">
      <item>GEO-FIGURANT jednostavno društvo s ograničenom odgovornošću za geodetske djelatnosti i usluge, OIB 85146953594 zastupanog po punomoćniku MARIJAN MIHIR</item>
    </derivirana_varijabla>
  </DomainObject.Predmet.ProtuStrankaListFormatedOIB>
  <DomainObject.Predmet.ProtuStrankaListFormatedWithAdress>
    <izvorni_sadrzaj>
      <item>GEO-FIGURANT jednostavno društvo s ograničenom odgovornošću za geodetske djelatnosti i usluge, Josipa Zorića 87, 10370 Dugo Selo zastupanog po punomoćniku MARIJAN MIHIR</item>
    </izvorni_sadrzaj>
    <derivirana_varijabla naziv="DomainObject.Predmet.ProtuStrankaListFormatedWithAdress_1">
      <item>GEO-FIGURANT jednostavno društvo s ograničenom odgovornošću za geodetske djelatnosti i usluge, Josipa Zorića 87, 10370 Dugo Selo zastupanog po punomoćniku MARIJAN MIHIR</item>
    </derivirana_varijabla>
  </DomainObject.Predmet.ProtuStrankaListFormatedWithAdress>
  <DomainObject.Predmet.ProtuStrankaListFormatedWithAdressOIB>
    <izvorni_sadrzaj>
      <item>GEO-FIGURANT jednostavno društvo s ograničenom odgovornošću za geodetske djelatnosti i usluge, OIB 85146953594, Josipa Zorića 87, 10370 Dugo Selo zastupanog po punomoćniku MARIJAN MIHIR</item>
    </izvorni_sadrzaj>
    <derivirana_varijabla naziv="DomainObject.Predmet.ProtuStrankaListFormatedWithAdressOIB_1">
      <item>GEO-FIGURANT jednostavno društvo s ograničenom odgovornošću za geodetske djelatnosti i usluge, OIB 85146953594, Josipa Zorića 87, 10370 Dugo Selo zastupanog po punomoćniku MARIJAN MIHIR</item>
    </derivirana_varijabla>
  </DomainObject.Predmet.ProtuStrankaListFormatedWithAdressOIB>
  <DomainObject.Predmet.ProtuStrankaListNazivFormated>
    <izvorni_sadrzaj>
      <item>GEO-FIGURANT jednostavno društvo s ograničenom odgovornošću za geodetske djelatnosti i usluge</item>
    </izvorni_sadrzaj>
    <derivirana_varijabla naziv="DomainObject.Predmet.ProtuStrankaListNazivFormated_1">
      <item>GEO-FIGURANT jednostavno društvo s ograničenom odgovornošću za geodetske djelatnosti i usluge</item>
    </derivirana_varijabla>
  </DomainObject.Predmet.ProtuStrankaListNazivFormated>
  <DomainObject.Predmet.ProtuStrankaListNazivFormatedOIB>
    <izvorni_sadrzaj>
      <item>GEO-FIGURANT jednostavno društvo s ograničenom odgovornošću za geodetske djelatnosti i usluge, OIB 85146953594</item>
    </izvorni_sadrzaj>
    <derivirana_varijabla naziv="DomainObject.Predmet.ProtuStrankaListNazivFormatedOIB_1">
      <item>GEO-FIGURANT jednostavno društvo s ograničenom odgovornošću za geodetske djelatnosti i usluge, OIB 85146953594</item>
    </derivirana_varijabla>
  </DomainObject.Predmet.ProtuStrankaListNazivFormatedOIB>
  <DomainObject.Predmet.OstaliListFormated>
    <izvorni_sadrzaj>
      <item>MARIJAN MIHIR punomoćnik sudionika u postupku GEO-FIGURANT jednostavno društvo s ograničenom odgovornošću za geodetske djelatnosti i usluge</item>
    </izvorni_sadrzaj>
    <derivirana_varijabla naziv="DomainObject.Predmet.OstaliListFormated_1">
      <item>MARIJAN MIHIR punomoćnik sudionika u postupku GEO-FIGURANT jednostavno društvo s ograničenom odgovornošću za geodetske djelatnosti i usluge</item>
    </derivirana_varijabla>
  </DomainObject.Predmet.OstaliListFormated>
  <DomainObject.Predmet.OstaliListFormatedOIB>
    <izvorni_sadrzaj>
      <item>MARIJAN MIHIR, OIB 73039218316 punomoćnik sudionika u postupku GEO-FIGURANT jednostavno društvo s ograničenom odgovornošću za geodetske djelatnosti i usluge</item>
    </izvorni_sadrzaj>
    <derivirana_varijabla naziv="DomainObject.Predmet.OstaliListFormatedOIB_1">
      <item>MARIJAN MIHIR, OIB 73039218316 punomoćnik sudionika u postupku GEO-FIGURANT jednostavno društvo s ograničenom odgovornošću za geodetske djelatnosti i usluge</item>
    </derivirana_varijabla>
  </DomainObject.Predmet.OstaliListFormatedOIB>
  <DomainObject.Predmet.OstaliListFormatedWithAdress>
    <izvorni_sadrzaj>
      <item>MARIJAN MIHIR, Zagrebačka 125, 10370 Dugo Selo punomoćnik sudionika u postupku GEO-FIGURANT jednostavno društvo s ograničenom odgovornošću za geodetske djelatnosti i usluge</item>
    </izvorni_sadrzaj>
    <derivirana_varijabla naziv="DomainObject.Predmet.OstaliListFormatedWithAdress_1">
      <item>MARIJAN MIHIR, Zagrebačka 125, 10370 Dugo Selo punomoćnik sudionika u postupku GEO-FIGURANT jednostavno društvo s ograničenom odgovornošću za geodetske djelatnosti i usluge</item>
    </derivirana_varijabla>
  </DomainObject.Predmet.OstaliListFormatedWithAdress>
  <DomainObject.Predmet.OstaliListFormatedWithAdressOIB>
    <izvorni_sadrzaj>
      <item>MARIJAN MIHIR, OIB 73039218316, Zagrebačka 125, 10370 Dugo Selo punomoćnik sudionika u postupku GEO-FIGURANT jednostavno društvo s ograničenom odgovornošću za geodetske djelatnosti i usluge</item>
    </izvorni_sadrzaj>
    <derivirana_varijabla naziv="DomainObject.Predmet.OstaliListFormatedWithAdressOIB_1">
      <item>MARIJAN MIHIR, OIB 73039218316, Zagrebačka 125, 10370 Dugo Selo punomoćnik sudionika u postupku GEO-FIGURANT jednostavno društvo s ograničenom odgovornošću za geodetske djelatnosti i usluge</item>
    </derivirana_varijabla>
  </DomainObject.Predmet.OstaliListFormatedWithAdressOIB>
  <DomainObject.Predmet.OstaliListNazivFormated>
    <izvorni_sadrzaj>
      <item>MARIJAN MIHIR</item>
    </izvorni_sadrzaj>
    <derivirana_varijabla naziv="DomainObject.Predmet.OstaliListNazivFormated_1">
      <item>MARIJAN MIHIR</item>
    </derivirana_varijabla>
  </DomainObject.Predmet.OstaliListNazivFormated>
  <DomainObject.Predmet.OstaliListNazivFormatedOIB>
    <izvorni_sadrzaj>
      <item>MARIJAN MIHIR, OIB 73039218316</item>
    </izvorni_sadrzaj>
    <derivirana_varijabla naziv="DomainObject.Predmet.OstaliListNazivFormatedOIB_1">
      <item>MARIJAN MIHIR, OIB 73039218316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GEO-FIGURANT jednostavno društvo s ograničenom odgovornošću za geodetske djelatnosti i usluge</izvorni_sadrzaj>
    <derivirana_varijabla naziv="DomainObject.Predmet.ProtustrankaIDrugi_1">GEO-FIGURANT jednostavno društvo s ograničenom odgovornošću za geodetske djelatnosti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GEO-FIGURANT jednostavno društvo s ograničenom odgovornošću za geodetske djelatnosti i usluge, OIB 85146953594, Josipa Zorića 87, 10370 Dugo Selo</izvorni_sadrzaj>
    <derivirana_varijabla naziv="DomainObject.Predmet.ProtustrankaIDrugiAdressOIB_1">GEO-FIGURANT jednostavno društvo s ograničenom odgovornošću za geodetske djelatnosti i usluge, OIB 85146953594, Josipa Zorića 87,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GEO-FIGURANT jednostavno društvo s ograničenom odgovornošću za geodetske djelatnosti i usluge</item>
      <item>MARIJAN MIHIR</item>
    </izvorni_sadrzaj>
    <derivirana_varijabla naziv="DomainObject.Predmet.SudioniciListNaziv_1">
      <item>FINA Regionalni centar Zagreb</item>
      <item>GEO-FIGURANT jednostavno društvo s ograničenom odgovornošću za geodetske djelatnosti i usluge</item>
      <item>MARIJAN MIHIR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GEO-FIGURANT jednostavno društvo s ograničenom odgovornošću za geodetske djelatnosti i usluge, OIB 85146953594, Josipa Zorića 87,10370 Dugo Selo</item>
      <item>MARIJAN MIHIR, OIB 73039218316, Zagrebačka 125,10370 Dugo Selo</item>
    </izvorni_sadrzaj>
    <derivirana_varijabla naziv="DomainObject.Predmet.SudioniciListAdressOIB_1">
      <item>FINA Regionalni centar Zagreb, OIB 85821130368, Trg svibanjskih žrtava 1995. br. 1,10000 Zagreb</item>
      <item>GEO-FIGURANT jednostavno društvo s ograničenom odgovornošću za geodetske djelatnosti i usluge, OIB 85146953594, Josipa Zorića 87,10370 Dugo Selo</item>
      <item>MARIJAN MIHIR, OIB 73039218316, Zagrebačka 125,10370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85146953594</item>
      <item>, OIB 73039218316</item>
    </izvorni_sadrzaj>
    <derivirana_varijabla naziv="DomainObject.Predmet.SudioniciListNazivOIB_1">
      <item>, OIB 85821130368</item>
      <item>, OIB 85146953594</item>
      <item>, OIB 73039218316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82C6B-2F7A-438E-B4D2-94030923D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815</properties:Words>
  <properties:Characters>4379</properties:Characters>
  <properties:Lines>99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2017-07-21T09:16:00Z</dcterms:created>
  <dc:creator>x</dc:creator>
  <cp:lastModifiedBy>Zlatka Plivelić</cp:lastModifiedBy>
  <cp:lastPrinted>2017-01-31T09:15:00Z</cp:lastPrinted>
  <dcterms:modified xmlns:xsi="http://www.w3.org/2001/XMLSchema-instance" xsi:type="dcterms:W3CDTF">2017-07-21T11:42:00Z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