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73bed" w14:paraId="0c73bed" w:rsidRDefault="00AE649C" w:rsidP="00FA5B5E" w:rsidR="00AE649C" w:rsidRPr="00B76F3C">
      <w:pPr>
        <w:pStyle w:val="Naslov3"/>
        <w15:collapsed w:val="false"/>
      </w:pPr>
    </w:p>
    <w:p w:rsidRDefault="00D4209B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D4209B" w:rsidP="00D4209B" w:rsidR="00D4209B">
      <w:pPr>
        <w:ind w:firstLine="5245"/>
        <w:jc w:val="right"/>
        <w:rPr>
          <w:rFonts w:cs="Arial" w:hAnsi="Arial" w:ascii="Arial"/>
        </w:rPr>
      </w:pPr>
      <w:r>
        <w:rPr>
          <w:rFonts w:cs="Arial" w:hAnsi="Arial" w:ascii="Arial"/>
        </w:rPr>
        <w:t xml:space="preserve">     7. St-228/2015-3.</w:t>
      </w:r>
    </w:p>
    <w:p w:rsidRDefault="00D4209B" w:rsidP="00D4209B" w:rsidR="00D4209B">
      <w:pPr>
        <w:jc w:val="both"/>
        <w:rPr>
          <w:rFonts w:cs="Arial" w:hAnsi="Arial" w:ascii="Arial"/>
          <w:b/>
        </w:rPr>
      </w:pPr>
    </w:p>
    <w:p w:rsidRDefault="00D4209B" w:rsidP="00D4209B" w:rsidR="00D4209B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D4209B" w:rsidP="00D4209B" w:rsidR="00D4209B">
      <w:pPr>
        <w:jc w:val="center"/>
        <w:rPr>
          <w:rFonts w:cs="Arial" w:hAnsi="Arial" w:ascii="Arial"/>
          <w:b/>
        </w:rPr>
      </w:pPr>
    </w:p>
    <w:p w:rsidRDefault="00D4209B" w:rsidP="00D4209B" w:rsidR="00D4209B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J E Š E N J E</w:t>
      </w:r>
    </w:p>
    <w:p w:rsidRDefault="00D4209B" w:rsidP="00D4209B" w:rsidR="00D4209B">
      <w:pPr>
        <w:jc w:val="both"/>
        <w:rPr>
          <w:rFonts w:cs="Arial" w:hAnsi="Arial" w:ascii="Arial"/>
        </w:rPr>
      </w:pPr>
    </w:p>
    <w:p w:rsidRDefault="00D4209B" w:rsidP="00D4209B" w:rsidR="00D4209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IVANČANKA zadruga za proizvodnju, trgovinu i usluge iz </w:t>
      </w:r>
      <w:proofErr w:type="spellStart"/>
      <w:r>
        <w:rPr>
          <w:rFonts w:cs="Arial" w:hAnsi="Arial" w:ascii="Arial"/>
        </w:rPr>
        <w:t>Ivanske</w:t>
      </w:r>
      <w:proofErr w:type="spellEnd"/>
      <w:r>
        <w:rPr>
          <w:rFonts w:cs="Arial" w:hAnsi="Arial" w:ascii="Arial"/>
        </w:rPr>
        <w:t xml:space="preserve">, Petra Preradovića 5, MBS 010063750,  OIB 60037759137, dana 03. veljače 2016. godine </w:t>
      </w:r>
    </w:p>
    <w:p w:rsidRDefault="00D4209B" w:rsidP="00D4209B" w:rsidR="00D4209B">
      <w:pPr>
        <w:jc w:val="both"/>
        <w:rPr>
          <w:rFonts w:cs="Arial" w:hAnsi="Arial" w:ascii="Arial"/>
        </w:rPr>
      </w:pPr>
    </w:p>
    <w:p w:rsidRDefault="00D4209B" w:rsidP="00D4209B" w:rsidR="00D4209B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D4209B" w:rsidP="00D4209B" w:rsidR="00D4209B">
      <w:pPr>
        <w:jc w:val="both"/>
        <w:rPr>
          <w:rFonts w:cs="Arial" w:hAnsi="Arial" w:ascii="Arial"/>
        </w:rPr>
      </w:pPr>
    </w:p>
    <w:p w:rsidRDefault="00D4209B" w:rsidP="00D4209B" w:rsidR="00D4209B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I. Otvara se stečajni postupak nad dužnikom IVANČANKA zadruga za proizvodnju, trgovinu i usluge iz </w:t>
      </w:r>
      <w:proofErr w:type="spellStart"/>
      <w:r>
        <w:rPr>
          <w:rFonts w:cs="Arial" w:hAnsi="Arial" w:ascii="Arial"/>
        </w:rPr>
        <w:t>Ivanske</w:t>
      </w:r>
      <w:proofErr w:type="spellEnd"/>
      <w:r>
        <w:rPr>
          <w:rFonts w:cs="Arial" w:hAnsi="Arial" w:ascii="Arial"/>
        </w:rPr>
        <w:t xml:space="preserve">, Petra Preradovića 5, MBS 010063750,  OIB 60037759137. </w:t>
      </w:r>
    </w:p>
    <w:p w:rsidRDefault="00D4209B" w:rsidP="00D4209B" w:rsidR="00D4209B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II. Za stečajnog upravitelja imenuje se ANĐELKO STANKUS iz Varaždina, </w:t>
      </w:r>
      <w:proofErr w:type="spellStart"/>
      <w:r>
        <w:rPr>
          <w:rFonts w:cs="Arial" w:hAnsi="Arial" w:ascii="Arial"/>
        </w:rPr>
        <w:t>Jalkovec</w:t>
      </w:r>
      <w:proofErr w:type="spellEnd"/>
      <w:r>
        <w:rPr>
          <w:rFonts w:cs="Arial" w:hAnsi="Arial" w:ascii="Arial"/>
        </w:rPr>
        <w:t xml:space="preserve">, Braće Radić 20, OIB 11168088853. </w:t>
      </w:r>
    </w:p>
    <w:p w:rsidRDefault="00D4209B" w:rsidP="00D4209B" w:rsidR="00D4209B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III. Zaključuje se stečajni postupak nad dužnikom IVANČANKA zadruga za proizvodnju, trgovinu i usluge iz </w:t>
      </w:r>
      <w:proofErr w:type="spellStart"/>
      <w:r>
        <w:rPr>
          <w:rFonts w:cs="Arial" w:hAnsi="Arial" w:ascii="Arial"/>
        </w:rPr>
        <w:t>Ivanske</w:t>
      </w:r>
      <w:proofErr w:type="spellEnd"/>
      <w:r>
        <w:rPr>
          <w:rFonts w:cs="Arial" w:hAnsi="Arial" w:ascii="Arial"/>
        </w:rPr>
        <w:t>, Petra Preradovića 5, MBS 010063750,  OIB 60037759137.</w:t>
      </w:r>
    </w:p>
    <w:p w:rsidRDefault="00D4209B" w:rsidP="00D4209B" w:rsidR="00D4209B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IV. Stečajni postupak je otvoren i zaključen s danom 03. veljače 2016. u 12,30 sati, kada je ovo rješenje objavljeno na e-oglasnoj ploči ovoga suda.</w:t>
      </w:r>
    </w:p>
    <w:p w:rsidRDefault="00D4209B" w:rsidP="00D4209B" w:rsidR="00D4209B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D4209B" w:rsidP="00D4209B" w:rsidR="00D4209B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D4209B" w:rsidP="00D4209B" w:rsidR="00D4209B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VI. Nakon pravomoćnosti ovoga rješenja stečajni dužnik će se brisati iz sudskog registra.</w:t>
      </w:r>
    </w:p>
    <w:p w:rsidRDefault="00D4209B" w:rsidP="00D4209B" w:rsidR="00D4209B">
      <w:pPr>
        <w:jc w:val="both"/>
        <w:rPr>
          <w:rFonts w:cs="Arial" w:hAnsi="Arial" w:ascii="Arial"/>
        </w:rPr>
      </w:pPr>
    </w:p>
    <w:p w:rsidRDefault="00D4209B" w:rsidP="00D4209B" w:rsidR="00D4209B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lastRenderedPageBreak/>
        <w:t>Obrazloženje</w:t>
      </w:r>
    </w:p>
    <w:p w:rsidRDefault="00D4209B" w:rsidP="00D4209B" w:rsidR="00D4209B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Po zahtjevu FINE za provedbu skraćenog stečajnog postupka nad dužnikom, sud je temeljem odredbe čl. 430., 431. i 434. Stečajnog zakona ("Narodne novine" broj 71/15 – dalje: SZ) oglasom poslovni broj St-228/2015-2., koji je objavljen na mrežnoj stranici e-oglasna ploča Trgovačkog suda u Bjelovaru 30. studenoga 2015., pozvao osobu ovlaštenu za zastupanje dužnika da u roku od 15 dana od objave oglasa na mrežnoj stranici e-oglasne ploče  podnese sudu javnobilježnički ovjerovljen popis imovine i obveza na propisanom obrascu.</w:t>
      </w:r>
    </w:p>
    <w:p w:rsidRDefault="00D4209B" w:rsidP="00D4209B" w:rsidR="00D4209B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D4209B" w:rsidP="00D4209B" w:rsidR="00D4209B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D4209B" w:rsidP="00D4209B" w:rsidR="00D4209B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D4209B" w:rsidP="00D4209B" w:rsidR="00D4209B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D4209B" w:rsidP="00D4209B" w:rsidR="00D4209B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D4209B" w:rsidP="00D4209B" w:rsidR="00D4209B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Bjelovaru 03. veljače 2016. godine</w:t>
      </w:r>
    </w:p>
    <w:p w:rsidRDefault="00D4209B" w:rsidP="00D4209B" w:rsidR="00D4209B">
      <w:pPr>
        <w:rPr>
          <w:rFonts w:cs="Arial" w:hAnsi="Arial" w:ascii="Arial"/>
          <w:b/>
        </w:rPr>
      </w:pPr>
    </w:p>
    <w:p w:rsidRDefault="00D4209B" w:rsidP="00D4209B" w:rsidR="00D4209B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STEČAJNI SUDAC</w:t>
      </w:r>
    </w:p>
    <w:p w:rsidRDefault="00D4209B" w:rsidP="00D4209B" w:rsidR="00D4209B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  </w:t>
      </w:r>
    </w:p>
    <w:p w:rsidRDefault="00D4209B" w:rsidP="00D4209B" w:rsidR="00D4209B">
      <w:pPr>
        <w:ind w:firstLine="4111"/>
        <w:jc w:val="both"/>
        <w:rPr>
          <w:rFonts w:cs="Arial" w:hAnsi="Arial" w:ascii="Arial"/>
        </w:rPr>
      </w:pPr>
    </w:p>
    <w:p w:rsidRDefault="00D4209B" w:rsidP="00D4209B" w:rsidR="00D4209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                                                                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</w:t>
      </w:r>
    </w:p>
    <w:p w:rsidRDefault="00D4209B" w:rsidP="00D4209B" w:rsidR="00D4209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  <w:bookmarkStart w:name="_GoBack" w:id="0"/>
      <w:bookmarkEnd w:id="0"/>
    </w:p>
    <w:p w:rsidRDefault="00D4209B" w:rsidP="00D4209B" w:rsidR="00D4209B">
      <w:pPr>
        <w:jc w:val="both"/>
        <w:rPr>
          <w:rFonts w:cs="Arial" w:hAnsi="Arial" w:ascii="Arial"/>
        </w:rPr>
      </w:pPr>
    </w:p>
    <w:p w:rsidRDefault="00D4209B" w:rsidP="00D4209B" w:rsidR="00D4209B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D4209B" w:rsidP="00D4209B" w:rsidR="00D4209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1. DNA:-predlagatelju FINI, Podružnica Bjelovar  – putem e-oglasne ploče suda</w:t>
      </w:r>
    </w:p>
    <w:p w:rsidRDefault="00D4209B" w:rsidP="00D4209B" w:rsidR="00D4209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 - dužniku-putem e-oglasne ploče</w:t>
      </w:r>
    </w:p>
    <w:p w:rsidRDefault="00D4209B" w:rsidP="00D4209B" w:rsidR="00D4209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zakonskom zastupniku dužnika - putem e-oglasne ploče suda i putem pošte</w:t>
      </w:r>
    </w:p>
    <w:p w:rsidRDefault="00D4209B" w:rsidP="00D4209B" w:rsidR="00D4209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stečajnom upravitelju- putem e-oglasne ploče suda i putem pošte</w:t>
      </w:r>
    </w:p>
    <w:p w:rsidRDefault="00D4209B" w:rsidP="00D4209B" w:rsidR="00D4209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ŽDO Bjelovar – putem e-oglasne ploče suda</w:t>
      </w:r>
    </w:p>
    <w:p w:rsidRDefault="00D4209B" w:rsidP="00D4209B" w:rsidR="00D4209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Porezna uprava, Ispostava Bjelovar – putem e-oglasne ploče suda</w:t>
      </w:r>
    </w:p>
    <w:p w:rsidRDefault="00D4209B" w:rsidP="00D4209B" w:rsidR="00D4209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e-oglasna ploča ovoga suda</w:t>
      </w:r>
    </w:p>
    <w:p w:rsidRDefault="00D4209B" w:rsidP="00D4209B" w:rsidR="00D4209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sudskom registru - nakon pravomoćnosti rješenja</w:t>
      </w:r>
    </w:p>
    <w:p w:rsidRDefault="00D4209B" w:rsidP="00D4209B" w:rsidR="00D4209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D4209B" w:rsidP="00D4209B" w:rsidR="00D4209B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03.2.2016.g.</w:t>
      </w:r>
    </w:p>
    <w:p w:rsidRDefault="00D4209B" w:rsidP="00D4209B" w:rsidR="00D4209B">
      <w:pPr>
        <w:rPr>
          <w:rFonts w:cs="Arial" w:hAnsi="Arial" w:ascii="Arial"/>
        </w:rPr>
      </w:pPr>
    </w:p>
    <w:p w:rsidRDefault="00D4209B" w:rsidP="00D4209B" w:rsidR="00D4209B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09B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6279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St-228/2015-3</izvorni_sadrzaj>
    <derivirana_varijabla naziv="DomainObject.Oznaka_1">St-228/2015-3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</izvorni_sadrzaj>
    <derivirana_varijabla naziv="DomainObject.Predmet.Broj_1">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St-228/2015</izvorni_sadrzaj>
    <derivirana_varijabla naziv="DomainObject.Predmet.OznakaBroj_1">St-228/2015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IVANČANKA zadruga za proizvodnju, trgovinu i usluge, Ivanska zastupanog po punomoćniku MIRKO FIŠTROVIĆ</izvorni_sadrzaj>
    <derivirana_varijabla naziv="DomainObject.Predmet.ProtustrankaFormated_1">  IVANČANKA zadruga za proizvodnju, trgovinu i usluge, Ivanska zastupanog po punomoćniku MIRKO FIŠTROVIĆ</derivirana_varijabla>
  </DomainObject.Predmet.ProtustrankaFormated>
  <DomainObject.Predmet.ProtustrankaFormatedOIB>
    <izvorni_sadrzaj>  IVANČANKA zadruga za proizvodnju, trgovinu i usluge, Ivanska, OIB 60037759137 zastupanog po punomoćniku MIRKO FIŠTROVIĆ</izvorni_sadrzaj>
    <derivirana_varijabla naziv="DomainObject.Predmet.ProtustrankaFormatedOIB_1">  IVANČANKA zadruga za proizvodnju, trgovinu i usluge, Ivanska, OIB 60037759137 zastupanog po punomoćniku MIRKO FIŠTROVIĆ</derivirana_varijabla>
  </DomainObject.Predmet.ProtustrankaFormatedOIB>
  <DomainObject.Predmet.ProtustrankaFormatedWithAdress>
    <izvorni_sadrzaj> IVANČANKA zadruga za proizvodnju, trgovinu i usluge, Ivanska, Petra Preradovića 5, 43231 Ivanska zastupanog po punomoćniku MIRKO FIŠTROVIĆ</izvorni_sadrzaj>
    <derivirana_varijabla naziv="DomainObject.Predmet.ProtustrankaFormatedWithAdress_1"> IVANČANKA zadruga za proizvodnju, trgovinu i usluge, Ivanska, Petra Preradovića 5, 43231 Ivanska zastupanog po punomoćniku MIRKO FIŠTROVIĆ</derivirana_varijabla>
  </DomainObject.Predmet.ProtustrankaFormatedWithAdress>
  <DomainObject.Predmet.ProtustrankaFormatedWithAdressOIB>
    <izvorni_sadrzaj> IVANČANKA zadruga za proizvodnju, trgovinu i usluge, Ivanska, OIB 60037759137, Petra Preradovića 5, 43231 Ivanska zastupanog po punomoćniku MIRKO FIŠTROVIĆ</izvorni_sadrzaj>
    <derivirana_varijabla naziv="DomainObject.Predmet.ProtustrankaFormatedWithAdressOIB_1"> IVANČANKA zadruga za proizvodnju, trgovinu i usluge, Ivanska, OIB 60037759137, Petra Preradovića 5, 43231 Ivanska zastupanog po punomoćniku MIRKO FIŠTROVIĆ</derivirana_varijabla>
  </DomainObject.Predmet.ProtustrankaFormatedWithAdressOIB>
  <DomainObject.Predmet.ProtustrankaWithAdress>
    <izvorni_sadrzaj>IVANČANKA zadruga za proizvodnju, trgovinu i usluge, Ivanska Petra Preradovića 5, 43231 Ivanska</izvorni_sadrzaj>
    <derivirana_varijabla naziv="DomainObject.Predmet.ProtustrankaWithAdress_1">IVANČANKA zadruga za proizvodnju, trgovinu i usluge, Ivanska Petra Preradovića 5, 43231 Ivanska</derivirana_varijabla>
  </DomainObject.Predmet.ProtustrankaWithAdress>
  <DomainObject.Predmet.ProtustrankaWithAdressOIB>
    <izvorni_sadrzaj>IVANČANKA zadruga za proizvodnju, trgovinu i usluge, Ivanska, OIB 60037759137, Petra Preradovića 5, 43231 Ivanska</izvorni_sadrzaj>
    <derivirana_varijabla naziv="DomainObject.Predmet.ProtustrankaWithAdressOIB_1">IVANČANKA zadruga za proizvodnju, trgovinu i usluge, Ivanska, OIB 60037759137, Petra Preradovića 5, 43231 Ivanska</derivirana_varijabla>
  </DomainObject.Predmet.ProtustrankaWithAdressOIB>
  <DomainObject.Predmet.ProtustrankaNazivFormated>
    <izvorni_sadrzaj>IVANČANKA zadruga za proizvodnju, trgovinu i usluge, Ivanska</izvorni_sadrzaj>
    <derivirana_varijabla naziv="DomainObject.Predmet.ProtustrankaNazivFormated_1">IVANČANKA zadruga za proizvodnju, trgovinu i usluge, Ivanska</derivirana_varijabla>
  </DomainObject.Predmet.ProtustrankaNazivFormated>
  <DomainObject.Predmet.ProtustrankaNazivFormatedOIB>
    <izvorni_sadrzaj>IVANČANKA zadruga za proizvodnju, trgovinu i usluge, Ivanska, OIB 60037759137</izvorni_sadrzaj>
    <derivirana_varijabla naziv="DomainObject.Predmet.ProtustrankaNazivFormatedOIB_1">IVANČANKA zadruga za proizvodnju, trgovinu i usluge, Ivanska, OIB 60037759137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IVANČANKA zadruga za proizvodnju, trgovinu i usluge, Ivanska zastupanog po punomoćniku MIRKO FIŠTROVIĆ</item>
    </izvorni_sadrzaj>
    <derivirana_varijabla naziv="DomainObject.Predmet.ProtuStrankaListFormated_1">
      <item>IVANČANKA zadruga za proizvodnju, trgovinu i usluge, Ivanska zastupanog po punomoćniku MIRKO FIŠTROVIĆ</item>
    </derivirana_varijabla>
  </DomainObject.Predmet.ProtuStrankaListFormated>
  <DomainObject.Predmet.ProtuStrankaListFormatedOIB>
    <izvorni_sadrzaj>
      <item>IVANČANKA zadruga za proizvodnju, trgovinu i usluge, Ivanska, OIB 60037759137 zastupanog po punomoćniku MIRKO FIŠTROVIĆ</item>
    </izvorni_sadrzaj>
    <derivirana_varijabla naziv="DomainObject.Predmet.ProtuStrankaListFormatedOIB_1">
      <item>IVANČANKA zadruga za proizvodnju, trgovinu i usluge, Ivanska, OIB 60037759137 zastupanog po punomoćniku MIRKO FIŠTROVIĆ</item>
    </derivirana_varijabla>
  </DomainObject.Predmet.ProtuStrankaListFormatedOIB>
  <DomainObject.Predmet.ProtuStrankaListFormatedWithAdress>
    <izvorni_sadrzaj>
      <item>IVANČANKA zadruga za proizvodnju, trgovinu i usluge, Ivanska, Petra Preradovića 5, 43231 Ivanska zastupanog po punomoćniku MIRKO FIŠTROVIĆ</item>
    </izvorni_sadrzaj>
    <derivirana_varijabla naziv="DomainObject.Predmet.ProtuStrankaListFormatedWithAdress_1">
      <item>IVANČANKA zadruga za proizvodnju, trgovinu i usluge, Ivanska, Petra Preradovića 5, 43231 Ivanska zastupanog po punomoćniku MIRKO FIŠTROVIĆ</item>
    </derivirana_varijabla>
  </DomainObject.Predmet.ProtuStrankaListFormatedWithAdress>
  <DomainObject.Predmet.ProtuStrankaListFormatedWithAdressOIB>
    <izvorni_sadrzaj>
      <item>IVANČANKA zadruga za proizvodnju, trgovinu i usluge, Ivanska, OIB 60037759137, Petra Preradovića 5, 43231 Ivanska zastupanog po punomoćniku MIRKO FIŠTROVIĆ</item>
    </izvorni_sadrzaj>
    <derivirana_varijabla naziv="DomainObject.Predmet.ProtuStrankaListFormatedWithAdressOIB_1">
      <item>IVANČANKA zadruga za proizvodnju, trgovinu i usluge, Ivanska, OIB 60037759137, Petra Preradovića 5, 43231 Ivanska zastupanog po punomoćniku MIRKO FIŠTROVIĆ</item>
    </derivirana_varijabla>
  </DomainObject.Predmet.ProtuStrankaListFormatedWithAdressOIB>
  <DomainObject.Predmet.ProtuStrankaListNazivFormated>
    <izvorni_sadrzaj>
      <item>IVANČANKA zadruga za proizvodnju, trgovinu i usluge, Ivanska</item>
    </izvorni_sadrzaj>
    <derivirana_varijabla naziv="DomainObject.Predmet.ProtuStrankaListNazivFormated_1">
      <item>IVANČANKA zadruga za proizvodnju, trgovinu i usluge, Ivanska</item>
    </derivirana_varijabla>
  </DomainObject.Predmet.ProtuStrankaListNazivFormated>
  <DomainObject.Predmet.ProtuStrankaListNazivFormatedOIB>
    <izvorni_sadrzaj>
      <item>IVANČANKA zadruga za proizvodnju, trgovinu i usluge, Ivanska, OIB 60037759137</item>
    </izvorni_sadrzaj>
    <derivirana_varijabla naziv="DomainObject.Predmet.ProtuStrankaListNazivFormatedOIB_1">
      <item>IVANČANKA zadruga za proizvodnju, trgovinu i usluge, Ivanska, OIB 60037759137</item>
    </derivirana_varijabla>
  </DomainObject.Predmet.ProtuStrankaListNazivFormatedOIB>
  <DomainObject.Predmet.OstaliListFormated>
    <izvorni_sadrzaj>
      <item>MIRKO FIŠTROVIĆ punomoćnik sudionika u postupku IVANČANKA zadruga za proizvodnju, trgovinu i usluge, Ivanska</item>
    </izvorni_sadrzaj>
    <derivirana_varijabla naziv="DomainObject.Predmet.OstaliListFormated_1">
      <item>MIRKO FIŠTROVIĆ punomoćnik sudionika u postupku IVANČANKA zadruga za proizvodnju, trgovinu i usluge, Ivanska</item>
    </derivirana_varijabla>
  </DomainObject.Predmet.OstaliListFormated>
  <DomainObject.Predmet.OstaliListFormatedOIB>
    <izvorni_sadrzaj>
      <item>MIRKO FIŠTROVIĆ punomoćnik sudionika u postupku IVANČANKA zadruga za proizvodnju, trgovinu i usluge, Ivanska</item>
    </izvorni_sadrzaj>
    <derivirana_varijabla naziv="DomainObject.Predmet.OstaliListFormatedOIB_1">
      <item>MIRKO FIŠTROVIĆ punomoćnik sudionika u postupku IVANČANKA zadruga za proizvodnju, trgovinu i usluge, Ivanska</item>
    </derivirana_varijabla>
  </DomainObject.Predmet.OstaliListFormatedOIB>
  <DomainObject.Predmet.OstaliListFormatedWithAdress>
    <izvorni_sadrzaj>
      <item>MIRKO FIŠTROVIĆ, Petra Preradovića 5., 43231 Ivanska punomoćnik sudionika u postupku IVANČANKA zadruga za proizvodnju, trgovinu i usluge, Ivanska</item>
    </izvorni_sadrzaj>
    <derivirana_varijabla naziv="DomainObject.Predmet.OstaliListFormatedWithAdress_1">
      <item>MIRKO FIŠTROVIĆ, Petra Preradovića 5., 43231 Ivanska punomoćnik sudionika u postupku IVANČANKA zadruga za proizvodnju, trgovinu i usluge, Ivanska</item>
    </derivirana_varijabla>
  </DomainObject.Predmet.OstaliListFormatedWithAdress>
  <DomainObject.Predmet.OstaliListFormatedWithAdressOIB>
    <izvorni_sadrzaj>
      <item>MIRKO FIŠTROVIĆ, Petra Preradovića 5., 43231 Ivanska punomoćnik sudionika u postupku IVANČANKA zadruga za proizvodnju, trgovinu i usluge, Ivanska</item>
    </izvorni_sadrzaj>
    <derivirana_varijabla naziv="DomainObject.Predmet.OstaliListFormatedWithAdressOIB_1">
      <item>MIRKO FIŠTROVIĆ, Petra Preradovića 5., 43231 Ivanska punomoćnik sudionika u postupku IVANČANKA zadruga za proizvodnju, trgovinu i usluge, Ivanska</item>
    </derivirana_varijabla>
  </DomainObject.Predmet.OstaliListFormatedWithAdressOIB>
  <DomainObject.Predmet.OstaliListNazivFormated>
    <izvorni_sadrzaj>
      <item>MIRKO FIŠTROVIĆ</item>
    </izvorni_sadrzaj>
    <derivirana_varijabla naziv="DomainObject.Predmet.OstaliListNazivFormated_1">
      <item>MIRKO FIŠTROVIĆ</item>
    </derivirana_varijabla>
  </DomainObject.Predmet.OstaliListNazivFormated>
  <DomainObject.Predmet.OstaliListNazivFormatedOIB>
    <izvorni_sadrzaj>
      <item>MIRKO FIŠTROVIĆ</item>
    </izvorni_sadrzaj>
    <derivirana_varijabla naziv="DomainObject.Predmet.OstaliListNazivFormatedOIB_1">
      <item>MIRKO FIŠTROVIĆ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>St-228/2015-3</izvorni_sadrzaj>
    <derivirana_varijabla naziv="DomainObject.PoslovniBrojDokumenta_1">St-228/2015-3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IVANČANKA zadruga za proizvodnju, trgovinu i usluge, Ivanska</izvorni_sadrzaj>
    <derivirana_varijabla naziv="DomainObject.Predmet.ProtustrankaIDrugi_1">IVANČANKA zadruga za proizvodnju, trgovinu i usluge, Ivanska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IVANČANKA zadruga za proizvodnju, trgovinu i usluge, Ivanska, OIB 60037759137, Petra Preradovića 5, 43231 Ivanska</izvorni_sadrzaj>
    <derivirana_varijabla naziv="DomainObject.Predmet.ProtustrankaIDrugiAdressOIB_1">IVANČANKA zadruga za proizvodnju, trgovinu i usluge, Ivanska, OIB 60037759137, Petra Preradovića 5, 43231 Ivanska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IVANČANKA zadruga za proizvodnju, trgovinu i usluge, Ivanska</item>
      <item>MIRKO FIŠTROVIĆ</item>
    </izvorni_sadrzaj>
    <derivirana_varijabla naziv="DomainObject.Predmet.SudioniciListNaziv_1">
      <item>FINA, RC ZAGREB, Podružnica Bjelovar</item>
      <item>IVANČANKA zadruga za proizvodnju, trgovinu i usluge, Ivanska</item>
      <item>MIRKO FIŠTROVIĆ</item>
    </derivirana_varijabla>
  </DomainObject.Predmet.SudioniciListNaziv>
  <DomainObject.Predmet.SudioniciListAdressOIB>
    <izvorni_sadrzaj>
      <item>FINA, RC ZAGREB, Podružnica Bjelovar, OIB 85821130368, F. Supila 4,43000 Bjelovar</item>
      <item>IVANČANKA zadruga za proizvodnju, trgovinu i usluge, Ivanska, OIB 60037759137, Petra Preradovića 5,43231 Ivanska</item>
      <item>MIRKO FIŠTROVIĆ, Petra Preradovića 5.,43231 Ivanska</item>
    </izvorni_sadrzaj>
    <derivirana_varijabla naziv="DomainObject.Predmet.SudioniciListAdressOIB_1">
      <item>FINA, RC ZAGREB, Podružnica Bjelovar, OIB 85821130368, F. Supila 4,43000 Bjelovar</item>
      <item>IVANČANKA zadruga za proizvodnju, trgovinu i usluge, Ivanska, OIB 60037759137, Petra Preradovića 5,43231 Ivanska</item>
      <item>MIRKO FIŠTROVIĆ, Petra Preradovića 5.,43231 Ivanska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1182BB-E0C2-41CB-B1A2-804C69B191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719</properties:Words>
  <properties:Characters>3835</properties:Characters>
  <properties:Lines>96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2016-02-03T08:18:00Z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St-228/2015-3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