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4dc4" w14:paraId="7b84dc4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B72B42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 xml:space="preserve">predlagatelja </w:t>
      </w:r>
      <w:r w:rsidR="00B72B42">
        <w:t>PACIFIC FRUIT LIMITED d.o.o. Zagreb, Smičiklasova 21, OIB 37621439157,</w:t>
      </w:r>
      <w:r w:rsidR="00E75E2B" w:rsidRPr="00E75E2B">
        <w:t xml:space="preserve"> zastupanog po punomoćniku </w:t>
      </w:r>
      <w:r w:rsidR="00B72B42">
        <w:t>Saši Anđelkoviću</w:t>
      </w:r>
      <w:r w:rsidR="00E75E2B" w:rsidRPr="00E75E2B">
        <w:t xml:space="preserve">, odvjetniku u </w:t>
      </w:r>
      <w:r w:rsidR="00B72B42">
        <w:t>Zagrebu</w:t>
      </w:r>
      <w:r w:rsidR="00E75E2B" w:rsidRPr="00E75E2B">
        <w:t xml:space="preserve">, za otvaranje stečajnog postupka nad dužnikom </w:t>
      </w:r>
      <w:r w:rsidR="00B72B42" w:rsidRPr="00B72B42">
        <w:t>LIVIOCOMMERCE d. o. o. Poreč, Antonci 7, OIB 59485336728</w:t>
      </w:r>
      <w:r w:rsidRPr="00BC41E9">
        <w:t xml:space="preserve">, </w:t>
      </w:r>
      <w:r w:rsidR="000C234D">
        <w:t>24</w:t>
      </w:r>
      <w:r w:rsidRPr="00BC41E9">
        <w:t xml:space="preserve">. </w:t>
      </w:r>
      <w:r w:rsidR="000C234D">
        <w:t>travnja</w:t>
      </w:r>
      <w:r w:rsidRPr="00BC41E9">
        <w:t xml:space="preserve"> 201</w:t>
      </w:r>
      <w:r w:rsidR="000C234D">
        <w:t>7</w:t>
      </w:r>
      <w:r w:rsidRPr="00BC41E9">
        <w:t>.</w:t>
      </w:r>
      <w:r w:rsidR="00057D8D" w:rsidRPr="00BC41E9">
        <w:t>,</w:t>
      </w:r>
      <w:r w:rsidRPr="00BC41E9">
        <w:t xml:space="preserve"> donio je slijedeći</w:t>
      </w:r>
    </w:p>
    <w:p w:rsidRDefault="001005A6" w:rsidP="00B72B42" w:rsidR="001005A6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0C234D" w:rsidRPr="000C234D">
        <w:t>PACIFIC FRUIT LIMITED d.o.o. Zagreb, Smičiklasova 21, OIB 37621439157</w:t>
      </w:r>
      <w:r w:rsidR="002F31F2" w:rsidRPr="00BC41E9">
        <w:t xml:space="preserve">, </w:t>
      </w:r>
      <w:r w:rsidRPr="00BC41E9">
        <w:t>da u roku od 8 dana od primitka 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0C234D">
        <w:t>250-2017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0C234D">
        <w:t>tni iznos predujma u visini od 7</w:t>
      </w:r>
      <w:r w:rsidRPr="00BC41E9">
        <w:t xml:space="preserve">.000,00 kuna (slovima: </w:t>
      </w:r>
      <w:r w:rsidR="000C234D">
        <w:t>sedam</w:t>
      </w:r>
      <w:r w:rsidRPr="00BC41E9">
        <w:t xml:space="preserve"> tisuća 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0C234D">
        <w:t>250</w:t>
      </w:r>
      <w:r w:rsidR="00DF22AA" w:rsidRPr="00BC41E9">
        <w:t>-</w:t>
      </w:r>
      <w:r w:rsidR="000C234D">
        <w:t>2017</w:t>
      </w:r>
      <w:r w:rsidR="00DF22AA" w:rsidRPr="00BC41E9">
        <w:t xml:space="preserve"> (čl. 114. st. 1. u svezi s čl. 431. st. 1. Stečajnog zakona, </w:t>
      </w:r>
      <w:r w:rsidR="00A26EFD" w:rsidRPr="00BC41E9">
        <w:t xml:space="preserve">NN 71/15,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>
      <w:pPr>
        <w:jc w:val="center"/>
      </w:pPr>
      <w:r w:rsidRPr="00BC41E9">
        <w:t xml:space="preserve">U Pazinu, </w:t>
      </w:r>
      <w:r w:rsidR="000C234D">
        <w:t>24</w:t>
      </w:r>
      <w:r w:rsidRPr="00BC41E9">
        <w:t xml:space="preserve">. </w:t>
      </w:r>
      <w:r w:rsidR="000C234D">
        <w:t>trav</w:t>
      </w:r>
      <w:r w:rsidR="00D43D85" w:rsidRPr="00BC41E9">
        <w:t>nja</w:t>
      </w:r>
      <w:r w:rsidR="000C234D">
        <w:t xml:space="preserve"> 2017</w:t>
      </w:r>
      <w:r w:rsidRPr="00BC41E9">
        <w:t>.</w:t>
      </w:r>
    </w:p>
    <w:p w:rsidRDefault="001005A6" w:rsidP="00DF22AA" w:rsidR="001005A6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C824BC">
        <w:t>, v.r.</w:t>
      </w:r>
    </w:p>
    <w:p w:rsidRDefault="00D43D85" w:rsidP="00DF22AA" w:rsidR="00D43D85" w:rsidRPr="00BC41E9"/>
    <w:p w:rsidRDefault="00BC41E9" w:rsidP="00DF22AA" w:rsidR="00BC41E9"/>
    <w:p w:rsidRDefault="00BC41E9" w:rsidP="00DF22AA" w:rsid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 w:rsidRPr="00BC41E9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0225D6">
        <w:t>po pun.</w:t>
      </w:r>
    </w:p>
    <w:sectPr w:rsidSect="001127CD" w:rsidR="00500701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207" w:rsidR="00E63207">
      <w:r>
        <w:separator/>
      </w:r>
    </w:p>
  </w:endnote>
  <w:endnote w:id="0" w:type="continuationSeparator">
    <w:p w:rsidRDefault="00E63207" w:rsidR="00E63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207" w:rsidR="00E63207">
      <w:r>
        <w:separator/>
      </w:r>
    </w:p>
  </w:footnote>
  <w:footnote w:id="0" w:type="continuationSeparator">
    <w:p w:rsidRDefault="00E63207" w:rsidR="00E632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24BC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B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C824BC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0C234D">
      <w:t>250</w:t>
    </w:r>
    <w:r>
      <w:t>/1</w:t>
    </w:r>
    <w:r w:rsidR="000C234D">
      <w:t>7</w:t>
    </w:r>
    <w:r>
      <w:t>-</w:t>
    </w:r>
    <w:r w:rsidR="000C234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C234D"/>
    <w:rsid w:val="001005A6"/>
    <w:rsid w:val="001127CD"/>
    <w:rsid w:val="00245CC1"/>
    <w:rsid w:val="0027076E"/>
    <w:rsid w:val="002F31F2"/>
    <w:rsid w:val="004179EC"/>
    <w:rsid w:val="00495FED"/>
    <w:rsid w:val="005508E3"/>
    <w:rsid w:val="00554328"/>
    <w:rsid w:val="005562E8"/>
    <w:rsid w:val="006C0CB5"/>
    <w:rsid w:val="00745785"/>
    <w:rsid w:val="007B43B6"/>
    <w:rsid w:val="0091317D"/>
    <w:rsid w:val="00985388"/>
    <w:rsid w:val="009D304F"/>
    <w:rsid w:val="00A221DC"/>
    <w:rsid w:val="00A26EFD"/>
    <w:rsid w:val="00A83A24"/>
    <w:rsid w:val="00AC0432"/>
    <w:rsid w:val="00AE0ADB"/>
    <w:rsid w:val="00AF65FC"/>
    <w:rsid w:val="00B72B42"/>
    <w:rsid w:val="00BC41E9"/>
    <w:rsid w:val="00C74588"/>
    <w:rsid w:val="00C824BC"/>
    <w:rsid w:val="00CA67B6"/>
    <w:rsid w:val="00D20BDE"/>
    <w:rsid w:val="00D275BD"/>
    <w:rsid w:val="00D33BC0"/>
    <w:rsid w:val="00D43D85"/>
    <w:rsid w:val="00DB01C6"/>
    <w:rsid w:val="00DF22AA"/>
    <w:rsid w:val="00E63207"/>
    <w:rsid w:val="00E75E2B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LIVIOCOMMERCE d.o.o. POREČ</izvorni_sadrzaj>
    <derivirana_varijabla naziv="DomainObject.Predmet.ProtustrankaFormated_1">  LIVIOCOMMERCE d.o.o. POREČ</derivirana_varijabla>
  </DomainObject.Predmet.ProtustrankaFormated>
  <DomainObject.Predmet.ProtustrankaFormatedOIB>
    <izvorni_sadrzaj>  LIVIOCOMMERCE d.o.o. POREČ, OIB 59485336728</izvorni_sadrzaj>
    <derivirana_varijabla naziv="DomainObject.Predmet.ProtustrankaFormatedOIB_1">  LIVIOCOMMERCE d.o.o. POREČ, OIB 59485336728</derivirana_varijabla>
  </DomainObject.Predmet.ProtustrankaFormatedOIB>
  <DomainObject.Predmet.ProtustrankaFormatedWithAdress>
    <izvorni_sadrzaj> LIVIOCOMMERCE d.o.o. POREČ, Antonci 7, 52440 Poreč</izvorni_sadrzaj>
    <derivirana_varijabla naziv="DomainObject.Predmet.ProtustrankaFormatedWithAdress_1"> LIVIOCOMMERCE d.o.o. POREČ, Antonci 7, 52440 Poreč</derivirana_varijabla>
  </DomainObject.Predmet.ProtustrankaFormatedWithAdress>
  <DomainObject.Predmet.ProtustrankaFormatedWithAdressOIB>
    <izvorni_sadrzaj> LIVIOCOMMERCE d.o.o. POREČ, OIB 59485336728, Antonci 7, 52440 Poreč</izvorni_sadrzaj>
    <derivirana_varijabla naziv="DomainObject.Predmet.ProtustrankaFormatedWithAdressOIB_1"> LIVIOCOMMERCE d.o.o. POREČ, OIB 59485336728, Antonci 7, 52440 Poreč</derivirana_varijabla>
  </DomainObject.Predmet.ProtustrankaFormatedWithAdressOIB>
  <DomainObject.Predmet.ProtustrankaWithAdress>
    <izvorni_sadrzaj>LIVIOCOMMERCE d.o.o. POREČ Antonci 7, 52440 Poreč</izvorni_sadrzaj>
    <derivirana_varijabla naziv="DomainObject.Predmet.ProtustrankaWithAdress_1">LIVIOCOMMERCE d.o.o. POREČ Antonci 7, 52440 Poreč</derivirana_varijabla>
  </DomainObject.Predmet.ProtustrankaWithAdress>
  <DomainObject.Predmet.ProtustrankaWithAdressOIB>
    <izvorni_sadrzaj>LIVIOCOMMERCE d.o.o. POREČ, OIB 59485336728, Antonci 7, 52440 Poreč</izvorni_sadrzaj>
    <derivirana_varijabla naziv="DomainObject.Predmet.ProtustrankaWithAdressOIB_1">LIVIOCOMMERCE d.o.o. POREČ, OIB 59485336728, Antonci 7, 52440 Poreč</derivirana_varijabla>
  </DomainObject.Predmet.ProtustrankaWithAdressOIB>
  <DomainObject.Predmet.ProtustrankaNazivFormated>
    <izvorni_sadrzaj>LIVIOCOMMERCE d.o.o. POREČ</izvorni_sadrzaj>
    <derivirana_varijabla naziv="DomainObject.Predmet.ProtustrankaNazivFormated_1">LIVIOCOMMERCE d.o.o. POREČ</derivirana_varijabla>
  </DomainObject.Predmet.ProtustrankaNazivFormated>
  <DomainObject.Predmet.ProtustrankaNazivFormatedOIB>
    <izvorni_sadrzaj>LIVIOCOMMERCE d.o.o. POREČ, OIB 59485336728</izvorni_sadrzaj>
    <derivirana_varijabla naziv="DomainObject.Predmet.ProtustrankaNazivFormatedOIB_1">LIVIOCOMMERCE d.o.o. POREČ, OIB 59485336728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PACIFIC FRUIT LIMITED d.o.o. ZAGREB zastupanog po punomoćniku odvj. SAŠA ANĐELKOVIĆ I ĐORĐE ANĐELKOVIĆ</izvorni_sadrzaj>
    <derivirana_varijabla naziv="DomainObject.Predmet.StrankaFormated_1">  PACIFIC FRUIT LIMITED d.o.o. ZAGREB zastupanog po punomoćniku odvj. SAŠA ANĐELKOVIĆ I ĐORĐE ANĐELKOVIĆ</derivirana_varijabla>
  </DomainObject.Predmet.StrankaFormated>
  <DomainObject.Predmet.StrankaFormatedOIB>
    <izvorni_sadrzaj>  PACIFIC FRUIT LIMITED d.o.o. ZAGREB, OIB 37621439157 zastupanog po punomoćniku odvj. SAŠA ANĐELKOVIĆ I ĐORĐE ANĐELKOVIĆ</izvorni_sadrzaj>
    <derivirana_varijabla naziv="DomainObject.Predmet.StrankaFormatedOIB_1">  PACIFIC FRUIT LIMITED d.o.o. ZAGREB, OIB 37621439157 zastupanog po punomoćniku odvj. SAŠA ANĐELKOVIĆ I ĐORĐE ANĐELKOVIĆ</derivirana_varijabla>
  </DomainObject.Predmet.StrankaFormatedOIB>
  <DomainObject.Predmet.StrankaFormatedWithAdress>
    <izvorni_sadrzaj> PACIFIC FRUIT LIMITED d.o.o. ZAGREB, Smičiklasova 21, 10000 Zagreb zastupanog po punomoćniku odvj. SAŠA ANĐELKOVIĆ I ĐORĐE ANĐELKOVIĆ</izvorni_sadrzaj>
    <derivirana_varijabla naziv="DomainObject.Predmet.StrankaFormatedWithAdress_1"> PACIFIC FRUIT LIMITED d.o.o. ZAGREB, Smičiklasova 21, 10000 Zagreb zastupanog po punomoćniku odvj. SAŠA ANĐELKOVIĆ I ĐORĐE ANĐELKOVIĆ</derivirana_varijabla>
  </DomainObject.Predmet.StrankaFormatedWithAdress>
  <DomainObject.Predmet.StrankaFormatedWithAdressOIB>
    <izvorni_sadrzaj> PACIFIC FRUIT LIMITED d.o.o. ZAGREB, OIB 37621439157, Smičiklasova 21, 10000 Zagreb zastupanog po punomoćniku odvj. SAŠA ANĐELKOVIĆ I ĐORĐE ANĐELKOVIĆ</izvorni_sadrzaj>
    <derivirana_varijabla naziv="DomainObject.Predmet.StrankaFormatedWithAdressOIB_1"> PACIFIC FRUIT LIMITED d.o.o. ZAGREB, OIB 37621439157, Smičiklasova 21, 10000 Zagreb zastupanog po punomoćniku odvj. SAŠA ANĐELKOVIĆ I ĐORĐE ANĐELKOVIĆ</derivirana_varijabla>
  </DomainObject.Predmet.StrankaFormatedWithAdressOIB>
  <DomainObject.Predmet.StrankaWithAdress>
    <izvorni_sadrzaj>PACIFIC FRUIT LIMITED d.o.o. ZAGREB Smičiklasova 21,10000 Zagreb</izvorni_sadrzaj>
    <derivirana_varijabla naziv="DomainObject.Predmet.StrankaWithAdress_1">PACIFIC FRUIT LIMITED d.o.o. ZAGREB Smičiklasova 21,10000 Zagreb</derivirana_varijabla>
  </DomainObject.Predmet.StrankaWithAdress>
  <DomainObject.Predmet.StrankaWithAdressOIB>
    <izvorni_sadrzaj>PACIFIC FRUIT LIMITED d.o.o. ZAGREB, OIB 37621439157, Smičiklasova 21,10000 Zagreb</izvorni_sadrzaj>
    <derivirana_varijabla naziv="DomainObject.Predmet.StrankaWithAdressOIB_1">PACIFIC FRUIT LIMITED d.o.o. ZAGREB, OIB 37621439157, Smičiklasova 21,10000 Zagreb</derivirana_varijabla>
  </DomainObject.Predmet.StrankaWithAdressOIB>
  <DomainObject.Predmet.StrankaNazivFormated>
    <izvorni_sadrzaj>PACIFIC FRUIT LIMITED d.o.o. ZAGREB</izvorni_sadrzaj>
    <derivirana_varijabla naziv="DomainObject.Predmet.StrankaNazivFormated_1">PACIFIC FRUIT LIMITED d.o.o. ZAGREB</derivirana_varijabla>
  </DomainObject.Predmet.StrankaNazivFormated>
  <DomainObject.Predmet.StrankaNazivFormatedOIB>
    <izvorni_sadrzaj>PACIFIC FRUIT LIMITED d.o.o. ZAGREB, OIB 37621439157</izvorni_sadrzaj>
    <derivirana_varijabla naziv="DomainObject.Predmet.StrankaNazivFormatedOIB_1">PACIFIC FRUIT LIMITED d.o.o. ZAGREB, OIB 37621439157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6549624.71</izvorni_sadrzaj>
    <derivirana_varijabla naziv="DomainObject.Predmet.TrenutnaVrijednost_1">6549624.71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PACIFIC FRUIT LIMITED d.o.o. ZAGREB zastupanog po punomoćniku odvj. SAŠA ANĐELKOVIĆ I ĐORĐE ANĐELKOVIĆ</item>
    </izvorni_sadrzaj>
    <derivirana_varijabla naziv="DomainObject.Predmet.StrankaListFormated_1">
      <item>PACIFIC FRUIT LIMITED d.o.o. ZAGREB zastupanog po punomoćniku odvj. SAŠA ANĐELKOVIĆ I ĐORĐE ANĐELKOVIĆ</item>
    </derivirana_varijabla>
  </DomainObject.Predmet.StrankaListFormated>
  <DomainObject.Predmet.StrankaListFormatedOIB>
    <izvorni_sadrzaj>
      <item>PACIFIC FRUIT LIMITED d.o.o. ZAGREB, OIB 37621439157 zastupanog po punomoćniku odvj. SAŠA ANĐELKOVIĆ I ĐORĐE ANĐELKOVIĆ</item>
    </izvorni_sadrzaj>
    <derivirana_varijabla naziv="DomainObject.Predmet.StrankaListFormatedOIB_1">
      <item>PACIFIC FRUIT LIMITED d.o.o. ZAGREB, OIB 37621439157 zastupanog po punomoćniku odvj. SAŠA ANĐELKOVIĆ I ĐORĐE ANĐELKOVIĆ</item>
    </derivirana_varijabla>
  </DomainObject.Predmet.StrankaListFormatedOIB>
  <DomainObject.Predmet.StrankaListFormatedWithAdress>
    <izvorni_sadrzaj>
      <item>PACIFIC FRUIT LIMITED d.o.o. ZAGREB, Smičiklasova 21, 10000 Zagreb zastupanog po punomoćniku odvj. SAŠA ANĐELKOVIĆ I ĐORĐE ANĐELKOVIĆ</item>
    </izvorni_sadrzaj>
    <derivirana_varijabla naziv="DomainObject.Predmet.StrankaListFormatedWithAdress_1">
      <item>PACIFIC FRUIT LIMITED d.o.o. ZAGREB, Smičiklasova 21, 10000 Zagreb zastupanog po punomoćniku odvj. SAŠA ANĐELKOVIĆ I ĐORĐE ANĐELKOVIĆ</item>
    </derivirana_varijabla>
  </DomainObject.Predmet.StrankaListFormatedWithAdress>
  <DomainObject.Predmet.StrankaListFormatedWithAdressOIB>
    <izvorni_sadrzaj>
      <item>PACIFIC FRUIT LIMITED d.o.o. ZAGREB, OIB 37621439157, Smičiklasova 21, 10000 Zagreb zastupanog po punomoćniku odvj. SAŠA ANĐELKOVIĆ I ĐORĐE ANĐELKOVIĆ</item>
    </izvorni_sadrzaj>
    <derivirana_varijabla naziv="DomainObject.Predmet.StrankaListFormatedWithAdressOIB_1">
      <item>PACIFIC FRUIT LIMITED d.o.o. ZAGREB, OIB 37621439157, Smičiklasova 21, 10000 Zagreb zastupanog po punomoćniku odvj. SAŠA ANĐELKOVIĆ I ĐORĐE ANĐELKOVIĆ</item>
    </derivirana_varijabla>
  </DomainObject.Predmet.StrankaListFormatedWithAdressOIB>
  <DomainObject.Predmet.StrankaListNazivFormated>
    <izvorni_sadrzaj>
      <item>PACIFIC FRUIT LIMITED d.o.o. ZAGREB</item>
    </izvorni_sadrzaj>
    <derivirana_varijabla naziv="DomainObject.Predmet.StrankaListNazivFormated_1">
      <item>PACIFIC FRUIT LIMITED d.o.o. ZAGREB</item>
    </derivirana_varijabla>
  </DomainObject.Predmet.StrankaListNazivFormated>
  <DomainObject.Predmet.StrankaListNazivFormatedOIB>
    <izvorni_sadrzaj>
      <item>PACIFIC FRUIT LIMITED d.o.o. ZAGREB, OIB 37621439157</item>
    </izvorni_sadrzaj>
    <derivirana_varijabla naziv="DomainObject.Predmet.StrankaListNazivFormatedOIB_1">
      <item>PACIFIC FRUIT LIMITED d.o.o. ZAGREB, OIB 37621439157</item>
    </derivirana_varijabla>
  </DomainObject.Predmet.StrankaListNazivFormatedOIB>
  <DomainObject.Predmet.ProtuStrankaListFormated>
    <izvorni_sadrzaj>
      <item>LIVIOCOMMERCE d.o.o. POREČ</item>
    </izvorni_sadrzaj>
    <derivirana_varijabla naziv="DomainObject.Predmet.ProtuStrankaListFormated_1">
      <item>LIVIOCOMMERCE d.o.o. POREČ</item>
    </derivirana_varijabla>
  </DomainObject.Predmet.ProtuStrankaListFormated>
  <DomainObject.Predmet.ProtuStrankaListFormatedOIB>
    <izvorni_sadrzaj>
      <item>LIVIOCOMMERCE d.o.o. POREČ, OIB 59485336728</item>
    </izvorni_sadrzaj>
    <derivirana_varijabla naziv="DomainObject.Predmet.ProtuStrankaListFormatedOIB_1">
      <item>LIVIOCOMMERCE d.o.o. POREČ, OIB 59485336728</item>
    </derivirana_varijabla>
  </DomainObject.Predmet.ProtuStrankaListFormatedOIB>
  <DomainObject.Predmet.ProtuStrankaListFormatedWithAdress>
    <izvorni_sadrzaj>
      <item>LIVIOCOMMERCE d.o.o. POREČ, Antonci 7, 52440 Poreč</item>
    </izvorni_sadrzaj>
    <derivirana_varijabla naziv="DomainObject.Predmet.ProtuStrankaListFormatedWithAdress_1">
      <item>LIVIOCOMMERCE d.o.o. POREČ, Antonci 7, 52440 Poreč</item>
    </derivirana_varijabla>
  </DomainObject.Predmet.ProtuStrankaListFormatedWithAdress>
  <DomainObject.Predmet.ProtuStrankaListFormatedWithAdressOIB>
    <izvorni_sadrzaj>
      <item>LIVIOCOMMERCE d.o.o. POREČ, OIB 59485336728, Antonci 7, 52440 Poreč</item>
    </izvorni_sadrzaj>
    <derivirana_varijabla naziv="DomainObject.Predmet.ProtuStrankaListFormatedWithAdressOIB_1">
      <item>LIVIOCOMMERCE d.o.o. POREČ, OIB 59485336728, Antonci 7, 52440 Poreč</item>
    </derivirana_varijabla>
  </DomainObject.Predmet.ProtuStrankaListFormatedWithAdressOIB>
  <DomainObject.Predmet.ProtuStrankaListNazivFormated>
    <izvorni_sadrzaj>
      <item>LIVIOCOMMERCE d.o.o. POREČ</item>
    </izvorni_sadrzaj>
    <derivirana_varijabla naziv="DomainObject.Predmet.ProtuStrankaListNazivFormated_1">
      <item>LIVIOCOMMERCE d.o.o. POREČ</item>
    </derivirana_varijabla>
  </DomainObject.Predmet.ProtuStrankaListNazivFormated>
  <DomainObject.Predmet.ProtuStrankaListNazivFormatedOIB>
    <izvorni_sadrzaj>
      <item>LIVIOCOMMERCE d.o.o. POREČ, OIB 59485336728</item>
    </izvorni_sadrzaj>
    <derivirana_varijabla naziv="DomainObject.Predmet.ProtuStrankaListNazivFormatedOIB_1">
      <item>LIVIOCOMMERCE d.o.o. POREČ, OIB 59485336728</item>
    </derivirana_varijabla>
  </DomainObject.Predmet.ProtuStrankaListNazivFormatedOIB>
  <DomainObject.Predmet.OstaliListFormated>
    <izvorni_sadrzaj>
      <item>odvj. SAŠA ANĐELKOVIĆ I ĐORĐE ANĐELKOVIĆ punomoćnik sudionika u postupku PACIFIC FRUIT LIMITED d.o.o. ZAGREB</item>
    </izvorni_sadrzaj>
    <derivirana_varijabla naziv="DomainObject.Predmet.OstaliListFormated_1">
      <item>odvj. SAŠA ANĐELKOVIĆ I ĐORĐE ANĐELKOVIĆ punomoćnik sudionika u postupku PACIFIC FRUIT LIMITED d.o.o. ZAGREB</item>
    </derivirana_varijabla>
  </DomainObject.Predmet.OstaliListFormated>
  <DomainObject.Predmet.OstaliListFormatedOIB>
    <izvorni_sadrzaj>
      <item>odvj. SAŠA ANĐELKOVIĆ I ĐORĐE ANĐELKOVIĆ punomoćnik sudionika u postupku PACIFIC FRUIT LIMITED d.o.o. ZAGREB</item>
    </izvorni_sadrzaj>
    <derivirana_varijabla naziv="DomainObject.Predmet.OstaliListFormatedOIB_1">
      <item>odvj. SAŠA ANĐELKOVIĆ I ĐORĐE ANĐELKOVIĆ punomoćnik sudionika u postupku PACIFIC FRUIT LIMITED d.o.o. ZAGREB</item>
    </derivirana_varijabla>
  </DomainObject.Predmet.OstaliListFormatedOIB>
  <DomainObject.Predmet.OstaliListFormatedWithAdress>
    <izvorni_sadrzaj>
      <item>odvj. SAŠA ANĐELKOVIĆ I ĐORĐE ANĐELKOVIĆ, Vrbanićeva 20, 10000 Zagreb punomoćnik sudionika u postupku PACIFIC FRUIT LIMITED d.o.o. ZAGREB</item>
    </izvorni_sadrzaj>
    <derivirana_varijabla naziv="DomainObject.Predmet.OstaliListFormatedWithAdress_1">
      <item>odvj. SAŠA ANĐELKOVIĆ I ĐORĐE ANĐELKOVIĆ, Vrbanićeva 20, 10000 Zagreb punomoćnik sudionika u postupku PACIFIC FRUIT LIMITED d.o.o. ZAGREB</item>
    </derivirana_varijabla>
  </DomainObject.Predmet.OstaliListFormatedWithAdress>
  <DomainObject.Predmet.OstaliListFormatedWithAdressOIB>
    <izvorni_sadrzaj>
      <item>odvj. SAŠA ANĐELKOVIĆ I ĐORĐE ANĐELKOVIĆ, Vrbanićeva 20, 10000 Zagreb punomoćnik sudionika u postupku PACIFIC FRUIT LIMITED d.o.o. ZAGREB</item>
    </izvorni_sadrzaj>
    <derivirana_varijabla naziv="DomainObject.Predmet.OstaliListFormatedWithAdressOIB_1">
      <item>odvj. SAŠA ANĐELKOVIĆ I ĐORĐE ANĐELKOVIĆ, Vrbanićeva 20, 10000 Zagreb punomoćnik sudionika u postupku PACIFIC FRUIT LIMITED d.o.o. ZAGREB</item>
    </derivirana_varijabla>
  </DomainObject.Predmet.OstaliListFormatedWithAdressOIB>
  <DomainObject.Predmet.OstaliListNazivFormated>
    <izvorni_sadrzaj>
      <item>odvj. SAŠA ANĐELKOVIĆ I ĐORĐE ANĐELKOVIĆ</item>
    </izvorni_sadrzaj>
    <derivirana_varijabla naziv="DomainObject.Predmet.OstaliListNazivFormated_1">
      <item>odvj. SAŠA ANĐELKOVIĆ I ĐORĐE ANĐELKOVIĆ</item>
    </derivirana_varijabla>
  </DomainObject.Predmet.OstaliListNazivFormated>
  <DomainObject.Predmet.OstaliListNazivFormatedOIB>
    <izvorni_sadrzaj>
      <item>odvj. SAŠA ANĐELKOVIĆ I ĐORĐE ANĐELKOVIĆ</item>
    </izvorni_sadrzaj>
    <derivirana_varijabla naziv="DomainObject.Predmet.OstaliListNazivFormatedOIB_1">
      <item>odvj. SAŠA ANĐELKOVIĆ I ĐORĐE ANĐELKOVIĆ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PACIFIC FRUIT LIMITED d.o.o. ZAGREB</izvorni_sadrzaj>
    <derivirana_varijabla naziv="DomainObject.Predmet.StrankaIDrugi_1">PACIFIC FRUIT LIMITED d.o.o. ZAGREB</derivirana_varijabla>
  </DomainObject.Predmet.StrankaIDrugi>
  <DomainObject.Predmet.ProtustrankaIDrugi>
    <izvorni_sadrzaj>LIVIOCOMMERCE d.o.o. POREČ</izvorni_sadrzaj>
    <derivirana_varijabla naziv="DomainObject.Predmet.ProtustrankaIDrugi_1">LIVIOCOMMERCE d.o.o. POREČ</derivirana_varijabla>
  </DomainObject.Predmet.ProtustrankaIDrugi>
  <DomainObject.Predmet.StrankaIDrugiAdressOIB>
    <izvorni_sadrzaj>PACIFIC FRUIT LIMITED d.o.o. ZAGREB, OIB 37621439157, Smičiklasova 21, 10000 Zagreb</izvorni_sadrzaj>
    <derivirana_varijabla naziv="DomainObject.Predmet.StrankaIDrugiAdressOIB_1">PACIFIC FRUIT LIMITED d.o.o. ZAGREB, OIB 37621439157, Smičiklasova 21, 10000 Zagreb</derivirana_varijabla>
  </DomainObject.Predmet.StrankaIDrugiAdressOIB>
  <DomainObject.Predmet.ProtustrankaIDrugiAdressOIB>
    <izvorni_sadrzaj>LIVIOCOMMERCE d.o.o. POREČ, OIB 59485336728, Antonci 7, 52440 Poreč</izvorni_sadrzaj>
    <derivirana_varijabla naziv="DomainObject.Predmet.ProtustrankaIDrugiAdressOIB_1">LIVIOCOMMERCE d.o.o. POREČ, OIB 59485336728, Antonci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PACIFIC FRUIT LIMITED d.o.o. ZAGREB</item>
      <item>LIVIOCOMMERCE d.o.o. POREČ</item>
      <item>odvj. SAŠA ANĐELKOVIĆ I ĐORĐE ANĐELKOVIĆ</item>
    </izvorni_sadrzaj>
    <derivirana_varijabla naziv="DomainObject.Predmet.SudioniciListNaziv_1">
      <item>PACIFIC FRUIT LIMITED d.o.o. ZAGREB</item>
      <item>LIVIOCOMMERCE d.o.o. POREČ</item>
      <item>odvj. SAŠA ANĐELKOVIĆ I ĐORĐE ANĐELKOVIĆ</item>
    </derivirana_varijabla>
  </DomainObject.Predmet.SudioniciListNaziv>
  <DomainObject.Predmet.SudioniciListAdressOIB>
    <izvorni_sadrzaj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</izvorni_sadrzaj>
    <derivirana_varijabla naziv="DomainObject.Predmet.SudioniciListAdressOIB_1"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37621439157</item>
      <item>, OIB 59485336728</item>
      <item>, OIB null</item>
    </izvorni_sadrzaj>
    <derivirana_varijabla naziv="DomainObject.Predmet.SudioniciListNazivOIB_1">
      <item>, OIB 37621439157</item>
      <item>, OIB 59485336728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1475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2017-04-24T13:13:00Z</dcterms:created>
  <dc:creator>Jasmina Matika</dc:creator>
  <cp:lastModifiedBy>Sanja Lakošeljac</cp:lastModifiedBy>
  <dcterms:modified xmlns:xsi="http://www.w3.org/2001/XMLSchema-instance" xsi:type="dcterms:W3CDTF">2017-04-24T13:15:00Z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