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6b57" w14:paraId="21f6b57" w:rsidRDefault="00AB4602" w:rsidP="00B51C05" w:rsidR="00B51C05" w:rsidRPr="00B51C0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1C05" w:rsidRPr="00B51C05">
        <w:rPr>
          <w:rFonts w:cs="Times New Roman"/>
          <w:b/>
        </w:rPr>
        <w:t xml:space="preserve">     </w:t>
      </w:r>
      <w:r w:rsidR="00B51C05" w:rsidRPr="00B51C05">
        <w:rPr>
          <w:rFonts w:cs="Times New Roman"/>
        </w:rPr>
        <w:t>REPUBLIKA HRVATSKA</w:t>
      </w:r>
    </w:p>
    <w:p w:rsidRDefault="00B51C05" w:rsidP="00B51C05" w:rsidR="00B51C05" w:rsidRPr="00B51C05">
      <w:pPr>
        <w:spacing w:after="0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 xml:space="preserve"> TRGOVAČKI SUD U ZAGREBU</w:t>
      </w:r>
    </w:p>
    <w:p w:rsidRDefault="00B51C05" w:rsidP="00B51C05" w:rsidR="00B51C05" w:rsidRPr="00B51C05">
      <w:pPr>
        <w:spacing w:after="0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 xml:space="preserve">           Stalna služba u Karlovcu </w:t>
      </w:r>
    </w:p>
    <w:p w:rsidRDefault="00B51C05" w:rsidP="00B51C05" w:rsidR="00B51C05" w:rsidRPr="00B51C05">
      <w:pPr>
        <w:spacing w:after="0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B51C05" w:rsidP="00B51C05" w:rsidR="00B51C05" w:rsidRPr="00B51C05">
      <w:pPr>
        <w:spacing w:after="0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center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>R E P U B L I K A   H R V A T S K A</w:t>
      </w:r>
    </w:p>
    <w:p w:rsidRDefault="00B51C05" w:rsidP="00B51C05" w:rsidR="00B51C05" w:rsidRPr="00B51C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ab/>
        <w:t>R J E Š E N J E</w:t>
      </w:r>
    </w:p>
    <w:p w:rsidRDefault="00B51C05" w:rsidP="00B51C05" w:rsidR="00B51C05" w:rsidRPr="00B51C05">
      <w:pPr>
        <w:spacing w:after="0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ab/>
        <w:t>TRGOVAČKI SUD U ZAGREBU, Stalna služba u Karlovcu</w:t>
      </w:r>
      <w:r w:rsidRPr="00B51C05">
        <w:rPr>
          <w:rFonts w:cs="Times New Roman" w:eastAsia="Times New Roman"/>
          <w:b/>
          <w:lang w:eastAsia="hr-HR"/>
        </w:rPr>
        <w:t>,</w:t>
      </w:r>
      <w:r w:rsidRPr="00B51C05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POLIKLINIKA ZA INTERNU MEDICINU, GINEKOLOGIJU, DERMATOLOGIJU I VENEROLOGIJU, OFTALMOLOGIJU, MEDICINU RADA I ŠPORTA I  NEUROLOGIJU CAR, Zagreb, SR Njemačke 4-6, OIB: 36034812106,  kojeg zastupaju punomoćnici, odvjetnici u Odvjetničkom društvu Krsnik &amp; partneri, Zagreb, Boškovićeva 8/1, 4. prosinca 2018. </w:t>
      </w:r>
    </w:p>
    <w:p w:rsidRDefault="00B51C05" w:rsidP="00B51C05" w:rsidR="00B51C05" w:rsidRPr="00B51C05">
      <w:pPr>
        <w:spacing w:after="0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51C05">
        <w:rPr>
          <w:rFonts w:cs="Times New Roman" w:eastAsia="Times New Roman"/>
          <w:lang w:eastAsia="hr-HR"/>
        </w:rPr>
        <w:t>r i j e š i o     j e</w:t>
      </w:r>
    </w:p>
    <w:p w:rsidRDefault="00B51C05" w:rsidP="00B51C05" w:rsidR="00B51C05" w:rsidRPr="00B51C0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>Za privremenog stečajnog upravitelja imenuje se Marina Mamić, Zagreb, Kruge 9, OIB: 12021589075.</w:t>
      </w:r>
    </w:p>
    <w:p w:rsidRDefault="00B51C05" w:rsidP="00B51C05" w:rsidR="00B51C05" w:rsidRPr="00B51C0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B51C05" w:rsidP="00B51C05" w:rsidR="00B51C05" w:rsidRPr="00B51C0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B51C05" w:rsidP="00B51C05" w:rsidR="00B51C05" w:rsidRPr="00B51C05">
      <w:pPr>
        <w:spacing w:after="0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center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>Obrazloženje</w:t>
      </w:r>
    </w:p>
    <w:p w:rsidRDefault="00B51C05" w:rsidP="00B51C05" w:rsidR="00B51C05" w:rsidRPr="00B51C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ab/>
        <w:t>FINA, Regionalni centar Zagreb, Podružnica Zagreb, podnijela je ovom sudu 23. svibnja 2016. prijedlog za otvaranje stečajnog postupka nad dužnikom POLIKLINIKA ZA INTERNU MEDICINU, GINEKOLOGIJU, DERMATOLOGIJU I VENEROLOGIJU, OFTALMOLOGIJU, MEDICINU RADA I ŠPORTA I  NEUROLOGIJU CAR, Zagreb, SR Njemačke 4-6, OIB: 36034812106,  temeljem čl. 444. st.2. Stečajnog zakona (Narodne novine broj 71/15, 104/17, dalje: SZ-a).</w:t>
      </w: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lastRenderedPageBreak/>
        <w:tab/>
        <w:t>Rješenjem ovog suda poslovni broj St-4519/16 od 5. svibnja 2017. pokrenut je prethodni postupak radi utvrđivanja uvjeta za otvaranje stečajnog postupka nad dužnikom POLIKLINIKA ZA INTERNU MEDICINU, GINEKOLOGIJU, DERMATOLOGIJU I VENEROLOGIJU, OFTALMOLOGIJU, MEDICINU RADA I ŠPORTA I  NEUROLOGIJU CAR, Zagreb, SR Njemačke 4-6, OIB: 36034812106.</w:t>
      </w: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92 spisa).</w:t>
      </w: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1C05" w:rsidP="00B51C05" w:rsidR="00B51C05">
      <w:pPr>
        <w:spacing w:after="0"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ab/>
        <w:t>Prema Uvjerenju Centra za vozila Hrvatske od 24. listopada 2018. proizlazi da dužnik nije evidentiran kao vlasnik vozila (list 94 spisa).</w:t>
      </w:r>
    </w:p>
    <w:p w:rsidRDefault="00B51C05" w:rsidP="00B51C05" w:rsidR="00B51C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 xml:space="preserve">Iz sustava e-Blokada proizlazi da je dužnik na dan </w:t>
      </w:r>
      <w:r>
        <w:rPr>
          <w:rFonts w:cs="Times New Roman" w:eastAsia="Times New Roman"/>
          <w:lang w:eastAsia="hr-HR"/>
        </w:rPr>
        <w:t>4. prosinca</w:t>
      </w:r>
      <w:r w:rsidRPr="00B51C05">
        <w:rPr>
          <w:rFonts w:cs="Times New Roman" w:eastAsia="Times New Roman"/>
          <w:lang w:eastAsia="hr-HR"/>
        </w:rPr>
        <w:t xml:space="preserve"> 2018. blokiran za </w:t>
      </w:r>
      <w:r>
        <w:rPr>
          <w:rFonts w:cs="Times New Roman" w:eastAsia="Times New Roman"/>
          <w:lang w:eastAsia="hr-HR"/>
        </w:rPr>
        <w:t>11.100.983,12</w:t>
      </w:r>
      <w:r w:rsidRPr="00B51C05">
        <w:rPr>
          <w:rFonts w:cs="Times New Roman" w:eastAsia="Times New Roman"/>
          <w:lang w:eastAsia="hr-HR"/>
        </w:rPr>
        <w:t xml:space="preserve"> kn od </w:t>
      </w:r>
      <w:r>
        <w:rPr>
          <w:rFonts w:cs="Times New Roman" w:eastAsia="Times New Roman"/>
          <w:lang w:eastAsia="hr-HR"/>
        </w:rPr>
        <w:t>5. prosinca 2013</w:t>
      </w:r>
      <w:r w:rsidRPr="00B51C05">
        <w:rPr>
          <w:rFonts w:cs="Times New Roman" w:eastAsia="Times New Roman"/>
          <w:lang w:eastAsia="hr-HR"/>
        </w:rPr>
        <w:t>.</w:t>
      </w:r>
    </w:p>
    <w:p w:rsidRDefault="00B51C05" w:rsidP="00B51C05" w:rsidR="00B51C05" w:rsidRPr="00B51C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B51C05" w:rsidP="00B51C05" w:rsidR="00B51C05" w:rsidRPr="00B51C05">
      <w:pPr>
        <w:spacing w:after="0"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ab/>
        <w:t xml:space="preserve"> </w:t>
      </w:r>
    </w:p>
    <w:p w:rsidRDefault="00B51C05" w:rsidP="00B51C05" w:rsidR="00B51C05" w:rsidRPr="00B51C05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jc w:val="center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>U Karlovcu 4. prosinca 2018.</w:t>
      </w:r>
    </w:p>
    <w:p w:rsidRDefault="00B51C05" w:rsidP="00B51C05" w:rsidR="00B51C05" w:rsidRPr="00B51C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 xml:space="preserve"> Stečajni sudac:</w:t>
      </w:r>
    </w:p>
    <w:p w:rsidRDefault="00B51C05" w:rsidP="00B51C05" w:rsidR="00B51C05" w:rsidRPr="00B51C05">
      <w:pPr>
        <w:spacing w:after="0"/>
        <w:jc w:val="center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B51C05" w:rsidP="00B51C05" w:rsidR="00B51C05" w:rsidRPr="00B51C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>Za točnost otpravka-ovlašteni službenik:</w:t>
      </w:r>
    </w:p>
    <w:p w:rsidRDefault="00B51C05" w:rsidP="00B51C05" w:rsidR="00B51C05" w:rsidRPr="00B51C05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B51C05" w:rsidP="00B51C05" w:rsidR="00B51C05" w:rsidRPr="00B51C05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B51C05" w:rsidP="00B51C05" w:rsidR="00B51C05" w:rsidRPr="00B51C0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B51C05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B51C05" w:rsidP="00B51C05" w:rsidR="00B51C05" w:rsidRPr="00B51C0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B51C05" w:rsidP="00B51C05" w:rsidR="00B51C05" w:rsidRPr="00B51C0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9137380"/>
      <w:docPartObj>
        <w:docPartGallery w:val="Page Numbers (Top of Page)"/>
        <w:docPartUnique/>
      </w:docPartObj>
    </w:sdtPr>
    <w:sdtContent>
      <w:p w:rsidRDefault="00B51C05" w:rsidR="00B51C0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51C05" w:rsidR="008333A9">
    <w:pPr>
      <w:pStyle w:val="Zaglavlje"/>
    </w:pPr>
    <w:r>
      <w:t>1 St-4519/16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C0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07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08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St-4519/2016-27</izvorni_sadrzaj>
    <derivirana_varijabla naziv="DomainObject.Oznaka_1">St-4519/2016-27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4519</izvorni_sadrzaj>
    <derivirana_varijabla naziv="DomainObject.Predmet.Broj_1">4519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St-4519/2016</izvorni_sadrzaj>
    <derivirana_varijabla naziv="DomainObject.Predmet.OznakaBroj_1">St-4519/2016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GINEKOLOGIJU, DERMATOLOGIJU I VENEROLOGIJU, OFTALMOLOGIJU, MEDICINU RADA I ŠPORTA I NEUROLOGIJU CAR zastupanog po punomoćniku ODVJETNIČKO DRUŠTVO KRSNIK &amp; PARTNERI, d.o.o.</izvorni_sadrzaj>
    <derivirana_varijabla naziv="DomainObject.Predmet.ProtustrankaFormated_1">  POLIKLINIKA ZA INTERNU MEDICINU, GINEKOLOGIJU, DERMATOLOGIJU I VENEROLOGIJU, OFTALMOLOGIJU, MEDICINU RADA I ŠPORTA I NEUROLOGIJU CAR zastupanog po punomoćniku ODVJETNIČKO DRUŠTVO KRSNIK &amp; PARTNERI, d.o.o.</derivirana_varijabla>
  </DomainObject.Predmet.ProtustrankaFormated>
  <DomainObject.Predmet.ProtustrankaFormatedOIB>
    <izvorni_sadrzaj>  POLIKLINIKA ZA INTERNU MEDICINU, GINEKOLOGIJU, DERMATOLOGIJU I VENEROLOGIJU, OFTALMOLOGIJU, MEDICINU RADA I ŠPORTA I NEUROLOGIJU CAR, OIB 36034812106 zastupanog po punomoćniku ODVJETNIČKO DRUŠTVO KRSNIK &amp; PARTNERI, d.o.o.</izvorni_sadrzaj>
    <derivirana_varijabla naziv="DomainObject.Predmet.ProtustrankaFormatedOIB_1">  POLIKLINIKA ZA INTERNU MEDICINU, GINEKOLOGIJU, DERMATOLOGIJU I VENEROLOGIJU, OFTALMOLOGIJU, MEDICINU RADA I ŠPORTA I NEUROLOGIJU CAR, OIB 36034812106 zastupanog po punomoćniku ODVJETNIČKO DRUŠTVO KRSNIK &amp; PARTNERI, d.o.o.</derivirana_varijabla>
  </DomainObject.Predmet.ProtustrankaFormatedOIB>
  <DomainObject.Predmet.ProtustrankaFormatedWithAdress>
    <izvorni_sadrzaj> POLIKLINIKA ZA INTERNU MEDICINU, GINEKOLOGIJU, DERMATOLOGIJU I VENEROLOGIJU, OFTALMOLOGIJU, MEDICINU RADA I ŠPORTA I NEUROLOGIJU CAR, SR Njemačke 4 - 6, 10000 Zagreb zastupanog po punomoćniku ODVJETNIČKO DRUŠTVO KRSNIK &amp; PARTNERI, d.o.o.</izvorni_sadrzaj>
    <derivirana_varijabla naziv="DomainObject.Predmet.ProtustrankaFormatedWithAdress_1"> POLIKLINIKA ZA INTERNU MEDICINU, GINEKOLOGIJU, DERMATOLOGIJU I VENEROLOGIJU, OFTALMOLOGIJU, MEDICINU RADA I ŠPORTA I NEUROLOGIJU CAR, SR Njemačke 4 - 6, 10000 Zagreb zastupanog po punomoćniku ODVJETNIČKO DRUŠTVO KRSNIK &amp; PARTNERI, d.o.o.</derivirana_varijabla>
  </DomainObject.Predmet.ProtustrankaFormatedWithAdress>
  <DomainObject.Predmet.ProtustrankaFormatedWithAdressOIB>
    <izvorni_sadrzaj> POLIKLINIKA ZA INTERNU MEDICINU, GINEKOLOGIJU, DERMATOLOGIJU I VENEROLOGIJU, OFTALMOLOGIJU, MEDICINU RADA I ŠPORTA I NEUROLOGIJU CAR, OIB 36034812106, SR Njemačke 4 - 6, 10000 Zagreb zastupanog po punomoćniku ODVJETNIČKO DRUŠTVO KRSNIK &amp; PARTNERI, d.o.o.</izvorni_sadrzaj>
    <derivirana_varijabla naziv="DomainObject.Predmet.ProtustrankaFormatedWithAdressOIB_1"> POLIKLINIKA ZA INTERNU MEDICINU, GINEKOLOGIJU, DERMATOLOGIJU I VENEROLOGIJU, OFTALMOLOGIJU, MEDICINU RADA I ŠPORTA I NEUROLOGIJU CAR, OIB 36034812106, SR Njemačke 4 - 6, 10000 Zagreb zastupanog po punomoćniku ODVJETNIČKO DRUŠTVO KRSNIK &amp; PARTNERI, d.o.o.</derivirana_varijabla>
  </DomainObject.Predmet.ProtustrankaFormatedWithAdressOIB>
  <DomainObject.Predmet.ProtustrankaWithAdress>
    <izvorni_sadrzaj>POLIKLINIKA ZA INTERNU MEDICINU, GINEKOLOGIJU, DERMATOLOGIJU I VENEROLOGIJU, OFTALMOLOGIJU, MEDICINU RADA I ŠPORTA I NEUROLOGIJU CAR SR Njemačke 4 - 6, 10000 Zagreb</izvorni_sadrzaj>
    <derivirana_varijabla naziv="DomainObject.Predmet.ProtustrankaWithAdress_1">POLIKLINIKA ZA INTERNU MEDICINU, GINEKOLOGIJU, DERMATOLOGIJU I VENEROLOGIJU, OFTALMOLOGIJU, MEDICINU RADA I ŠPORTA I NEUROLOGIJU CAR SR Njemačke 4 - 6, 10000 Zagreb</derivirana_varijabla>
  </DomainObject.Predmet.ProtustrankaWithAdress>
  <DomainObject.Predmet.ProtustrankaWithAdressOIB>
    <izvorni_sadrzaj>POLIKLINIKA ZA INTERNU MEDICINU, GINEKOLOGIJU, DERMATOLOGIJU I VENEROLOGIJU, OFTALMOLOGIJU, MEDICINU RADA I ŠPORTA I NEUROLOGIJU CAR, OIB 36034812106, SR Njemačke 4 - 6, 10000 Zagreb</izvorni_sadrzaj>
    <derivirana_varijabla naziv="DomainObject.Predmet.ProtustrankaWithAdressOIB_1">POLIKLINIKA ZA INTERNU MEDICINU, GINEKOLOGIJU, DERMATOLOGIJU I VENEROLOGIJU, OFTALMOLOGIJU, MEDICINU RADA I ŠPORTA I NEUROLOGIJU CAR, OIB 36034812106, SR Njemačke 4 - 6, 10000 Zagreb</derivirana_varijabla>
  </DomainObject.Predmet.ProtustrankaWithAdressOIB>
  <DomainObject.Predmet.ProtustrankaNazivFormated>
    <izvorni_sadrzaj>POLIKLINIKA ZA INTERNU MEDICINU, GINEKOLOGIJU, DERMATOLOGIJU I VENEROLOGIJU, OFTALMOLOGIJU, MEDICINU RADA I ŠPORTA I NEUROLOGIJU CAR</izvorni_sadrzaj>
    <derivirana_varijabla naziv="DomainObject.Predmet.ProtustrankaNazivFormated_1">POLIKLINIKA ZA INTERNU MEDICINU, GINEKOLOGIJU, DERMATOLOGIJU I VENEROLOGIJU, OFTALMOLOGIJU, MEDICINU RADA I ŠPORTA I NEUROLOGIJU CAR</derivirana_varijabla>
  </DomainObject.Predmet.ProtustrankaNazivFormated>
  <DomainObject.Predmet.ProtustrankaNazivFormatedOIB>
    <izvorni_sadrzaj>POLIKLINIKA ZA INTERNU MEDICINU, GINEKOLOGIJU, DERMATOLOGIJU I VENEROLOGIJU, OFTALMOLOGIJU, MEDICINU RADA I ŠPORTA I NEUROLOGIJU CAR, OIB 36034812106</izvorni_sadrzaj>
    <derivirana_varijabla naziv="DomainObject.Predmet.ProtustrankaNazivFormatedOIB_1">POLIKLINIKA ZA INTERNU MEDICINU, GINEKOLOGIJU, DERMATOLOGIJU I VENEROLOGIJU, OFTALMOLOGIJU, MEDICINU RADA I ŠPORTA I NEUROLOGIJU CAR, OIB 36034812106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DERMATOLOGIJU I VENEROLOGIJU, OFTALMOLOGIJU, MEDICINU RADA I ŠPORTA I NEUROLOGIJU CAR zastupanog po punomoćniku ODVJETNIČKO DRUŠTVO KRSNIK &amp; PARTNERI, d.o.o.</item>
    </izvorni_sadrzaj>
    <derivirana_varijabla naziv="DomainObject.Predmet.ProtuStrankaListFormated_1">
      <item>POLIKLINIKA ZA INTERNU MEDICINU, GINEKOLOGIJU, DERMATOLOGIJU I VENEROLOGIJU, OFTALMOLOGIJU, MEDICINU RADA I ŠPORTA I NEUROLOGIJU CAR zastupanog po punomoćniku ODVJETNIČKO DRUŠTVO KRSNIK &amp; PARTNERI, d.o.o.</item>
    </derivirana_varijabla>
  </DomainObject.Predmet.ProtuStrankaListFormated>
  <DomainObject.Predmet.ProtuStrankaListFormatedOIB>
    <izvorni_sadrzaj>
      <item>POLIKLINIKA ZA INTERNU MEDICINU, GINEKOLOGIJU, DERMATOLOGIJU I VENEROLOGIJU, OFTALMOLOGIJU, MEDICINU RADA I ŠPORTA I NEUROLOGIJU CAR, OIB 36034812106 zastupanog po punomoćniku ODVJETNIČKO DRUŠTVO KRSNIK &amp; PARTNERI, d.o.o.</item>
    </izvorni_sadrzaj>
    <derivirana_varijabla naziv="DomainObject.Predmet.ProtuStrankaListFormatedOIB_1">
      <item>POLIKLINIKA ZA INTERNU MEDICINU, GINEKOLOGIJU, DERMATOLOGIJU I VENEROLOGIJU, OFTALMOLOGIJU, MEDICINU RADA I ŠPORTA I NEUROLOGIJU CAR, OIB 36034812106 zastupanog po punomoćniku ODVJETNIČKO DRUŠTVO KRSNIK &amp; PARTNERI, d.o.o.</item>
    </derivirana_varijabla>
  </DomainObject.Predmet.ProtuStrankaListFormatedOIB>
  <DomainObject.Predmet.ProtuStrankaListFormatedWithAdress>
    <izvorni_sadrzaj>
      <item>POLIKLINIKA ZA INTERNU MEDICINU, GINEKOLOGIJU, DERMATOLOGIJU I VENEROLOGIJU, OFTALMOLOGIJU, MEDICINU RADA I ŠPORTA I NEUROLOGIJU CAR, SR Njemačke 4 - 6, 10000 Zagreb zastupanog po punomoćniku ODVJETNIČKO DRUŠTVO KRSNIK &amp; PARTNERI, d.o.o.</item>
    </izvorni_sadrzaj>
    <derivirana_varijabla naziv="DomainObject.Predmet.ProtuStrankaListFormatedWithAdress_1">
      <item>POLIKLINIKA ZA INTERNU MEDICINU, GINEKOLOGIJU, DERMATOLOGIJU I VENEROLOGIJU, OFTALMOLOGIJU, MEDICINU RADA I ŠPORTA I NEUROLOGIJU CAR, SR Njemačke 4 - 6, 10000 Zagreb zastupanog po punomoćniku ODVJETNIČKO DRUŠTVO KRSNIK &amp; PARTNERI, d.o.o.</item>
    </derivirana_varijabla>
  </DomainObject.Predmet.ProtuStrankaListFormatedWithAdress>
  <DomainObject.Predmet.ProtuStrankaListFormatedWithAdressOIB>
    <izvorni_sadrzaj>
      <item>POLIKLINIKA ZA INTERNU MEDICINU, GINEKOLOGIJU, DERMATOLOGIJU I VENEROLOGIJU, OFTALMOLOGIJU, MEDICINU RADA I ŠPORTA I NEUROLOGIJU CAR, OIB 36034812106, SR Njemačke 4 - 6, 10000 Zagreb zastupanog po punomoćniku ODVJETNIČKO DRUŠTVO KRSNIK &amp; PARTNERI, d.o.o.</item>
    </izvorni_sadrzaj>
    <derivirana_varijabla naziv="DomainObject.Predmet.ProtuStrankaListFormatedWithAdressOIB_1">
      <item>POLIKLINIKA ZA INTERNU MEDICINU, GINEKOLOGIJU, DERMATOLOGIJU I VENEROLOGIJU, OFTALMOLOGIJU, MEDICINU RADA I ŠPORTA I NEUROLOGIJU CAR, OIB 36034812106, SR Njemačke 4 - 6, 10000 Zagreb zastupanog po punomoćniku ODVJETNIČKO DRUŠTVO KRSNIK &amp; PARTNERI, d.o.o.</item>
    </derivirana_varijabla>
  </DomainObject.Predmet.ProtuStrankaListFormatedWithAdressOIB>
  <DomainObject.Predmet.ProtuStrankaListNazivFormated>
    <izvorni_sadrzaj>
      <item>POLIKLINIKA ZA INTERNU MEDICINU, GINEKOLOGIJU, DERMATOLOGIJU I VENEROLOGIJU, OFTALMOLOGIJU, MEDICINU RADA I ŠPORTA I NEUROLOGIJU CAR</item>
    </izvorni_sadrzaj>
    <derivirana_varijabla naziv="DomainObject.Predmet.ProtuStrankaListNazivFormated_1">
      <item>POLIKLINIKA ZA INTERNU MEDICINU, GINEKOLOGIJU, DERMATOLOGIJU I VENEROLOGIJU, OFTALMOLOGIJU, MEDICINU RADA I ŠPORTA I NEUROLOGIJU CAR</item>
    </derivirana_varijabla>
  </DomainObject.Predmet.ProtuStrankaListNazivFormated>
  <DomainObject.Predmet.ProtuStrankaListNazivFormatedOIB>
    <izvorni_sadrzaj>
      <item>POLIKLINIKA ZA INTERNU MEDICINU, GINEKOLOGIJU, DERMATOLOGIJU I VENEROLOGIJU, OFTALMOLOGIJU, MEDICINU RADA I ŠPORTA I NEUROLOGIJU CAR, OIB 36034812106</item>
    </izvorni_sadrzaj>
    <derivirana_varijabla naziv="DomainObject.Predmet.ProtuStrankaListNazivFormatedOIB_1">
      <item>POLIKLINIKA ZA INTERNU MEDICINU, GINEKOLOGIJU, DERMATOLOGIJU I VENEROLOGIJU, OFTALMOLOGIJU, MEDICINU RADA I ŠPORTA I NEUROLOGIJU CAR, OIB 36034812106</item>
    </derivirana_varijabla>
  </DomainObject.Predmet.ProtuStrankaListNazivFormatedOIB>
  <DomainObject.Predmet.OstaliListFormated>
    <izvorni_sadrzaj>
      <item>Asta Simić-Car</item>
      <item>ODVJETNIČKO DRUŠTVO KRSNIK &amp; PARTNERI, d.o.o. punomoćnik sudionika u postupku POLIKLINIKA ZA INTERNU MEDICINU, GINEKOLOGIJU, DERMATOLOGIJU I VENEROLOGIJU, OFTALMOLOGIJU, MEDICINU RADA I ŠPORTA I NEUROLOGIJU CAR</item>
    </izvorni_sadrzaj>
    <derivirana_varijabla naziv="DomainObject.Predmet.OstaliListFormated_1">
      <item>Asta Simić-Car</item>
      <item>ODVJETNIČKO DRUŠTVO KRSNIK &amp; PARTNERI, d.o.o. punomoćnik sudionika u postupku POLIKLINIKA ZA INTERNU MEDICINU, GINEKOLOGIJU, DERMATOLOGIJU I VENEROLOGIJU, OFTALMOLOGIJU, MEDICINU RADA I ŠPORTA I NEUROLOGIJU CAR</item>
    </derivirana_varijabla>
  </DomainObject.Predmet.OstaliListFormated>
  <DomainObject.Predmet.OstaliListFormatedOIB>
    <izvorni_sadrzaj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NEUROLOGIJU CAR</item>
    </izvorni_sadrzaj>
    <derivirana_varijabla naziv="DomainObject.Predmet.OstaliListFormatedOIB_1"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NEUROLOGIJU CAR</item>
    </derivirana_varijabla>
  </DomainObject.Predmet.OstaliListFormatedOIB>
  <DomainObject.Predmet.OstaliListFormatedWithAdress>
    <izvorni_sadrzaj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NEUROLOGIJU CAR</item>
    </izvorni_sadrzaj>
    <derivirana_varijabla naziv="DomainObject.Predmet.OstaliListFormatedWithAdress_1"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NEUROLOGIJU CAR</item>
    </derivirana_varijabla>
  </DomainObject.Predmet.OstaliListFormatedWithAdress>
  <DomainObject.Predmet.OstaliListFormatedWithAdressOIB>
    <izvorni_sadrzaj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NEUROLOGIJU CAR</item>
    </izvorni_sadrzaj>
    <derivirana_varijabla naziv="DomainObject.Predmet.OstaliListFormatedWithAdressOIB_1"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NEUROLOGIJU CAR</item>
    </derivirana_varijabla>
  </DomainObject.Predmet.OstaliListFormatedWithAdressOIB>
  <DomainObject.Predmet.OstaliListNazivFormated>
    <izvorni_sadrzaj>
      <item>Asta Simić-Car</item>
      <item>ODVJETNIČKO DRUŠTVO KRSNIK &amp; PARTNERI, d.o.o.</item>
    </izvorni_sadrzaj>
    <derivirana_varijabla naziv="DomainObject.Predmet.OstaliListNazivFormated_1">
      <item>Asta Simić-Car</item>
      <item>ODVJETNIČKO DRUŠTVO KRSNIK &amp; PARTNERI, d.o.o.</item>
    </derivirana_varijabla>
  </DomainObject.Predmet.OstaliListNazivFormated>
  <DomainObject.Predmet.OstaliListNazivFormatedOIB>
    <izvorni_sadrzaj>
      <item>Asta Simić-Car, OIB 63483217185</item>
      <item>ODVJETNIČKO DRUŠTVO KRSNIK &amp; PARTNERI, d.o.o., OIB 67090549697</item>
    </izvorni_sadrzaj>
    <derivirana_varijabla naziv="DomainObject.Predmet.OstaliListNazivFormatedOIB_1">
      <item>Asta Simić-Car, OIB 63483217185</item>
      <item>ODVJETNIČKO DRUŠTVO KRSNIK &amp; PARTNERI, d.o.o., OIB 67090549697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St-4519/2016-27</izvorni_sadrzaj>
    <derivirana_varijabla naziv="DomainObject.PoslovniBrojDokumenta_1">St-4519/2016-27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DERMATOLOGIJU I VENEROLOGIJU, OFTALMOLOGIJU, MEDICINU RADA I ŠPORTA I NEUROLOGIJU CAR</izvorni_sadrzaj>
    <derivirana_varijabla naziv="DomainObject.Predmet.ProtustrankaIDrugi_1">POLIKLINIKA ZA INTERNU MEDICINU, GINEKOLOGIJU, DERMATOLOGIJU I VENEROLOGIJU, OFTALMOLOGIJU, MEDICINU RADA I ŠPORTA I NEUROLOGIJU CAR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INTERNU MEDICINU, GINEKOLOGIJU, DERMATOLOGIJU I VENEROLOGIJU, OFTALMOLOGIJU, MEDICINU RADA I ŠPORTA I NEUROLOGIJU CAR, OIB 36034812106, SR Njemačke 4 - 6, 10000 Zagreb</izvorni_sadrzaj>
    <derivirana_varijabla naziv="DomainObject.Predmet.ProtustrankaIDrugiAdressOIB_1">POLIKLINIKA ZA INTERNU MEDICINU, GINEKOLOGIJU, DERMATOLOGIJU I VENEROLOGIJU, OFTALMOLOGIJU, MEDICINU RADA I ŠPORTA I NEUROLOGIJU CAR, OIB 36034812106, SR Njemačke 4 - 6,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GINEKOLOGIJU, DERMATOLOGIJU I VENEROLOGIJU, OFTALMOLOGIJU, MEDICINU RADA I ŠPORTA I NEUROLOGIJU CAR</item>
      <item>FINA Regionalni centar Zagreb</item>
      <item>Asta Simić-Car</item>
      <item>ODVJETNIČKO DRUŠTVO KRSNIK &amp; PARTNERI, d.o.o.</item>
    </izvorni_sadrzaj>
    <derivirana_varijabla naziv="DomainObject.Predmet.SudioniciListNaziv_1">
      <item>POLIKLINIKA ZA INTERNU MEDICINU, GINEKOLOGIJU, DERMATOLOGIJU I VENEROLOGIJU, OFTALMOLOGIJU, MEDICINU RADA I ŠPORTA I NEUROLOGIJU CAR</item>
      <item>FINA Regionalni centar Zagreb</item>
      <item>Asta Simić-Car</item>
      <item>ODVJETNIČKO DRUŠTVO KRSNIK &amp; PARTNERI, d.o.o.</item>
    </derivirana_varijabla>
  </DomainObject.Predmet.SudioniciListNaziv>
  <DomainObject.Predmet.SudioniciListAdressOIB>
    <izvorni_sadrzaj>
      <item>POLIKLINIKA ZA INTERNU MEDICINU, GINEKOLOGIJU, DERMATOLOGIJU I VENEROLOGIJU, OFTALMOLOGIJU, MEDICINU RADA I ŠPORTA I NEUROLOGIJU CAR,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izvorni_sadrzaj>
    <derivirana_varijabla naziv="DomainObject.Predmet.SudioniciListAdressOIB_1">
      <item>POLIKLINIKA ZA INTERNU MEDICINU, GINEKOLOGIJU, DERMATOLOGIJU I VENEROLOGIJU, OFTALMOLOGIJU, MEDICINU RADA I ŠPORTA I NEUROLOGIJU CAR,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3ABAD-79B2-48D2-8A4A-429AF0397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2734</properties:Characters>
  <properties:Lines>82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2018-12-04T09:05:00Z</cp:lastPrinted>
  <dcterms:modified xmlns:xsi="http://www.w3.org/2001/XMLSchema-instance" xsi:type="dcterms:W3CDTF">2018-12-04T09:05:00Z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St-4519/2016-27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