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4112" w14:paraId="b8a4112" w:rsidRDefault="00984338" w:rsidP="00910611" w:rsidR="009843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338" w:rsidP="00910611" w:rsidR="00984338">
      <w:r>
        <w:rPr>
          <w:rFonts w:eastAsia="MS Mincho"/>
        </w:rPr>
        <w:t>REPUBLIKA HRVATSKA</w:t>
      </w:r>
    </w:p>
    <w:p w:rsidRDefault="00984338" w:rsidP="00910611" w:rsidR="00984338">
      <w:r>
        <w:rPr>
          <w:rFonts w:eastAsia="MS Mincho"/>
        </w:rPr>
        <w:t>TRGOVAČKI SUD U RIJECI</w:t>
      </w:r>
    </w:p>
    <w:p w:rsidRDefault="00984338" w:rsidR="009843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tab/>
      </w:r>
      <w:r w:rsidRPr="003F18B5">
        <w:tab/>
      </w:r>
      <w:r w:rsidRPr="003F18B5">
        <w:tab/>
      </w:r>
      <w:r w:rsidRPr="003F18B5">
        <w:tab/>
      </w:r>
    </w:p>
    <w:p w:rsidRDefault="00CB070F" w:rsidP="00B64D87" w:rsidR="00D2781D" w:rsidRPr="003F18B5">
      <w:pPr>
        <w:jc w:val="right"/>
      </w:pPr>
      <w:r w:rsidRPr="003F18B5">
        <w:t xml:space="preserve">  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9C44A4" w:rsidP="009C44A4" w:rsidR="009C44A4" w:rsidRPr="009646F4">
      <w:pPr>
        <w:ind w:firstLine="1440"/>
        <w:jc w:val="both"/>
      </w:pPr>
      <w:r w:rsidRPr="009646F4">
        <w:t xml:space="preserve">Trgovački sud u Rijeci, po stečajnom sucu Veri Jelenović, u stečajnom postupku nad dužnikom </w:t>
      </w:r>
      <w:bookmarkStart w:name="OLE_LINK1" w:id="1"/>
      <w:r w:rsidRPr="009646F4">
        <w:t>COLLATUS d.o.o. društvo s ograničenom odgovornošću za trgovinu, nekretnine i turistička agencija u stečaju Poreč, M. Vlašića 20</w:t>
      </w:r>
      <w:r w:rsidRPr="009646F4">
        <w:rPr>
          <w:rStyle w:val="tabletextfield"/>
        </w:rPr>
        <w:t xml:space="preserve"> OIB </w:t>
      </w:r>
      <w:bookmarkEnd w:id="1"/>
      <w:r w:rsidRPr="009646F4">
        <w:rPr>
          <w:rStyle w:val="tabletextfield"/>
        </w:rPr>
        <w:t>18592633677</w:t>
      </w:r>
      <w:r w:rsidRPr="009646F4">
        <w:t xml:space="preserve">, dana </w:t>
      </w:r>
      <w:r w:rsidR="00992809">
        <w:t>13. srpnja</w:t>
      </w:r>
      <w:r w:rsidR="00D54EA0">
        <w:t xml:space="preserve"> 2016</w:t>
      </w:r>
      <w:r w:rsidRPr="009646F4">
        <w:t xml:space="preserve">. g.  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9C44A4" w:rsidRPr="009646F4">
        <w:t xml:space="preserve">Jasne Kučević iz Pule, Kaštanjer 64, OIB 89442269215 učinjenih u razdoblju od </w:t>
      </w:r>
      <w:bookmarkStart w:name="OLE_LINK3" w:id="2"/>
      <w:bookmarkStart w:name="OLE_LINK4" w:id="3"/>
      <w:r w:rsidR="00357AC2">
        <w:t xml:space="preserve">1. </w:t>
      </w:r>
      <w:r w:rsidR="00992809">
        <w:t>travnj</w:t>
      </w:r>
      <w:r w:rsidR="00357AC2">
        <w:t xml:space="preserve">a do </w:t>
      </w:r>
      <w:r w:rsidR="00992809">
        <w:t>30. lipnja</w:t>
      </w:r>
      <w:r w:rsidR="001A2CB8">
        <w:t xml:space="preserve"> 2016</w:t>
      </w:r>
      <w:r w:rsidR="009C44A4" w:rsidRPr="009646F4">
        <w:t xml:space="preserve">. godine u iznosu od </w:t>
      </w:r>
      <w:r w:rsidR="00992809">
        <w:t>502</w:t>
      </w:r>
      <w:r w:rsidR="00D54EA0">
        <w:t>,00</w:t>
      </w:r>
      <w:r w:rsidR="009C44A4" w:rsidRPr="009646F4">
        <w:t xml:space="preserve"> kn neto</w:t>
      </w:r>
      <w:bookmarkEnd w:id="2"/>
      <w:bookmarkEnd w:id="3"/>
      <w:r w:rsidRPr="003F18B5">
        <w:t xml:space="preserve">. </w:t>
      </w:r>
    </w:p>
    <w:p w:rsidRDefault="00D2781D" w:rsidP="00B64D87" w:rsidR="00D2781D" w:rsidRPr="003F18B5">
      <w:pPr>
        <w:jc w:val="both"/>
      </w:pP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510545" w:rsidP="00B64D87" w:rsidR="00510545" w:rsidRPr="003F18B5">
      <w:pPr>
        <w:jc w:val="center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992809">
        <w:rPr>
          <w:bCs/>
        </w:rPr>
        <w:t>12. srpnja</w:t>
      </w:r>
      <w:r w:rsidR="001A2CB8">
        <w:rPr>
          <w:bCs/>
        </w:rPr>
        <w:t xml:space="preserve"> </w:t>
      </w:r>
      <w:r w:rsidR="00D54EA0">
        <w:rPr>
          <w:bCs/>
        </w:rPr>
        <w:t>2016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992809">
        <w:t>502</w:t>
      </w:r>
      <w:r w:rsidR="001A2CB8">
        <w:t>,00</w:t>
      </w:r>
      <w:r w:rsidR="001A2CB8" w:rsidRPr="009646F4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>k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0874C5">
        <w:t xml:space="preserve">obračune naknade za korištenje osobnog vozila u službene svrhe s dnevnikom putovanja </w:t>
      </w:r>
      <w:r w:rsidR="00DC2112">
        <w:t xml:space="preserve">(list </w:t>
      </w:r>
      <w:r w:rsidR="00992809">
        <w:t>1149-1151</w:t>
      </w:r>
      <w:r w:rsidR="00357AC2">
        <w:t xml:space="preserve"> </w:t>
      </w:r>
      <w:r w:rsidR="00DC2112">
        <w:t>spisa)</w:t>
      </w:r>
      <w:r w:rsidR="00F44BF2">
        <w:t xml:space="preserve"> </w:t>
      </w:r>
      <w:r w:rsidRPr="003F18B5">
        <w:t xml:space="preserve">da su nastali stvarni troškovi stečajnog upravitelja </w:t>
      </w:r>
      <w:r w:rsidR="001B4032" w:rsidRPr="003F18B5">
        <w:t xml:space="preserve">u iznosu od </w:t>
      </w:r>
      <w:r w:rsidR="00992809">
        <w:t>502</w:t>
      </w:r>
      <w:r w:rsidR="001A2CB8">
        <w:t>,00</w:t>
      </w:r>
      <w:r w:rsidR="001A2CB8" w:rsidRPr="009646F4">
        <w:t xml:space="preserve"> </w:t>
      </w:r>
      <w:r w:rsidR="001B0965" w:rsidRPr="003F18B5">
        <w:t xml:space="preserve">kn neto </w:t>
      </w:r>
      <w:r w:rsidR="000874C5" w:rsidRPr="009646F4">
        <w:t xml:space="preserve">učinjenih u razdoblju od </w:t>
      </w:r>
      <w:r w:rsidR="00992809">
        <w:t>1. travnja do 30. lipnja 2016</w:t>
      </w:r>
      <w:r w:rsidR="000874C5" w:rsidRPr="009646F4">
        <w:t>. godine</w:t>
      </w:r>
      <w:r w:rsidR="000874C5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992809">
        <w:rPr>
          <w:bCs/>
        </w:rPr>
        <w:t>13. srpnja</w:t>
      </w:r>
      <w:r w:rsidR="00357AC2">
        <w:rPr>
          <w:bCs/>
        </w:rPr>
        <w:t xml:space="preserve"> 2016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357AC2" w:rsidP="00B64D87" w:rsidR="00357AC2">
      <w:pPr>
        <w:ind w:firstLine="720"/>
        <w:jc w:val="both"/>
        <w:rPr>
          <w:bCs/>
        </w:rPr>
      </w:pPr>
    </w:p>
    <w:p w:rsidRDefault="0025412E" w:rsidP="00B64D87" w:rsidR="0025412E">
      <w:pPr>
        <w:ind w:firstLine="720"/>
        <w:jc w:val="both"/>
        <w:rPr>
          <w:bCs/>
        </w:rPr>
      </w:pPr>
    </w:p>
    <w:p w:rsidRDefault="0025412E" w:rsidP="00B64D87" w:rsidR="0025412E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992809">
        <w:t>13. srpnja</w:t>
      </w:r>
      <w:r w:rsidR="00357AC2">
        <w:t xml:space="preserve"> 2016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B9D" w:rsidR="00641B9D">
      <w:r>
        <w:separator/>
      </w:r>
    </w:p>
  </w:endnote>
  <w:endnote w:id="0" w:type="continuationSeparator">
    <w:p w:rsidRDefault="00641B9D" w:rsidR="00641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3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B9D" w:rsidR="00641B9D">
      <w:r>
        <w:separator/>
      </w:r>
    </w:p>
  </w:footnote>
  <w:footnote w:id="0" w:type="continuationSeparator">
    <w:p w:rsidRDefault="00641B9D" w:rsidR="00641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874C5">
      <w:t>618/2011</w:t>
    </w:r>
    <w:r w:rsidR="001F70C4">
      <w:t>-417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2CB8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1F70C4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412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15B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57AC2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54A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B9D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4502"/>
    <w:rsid w:val="00685B03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5D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338"/>
    <w:rsid w:val="0098457C"/>
    <w:rsid w:val="0098646C"/>
    <w:rsid w:val="0098713D"/>
    <w:rsid w:val="00990011"/>
    <w:rsid w:val="00990A74"/>
    <w:rsid w:val="00992809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8BA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4EA0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7F87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4BF2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984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3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3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3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3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984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3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3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3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3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293</properties:Words>
  <properties:Characters>1411</properties:Characters>
  <properties:Lines>56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2016-07-13T11:54:00Z</dcterms:created>
  <dc:creator>korlevicd</dc:creator>
  <cp:lastModifiedBy>Danijela Fumić</cp:lastModifiedBy>
  <cp:lastPrinted>2009-06-03T08:55:00Z</cp:lastPrinted>
  <dcterms:modified xmlns:xsi="http://www.w3.org/2001/XMLSchema-instance" xsi:type="dcterms:W3CDTF">2016-07-13T11:55:00Z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