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51f9" w14:paraId="a6f51f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A21CC0">
        <w:rPr>
          <w:rFonts w:cs="Times New Roman" w:eastAsia="Times New Roman" w:hAnsi="Times New Roman" w:ascii="Times New Roman"/>
          <w:sz w:val="24"/>
          <w:szCs w:val="24"/>
          <w:lang w:eastAsia="hr-HR"/>
        </w:rPr>
        <w:t>DANI MOBI j.d.o.o., Zagreb, Livadarski odvojak V. 7</w:t>
      </w:r>
      <w:r w:rsidR="00136F8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21C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04157051413,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21CC0">
        <w:rPr>
          <w:rFonts w:cs="Times New Roman" w:eastAsia="Times New Roman" w:hAnsi="Times New Roman" w:ascii="Times New Roman"/>
          <w:sz w:val="24"/>
          <w:szCs w:val="24"/>
          <w:lang w:eastAsia="hr-HR"/>
        </w:rPr>
        <w:t>DANI MOBI j.d.o.o., Zagreb, Livadarski odvojak V. 7, OIB: 04157051413</w:t>
      </w:r>
      <w:r w:rsidR="00CA11A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862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21CC0">
        <w:rPr>
          <w:rFonts w:cs="Times New Roman" w:hAnsi="Times New Roman" w:ascii="Times New Roman"/>
          <w:sz w:val="24"/>
          <w:szCs w:val="24"/>
        </w:rPr>
        <w:t>LEONARDU ŠTIMCU, Zagreb, Kralja Zvonimira 46, OIB: 73744514967</w:t>
      </w:r>
      <w:r w:rsidR="004814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62C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</w:t>
      </w:r>
      <w:r w:rsidR="00A21CC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29</w:t>
      </w:r>
      <w:r w:rsidR="0031010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862C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</w:t>
      </w:r>
      <w:r w:rsidR="00A21CC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29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B16" w:rsidP="007B6B50" w:rsidR="00375B16">
      <w:pPr>
        <w:spacing w:lineRule="auto" w:line="240" w:after="0"/>
      </w:pPr>
      <w:r>
        <w:separator/>
      </w:r>
    </w:p>
  </w:endnote>
  <w:endnote w:id="0" w:type="continuationSeparator">
    <w:p w:rsidRDefault="00375B16" w:rsidP="007B6B50" w:rsidR="00375B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B16" w:rsidP="007B6B50" w:rsidR="00375B16">
      <w:pPr>
        <w:spacing w:lineRule="auto" w:line="240" w:after="0"/>
      </w:pPr>
      <w:r>
        <w:separator/>
      </w:r>
    </w:p>
  </w:footnote>
  <w:footnote w:id="0" w:type="continuationSeparator">
    <w:p w:rsidRDefault="00375B16" w:rsidP="007B6B50" w:rsidR="00375B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17A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A21CC0">
      <w:t>5129</w:t>
    </w:r>
    <w:r w:rsidR="007B6FEB">
      <w:t>/</w:t>
    </w:r>
    <w:r w:rsidR="0022121D">
      <w:t>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0617A"/>
    <w:rsid w:val="00136F84"/>
    <w:rsid w:val="00166CD6"/>
    <w:rsid w:val="00181EF7"/>
    <w:rsid w:val="00204726"/>
    <w:rsid w:val="0022121D"/>
    <w:rsid w:val="00242F9D"/>
    <w:rsid w:val="00243920"/>
    <w:rsid w:val="00271AD7"/>
    <w:rsid w:val="00285720"/>
    <w:rsid w:val="00287F0A"/>
    <w:rsid w:val="002A2B0B"/>
    <w:rsid w:val="002B01C9"/>
    <w:rsid w:val="002D6703"/>
    <w:rsid w:val="00302E3C"/>
    <w:rsid w:val="00310101"/>
    <w:rsid w:val="00350543"/>
    <w:rsid w:val="00360862"/>
    <w:rsid w:val="00375B16"/>
    <w:rsid w:val="00382C2E"/>
    <w:rsid w:val="003F3F2A"/>
    <w:rsid w:val="00421A7A"/>
    <w:rsid w:val="00426022"/>
    <w:rsid w:val="00434CEB"/>
    <w:rsid w:val="004662BE"/>
    <w:rsid w:val="0047282B"/>
    <w:rsid w:val="004814D9"/>
    <w:rsid w:val="004C3CC1"/>
    <w:rsid w:val="004E767B"/>
    <w:rsid w:val="00533E1C"/>
    <w:rsid w:val="005355E5"/>
    <w:rsid w:val="005673E6"/>
    <w:rsid w:val="00567CB5"/>
    <w:rsid w:val="005813B0"/>
    <w:rsid w:val="005D7006"/>
    <w:rsid w:val="00600315"/>
    <w:rsid w:val="00620731"/>
    <w:rsid w:val="006A4C54"/>
    <w:rsid w:val="006B6031"/>
    <w:rsid w:val="006F4594"/>
    <w:rsid w:val="006F758C"/>
    <w:rsid w:val="00716DB5"/>
    <w:rsid w:val="00731819"/>
    <w:rsid w:val="00791599"/>
    <w:rsid w:val="007B6B50"/>
    <w:rsid w:val="007B6FEB"/>
    <w:rsid w:val="007C2B73"/>
    <w:rsid w:val="00803116"/>
    <w:rsid w:val="00877831"/>
    <w:rsid w:val="008F7618"/>
    <w:rsid w:val="00935364"/>
    <w:rsid w:val="00A21CC0"/>
    <w:rsid w:val="00A821C4"/>
    <w:rsid w:val="00AD42A1"/>
    <w:rsid w:val="00AF426C"/>
    <w:rsid w:val="00B02C18"/>
    <w:rsid w:val="00B05F96"/>
    <w:rsid w:val="00B3605A"/>
    <w:rsid w:val="00B46D97"/>
    <w:rsid w:val="00B7170B"/>
    <w:rsid w:val="00B862CC"/>
    <w:rsid w:val="00BA7195"/>
    <w:rsid w:val="00BB0302"/>
    <w:rsid w:val="00BB4B66"/>
    <w:rsid w:val="00BC5E61"/>
    <w:rsid w:val="00BD0922"/>
    <w:rsid w:val="00C300D5"/>
    <w:rsid w:val="00C92F4B"/>
    <w:rsid w:val="00CA11AD"/>
    <w:rsid w:val="00CB0F4D"/>
    <w:rsid w:val="00CB5F9A"/>
    <w:rsid w:val="00CD69C8"/>
    <w:rsid w:val="00CF333F"/>
    <w:rsid w:val="00D04A9A"/>
    <w:rsid w:val="00DD07E8"/>
    <w:rsid w:val="00DD15E4"/>
    <w:rsid w:val="00DE0D92"/>
    <w:rsid w:val="00E17FA6"/>
    <w:rsid w:val="00E34437"/>
    <w:rsid w:val="00E46E62"/>
    <w:rsid w:val="00E526AC"/>
    <w:rsid w:val="00E86D49"/>
    <w:rsid w:val="00EE2068"/>
    <w:rsid w:val="00F20447"/>
    <w:rsid w:val="00F73CFA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</izvorni_sadrzaj>
    <derivirana_varijabla naziv="DomainObject.Primjedba_1">predujam u iznosu od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5129</izvorni_sadrzaj>
    <derivirana_varijabla naziv="DomainObject.Predmet.Broj_1">5129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St-5129/2016</izvorni_sadrzaj>
    <derivirana_varijabla naziv="DomainObject.Predmet.OznakaBroj_1">St-5129/2016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MOBI j.d.o.o. zastupanog po punomoćniku Leonardo Štimac</izvorni_sadrzaj>
    <derivirana_varijabla naziv="DomainObject.Predmet.ProtustrankaFormated_1">  DANI MOBI j.d.o.o. zastupanog po punomoćniku Leonardo Štimac</derivirana_varijabla>
  </DomainObject.Predmet.ProtustrankaFormated>
  <DomainObject.Predmet.ProtustrankaFormatedOIB>
    <izvorni_sadrzaj>  DANI MOBI j.d.o.o., OIB 04157051413 zastupanog po punomoćniku Leonardo Štimac</izvorni_sadrzaj>
    <derivirana_varijabla naziv="DomainObject.Predmet.ProtustrankaFormatedOIB_1">  DANI MOBI j.d.o.o., OIB 04157051413 zastupanog po punomoćniku Leonardo Štimac</derivirana_varijabla>
  </DomainObject.Predmet.ProtustrankaFormatedOIB>
  <DomainObject.Predmet.ProtustrankaFormatedWithAdress>
    <izvorni_sadrzaj> DANI MOBI j.d.o.o., Livadarski odvojak V. 7, 10000 Zagreb zastupanog po punomoćniku Leonardo Štimac</izvorni_sadrzaj>
    <derivirana_varijabla naziv="DomainObject.Predmet.ProtustrankaFormatedWithAdress_1"> DANI MOBI j.d.o.o., Livadarski odvojak V. 7, 10000 Zagreb zastupanog po punomoćniku Leonardo Štimac</derivirana_varijabla>
  </DomainObject.Predmet.ProtustrankaFormatedWithAdress>
  <DomainObject.Predmet.ProtustrankaFormatedWithAdressOIB>
    <izvorni_sadrzaj> DANI MOBI j.d.o.o., OIB 04157051413, Livadarski odvojak V. 7, 10000 Zagreb zastupanog po punomoćniku Leonardo Štimac</izvorni_sadrzaj>
    <derivirana_varijabla naziv="DomainObject.Predmet.ProtustrankaFormatedWithAdressOIB_1"> DANI MOBI j.d.o.o., OIB 04157051413, Livadarski odvojak V. 7, 10000 Zagreb zastupanog po punomoćniku Leonardo Štimac</derivirana_varijabla>
  </DomainObject.Predmet.ProtustrankaFormatedWithAdressOIB>
  <DomainObject.Predmet.ProtustrankaWithAdress>
    <izvorni_sadrzaj>DANI MOBI j.d.o.o. Livadarski odvojak V. 7, 10000 Zagreb</izvorni_sadrzaj>
    <derivirana_varijabla naziv="DomainObject.Predmet.ProtustrankaWithAdress_1">DANI MOBI j.d.o.o. Livadarski odvojak V. 7, 10000 Zagreb</derivirana_varijabla>
  </DomainObject.Predmet.ProtustrankaWithAdress>
  <DomainObject.Predmet.ProtustrankaWithAdressOIB>
    <izvorni_sadrzaj>DANI MOBI j.d.o.o., OIB 04157051413, Livadarski odvojak V. 7, 10000 Zagreb</izvorni_sadrzaj>
    <derivirana_varijabla naziv="DomainObject.Predmet.ProtustrankaWithAdressOIB_1">DANI MOBI j.d.o.o., OIB 04157051413, Livadarski odvojak V. 7, 10000 Zagreb</derivirana_varijabla>
  </DomainObject.Predmet.ProtustrankaWithAdressOIB>
  <DomainObject.Predmet.ProtustrankaNazivFormated>
    <izvorni_sadrzaj>DANI MOBI j.d.o.o.</izvorni_sadrzaj>
    <derivirana_varijabla naziv="DomainObject.Predmet.ProtustrankaNazivFormated_1">DANI MOBI j.d.o.o.</derivirana_varijabla>
  </DomainObject.Predmet.ProtustrankaNazivFormated>
  <DomainObject.Predmet.ProtustrankaNazivFormatedOIB>
    <izvorni_sadrzaj>DANI MOBI j.d.o.o., OIB 04157051413</izvorni_sadrzaj>
    <derivirana_varijabla naziv="DomainObject.Predmet.ProtustrankaNazivFormatedOIB_1">DANI MOBI j.d.o.o., OIB 04157051413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MOBI j.d.o.o. zastupanog po punomoćniku Leonardo Štimac</item>
    </izvorni_sadrzaj>
    <derivirana_varijabla naziv="DomainObject.Predmet.ProtuStrankaListFormated_1">
      <item>DANI MOBI j.d.o.o. zastupanog po punomoćniku Leonardo Štimac</item>
    </derivirana_varijabla>
  </DomainObject.Predmet.ProtuStrankaListFormated>
  <DomainObject.Predmet.ProtuStrankaListFormatedOIB>
    <izvorni_sadrzaj>
      <item>DANI MOBI j.d.o.o., OIB 04157051413 zastupanog po punomoćniku Leonardo Štimac</item>
    </izvorni_sadrzaj>
    <derivirana_varijabla naziv="DomainObject.Predmet.ProtuStrankaListFormatedOIB_1">
      <item>DANI MOBI j.d.o.o., OIB 04157051413 zastupanog po punomoćniku Leonardo Štimac</item>
    </derivirana_varijabla>
  </DomainObject.Predmet.ProtuStrankaListFormatedOIB>
  <DomainObject.Predmet.ProtuStrankaListFormatedWithAdress>
    <izvorni_sadrzaj>
      <item>DANI MOBI j.d.o.o., Livadarski odvojak V. 7, 10000 Zagreb zastupanog po punomoćniku Leonardo Štimac</item>
    </izvorni_sadrzaj>
    <derivirana_varijabla naziv="DomainObject.Predmet.ProtuStrankaListFormatedWithAdress_1">
      <item>DANI MOBI j.d.o.o., Livadarski odvojak V. 7, 10000 Zagreb zastupanog po punomoćniku Leonardo Štimac</item>
    </derivirana_varijabla>
  </DomainObject.Predmet.ProtuStrankaListFormatedWithAdress>
  <DomainObject.Predmet.ProtuStrankaListFormatedWithAdressOIB>
    <izvorni_sadrzaj>
      <item>DANI MOBI j.d.o.o., OIB 04157051413, Livadarski odvojak V. 7, 10000 Zagreb zastupanog po punomoćniku Leonardo Štimac</item>
    </izvorni_sadrzaj>
    <derivirana_varijabla naziv="DomainObject.Predmet.ProtuStrankaListFormatedWithAdressOIB_1">
      <item>DANI MOBI j.d.o.o., OIB 04157051413, Livadarski odvojak V. 7, 10000 Zagreb zastupanog po punomoćniku Leonardo Štimac</item>
    </derivirana_varijabla>
  </DomainObject.Predmet.ProtuStrankaListFormatedWithAdressOIB>
  <DomainObject.Predmet.ProtuStrankaListNazivFormated>
    <izvorni_sadrzaj>
      <item>DANI MOBI j.d.o.o.</item>
    </izvorni_sadrzaj>
    <derivirana_varijabla naziv="DomainObject.Predmet.ProtuStrankaListNazivFormated_1">
      <item>DANI MOBI j.d.o.o.</item>
    </derivirana_varijabla>
  </DomainObject.Predmet.ProtuStrankaListNazivFormated>
  <DomainObject.Predmet.ProtuStrankaListNazivFormatedOIB>
    <izvorni_sadrzaj>
      <item>DANI MOBI j.d.o.o., OIB 04157051413</item>
    </izvorni_sadrzaj>
    <derivirana_varijabla naziv="DomainObject.Predmet.ProtuStrankaListNazivFormatedOIB_1">
      <item>DANI MOBI j.d.o.o., OIB 04157051413</item>
    </derivirana_varijabla>
  </DomainObject.Predmet.ProtuStrankaListNazivFormatedOIB>
  <DomainObject.Predmet.OstaliListFormated>
    <izvorni_sadrzaj>
      <item>Leonardo Štimac punomoćnik sudionika u postupku DANI MOBI j.d.o.o.</item>
    </izvorni_sadrzaj>
    <derivirana_varijabla naziv="DomainObject.Predmet.OstaliListFormated_1">
      <item>Leonardo Štimac punomoćnik sudionika u postupku DANI MOBI j.d.o.o.</item>
    </derivirana_varijabla>
  </DomainObject.Predmet.OstaliListFormated>
  <DomainObject.Predmet.OstaliListFormatedOIB>
    <izvorni_sadrzaj>
      <item>Leonardo Štimac, OIB 73744514967 punomoćnik sudionika u postupku DANI MOBI j.d.o.o.</item>
    </izvorni_sadrzaj>
    <derivirana_varijabla naziv="DomainObject.Predmet.OstaliListFormatedOIB_1">
      <item>Leonardo Štimac, OIB 73744514967 punomoćnik sudionika u postupku DANI MOBI j.d.o.o.</item>
    </derivirana_varijabla>
  </DomainObject.Predmet.OstaliListFormatedOIB>
  <DomainObject.Predmet.OstaliListFormatedWithAdress>
    <izvorni_sadrzaj>
      <item>Leonardo Štimac, Kralja Zvonimira 46, 10000 Zagreb punomoćnik sudionika u postupku DANI MOBI j.d.o.o.</item>
    </izvorni_sadrzaj>
    <derivirana_varijabla naziv="DomainObject.Predmet.OstaliListFormatedWithAdress_1">
      <item>Leonardo Štimac, Kralja Zvonimira 46, 10000 Zagreb punomoćnik sudionika u postupku DANI MOBI j.d.o.o.</item>
    </derivirana_varijabla>
  </DomainObject.Predmet.OstaliListFormatedWithAdress>
  <DomainObject.Predmet.OstaliListFormatedWithAdressOIB>
    <izvorni_sadrzaj>
      <item>Leonardo Štimac, OIB 73744514967, Kralja Zvonimira 46, 10000 Zagreb punomoćnik sudionika u postupku DANI MOBI j.d.o.o.</item>
    </izvorni_sadrzaj>
    <derivirana_varijabla naziv="DomainObject.Predmet.OstaliListFormatedWithAdressOIB_1">
      <item>Leonardo Štimac, OIB 73744514967, Kralja Zvonimira 46, 10000 Zagreb punomoćnik sudionika u postupku DANI MOBI j.d.o.o.</item>
    </derivirana_varijabla>
  </DomainObject.Predmet.OstaliListFormatedWithAdressOIB>
  <DomainObject.Predmet.OstaliListNazivFormated>
    <izvorni_sadrzaj>
      <item>Leonardo Štimac</item>
    </izvorni_sadrzaj>
    <derivirana_varijabla naziv="DomainObject.Predmet.OstaliListNazivFormated_1">
      <item>Leonardo Štimac</item>
    </derivirana_varijabla>
  </DomainObject.Predmet.OstaliListNazivFormated>
  <DomainObject.Predmet.OstaliListNazivFormatedOIB>
    <izvorni_sadrzaj>
      <item>Leonardo Štimac, OIB 73744514967</item>
    </izvorni_sadrzaj>
    <derivirana_varijabla naziv="DomainObject.Predmet.OstaliListNazivFormatedOIB_1">
      <item>Leonardo Štimac, OIB 73744514967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MOBI j.d.o.o.</izvorni_sadrzaj>
    <derivirana_varijabla naziv="DomainObject.Predmet.ProtustrankaIDrugi_1">DANI MOBI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MOBI j.d.o.o., OIB 04157051413, Livadarski odvojak V. 7, 10000 Zagreb</izvorni_sadrzaj>
    <derivirana_varijabla naziv="DomainObject.Predmet.ProtustrankaIDrugiAdressOIB_1">DANI MOBI j.d.o.o., OIB 04157051413, Livadarski odvojak V.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 MOBI j.d.o.o.</item>
      <item>Leonardo Štimac</item>
    </izvorni_sadrzaj>
    <derivirana_varijabla naziv="DomainObject.Predmet.SudioniciListNaziv_1">
      <item>FINA Regionalni centar Zagreb</item>
      <item>DANI MOBI j.d.o.o.</item>
      <item>Leonardo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DANI MOBI j.d.o.o., OIB 04157051413, Livadarski odvojak V. 7,10000 Zagreb</item>
      <item>Leonardo Štimac, OIB 73744514967, Kralja Zvonimira 46,10000 Zagreb</item>
    </izvorni_sadrzaj>
    <derivirana_varijabla naziv="DomainObject.Predmet.SudioniciListAdressOIB_1">
      <item>FINA Regionalni centar Zagreb, OIB 85821130368, Trg svibanjskih žrtava 1995. 1,10000 Zagreb</item>
      <item>DANI MOBI j.d.o.o., OIB 04157051413, Livadarski odvojak V. 7,10000 Zagreb</item>
      <item>Leonardo Štimac, OIB 73744514967, Kralja Zvonimira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04157051413</item>
      <item>, OIB 73744514967</item>
    </izvorni_sadrzaj>
    <derivirana_varijabla naziv="DomainObject.Predmet.SudioniciListNazivOIB_1">
      <item>, OIB 85821130368</item>
      <item>, OIB 04157051413</item>
      <item>, OIB 73744514967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2440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2016-10-06T07:34:00Z</dcterms:created>
  <dc:creator>Draženka Prpić</dc:creator>
  <cp:lastModifiedBy>Draženka Prpić</cp:lastModifiedBy>
  <cp:lastPrinted>2016-10-06T07:35:00Z</cp:lastPrinted>
  <dcterms:modified xmlns:xsi="http://www.w3.org/2001/XMLSchema-instance" xsi:type="dcterms:W3CDTF">2016-10-06T07:35:00Z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