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6ad5" w14:paraId="17d6ad5" w:rsidRDefault="009B7C18" w:rsidP="009B7C18" w:rsidR="009B7C1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C18" w:rsidP="009B7C18" w:rsidR="009B7C1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B7C18" w:rsidP="009B7C18" w:rsidR="009B7C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B7C18" w:rsidP="009B7C18" w:rsidR="009B7C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B7C18" w:rsidP="009B7C18" w:rsidR="009B7C18"/>
    <w:p w:rsidRDefault="009B7C18" w:rsidP="009B7C18" w:rsidR="009B7C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B7C18" w:rsidP="009B7C18" w:rsidR="009B7C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B7C18" w:rsidP="009B7C18" w:rsidR="009B7C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B7C18" w:rsidP="009B7C18" w:rsidR="009B7C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7C18" w:rsidP="009B7C18" w:rsidR="009B7C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9389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AUTO KLUB FAVORIT, Poreč, A. Negri 4, OIB 85070479995, reg. br. 18001024,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B7C18" w:rsidP="009B7C18" w:rsidR="009B7C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7C18" w:rsidP="009B7C18" w:rsidR="009B7C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B7C18" w:rsidP="009B7C18" w:rsidR="009B7C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7C18" w:rsidP="009B7C18" w:rsidR="009B7C1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AUTO KLUB FAVORIT, Poreč, A. Negri 4, OIB 85070479995, reg. br. 18001024.</w:t>
      </w:r>
    </w:p>
    <w:p w:rsidRDefault="009B7C18" w:rsidP="009B7C18" w:rsidR="009B7C1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B7C18" w:rsidP="009B7C18" w:rsidR="009B7C1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B7C18" w:rsidP="009B7C18" w:rsidR="009B7C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B7C18" w:rsidP="009B7C18" w:rsidR="009B7C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AUTO KLUB FAVORIT,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4506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75.286,45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B7C18" w:rsidP="009B7C18" w:rsidR="009B7C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9B7C18" w:rsidP="009B7C18" w:rsidR="009B7C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9B7C18" w:rsidP="009B7C18" w:rsidR="009B7C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7C18" w:rsidP="009B7C18" w:rsidR="009B7C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B7C18" w:rsidP="009B7C18" w:rsidR="009B7C1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B7C18" w:rsidP="009B7C18" w:rsidR="009B7C1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F27FCD">
        <w:rPr>
          <w:rFonts w:cs="Times New Roman" w:eastAsia="Times New Roman"/>
          <w:szCs w:val="24"/>
          <w:lang w:eastAsia="hr-HR"/>
        </w:rPr>
        <w:t>, v. r.</w:t>
      </w:r>
    </w:p>
    <w:p w:rsidRDefault="009B7C18" w:rsidP="009B7C18" w:rsidR="009B7C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B7C18" w:rsidP="009B7C18" w:rsidR="009B7C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B7C18" w:rsidP="009B7C18" w:rsidR="009B7C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B7C18" w:rsidP="009B7C18" w:rsidR="009B7C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B7C18" w:rsidP="009B7C18" w:rsidR="009B7C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B7C18" w:rsidP="009B7C18" w:rsidR="009B7C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B7C18" w:rsidP="009B7C18" w:rsidR="009B7C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9B7C18" w:rsidP="009B7C18" w:rsidR="009B7C18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9B7C18" w:rsidP="009B7C18" w:rsidR="009B7C18"/>
    <w:p w:rsidRDefault="009B7C18" w:rsidP="009B7C18" w:rsidR="009B7C18"/>
    <w:p w:rsidRDefault="009B7C18" w:rsidP="009B7C18" w:rsidR="009B7C18"/>
    <w:p w:rsidRDefault="009B7C18" w:rsidP="009B7C18" w:rsidR="009B7C18"/>
    <w:p w:rsidRDefault="009B7C18" w:rsidP="009B7C18" w:rsidR="009B7C18"/>
    <w:p w:rsidRDefault="009B7C18" w:rsidP="009B7C18" w:rsidR="009B7C18"/>
    <w:p w:rsidRDefault="009B7C18" w:rsidP="009B7C18" w:rsidR="009B7C18"/>
    <w:p w:rsidRDefault="009B7C18" w:rsidP="009B7C18" w:rsidR="009B7C18"/>
    <w:p w:rsidRDefault="009B7C18" w:rsidP="009B7C18" w:rsidR="009B7C18"/>
    <w:p w:rsidRDefault="009B7C18" w:rsidP="009B7C18" w:rsidR="009B7C18"/>
    <w:p w:rsidRDefault="00FF667F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369" w:rsidP="009B7C18" w:rsidR="005A6369">
      <w:r>
        <w:separator/>
      </w:r>
    </w:p>
  </w:endnote>
  <w:endnote w:id="0" w:type="continuationSeparator">
    <w:p w:rsidRDefault="005A6369" w:rsidP="009B7C18" w:rsidR="005A6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369" w:rsidP="009B7C18" w:rsidR="005A6369">
      <w:r>
        <w:separator/>
      </w:r>
    </w:p>
  </w:footnote>
  <w:footnote w:id="0" w:type="continuationSeparator">
    <w:p w:rsidRDefault="005A6369" w:rsidP="009B7C18" w:rsidR="005A6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369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F667F">
          <w:rPr>
            <w:noProof/>
          </w:rPr>
          <w:t>2</w:t>
        </w:r>
        <w:r>
          <w:fldChar w:fldCharType="end"/>
        </w:r>
      </w:sdtContent>
    </w:sdt>
    <w:r>
      <w:tab/>
      <w:t>11 St-4</w:t>
    </w:r>
    <w:r w:rsidR="009B7C18">
      <w:t>5</w:t>
    </w:r>
    <w:r>
      <w:t>0/2015-3</w:t>
    </w:r>
  </w:p>
  <w:p w:rsidRDefault="00FF667F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369" w:rsidP="007B623F" w:rsidR="007B623F">
    <w:pPr>
      <w:pStyle w:val="Zaglavlje"/>
      <w:jc w:val="right"/>
    </w:pPr>
    <w:r>
      <w:t>11 St-4</w:t>
    </w:r>
    <w:r w:rsidR="009B7C18">
      <w:t>50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873"/>
    <w:rsid w:val="00394873"/>
    <w:rsid w:val="005A6369"/>
    <w:rsid w:val="009A6044"/>
    <w:rsid w:val="009B7C18"/>
    <w:rsid w:val="00BF033F"/>
    <w:rsid w:val="00F27FCD"/>
    <w:rsid w:val="00FF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7C1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7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7C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7C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7C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7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7C1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F6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67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67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6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6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7C1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7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7C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7C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7C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7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7C1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F6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67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67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6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6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FAVORIT, POREČ</izvorni_sadrzaj>
    <derivirana_varijabla naziv="DomainObject.Predmet.ProtustrankaFormated_1">  AUTO KLUB FAVORIT, POREČ</derivirana_varijabla>
  </DomainObject.Predmet.ProtustrankaFormated>
  <DomainObject.Predmet.ProtustrankaFormatedOIB>
    <izvorni_sadrzaj>  AUTO KLUB FAVORIT, POREČ, OIB 85070479995</izvorni_sadrzaj>
    <derivirana_varijabla naziv="DomainObject.Predmet.ProtustrankaFormatedOIB_1">  AUTO KLUB FAVORIT, POREČ, OIB 85070479995</derivirana_varijabla>
  </DomainObject.Predmet.ProtustrankaFormatedOIB>
  <DomainObject.Predmet.ProtustrankaFormatedWithAdress>
    <izvorni_sadrzaj> AUTO KLUB FAVORIT, POREČ, A. Negri 4, 52440 Poreč</izvorni_sadrzaj>
    <derivirana_varijabla naziv="DomainObject.Predmet.ProtustrankaFormatedWithAdress_1"> AUTO KLUB FAVORIT, POREČ, A. Negri 4, 52440 Poreč</derivirana_varijabla>
  </DomainObject.Predmet.ProtustrankaFormatedWithAdress>
  <DomainObject.Predmet.ProtustrankaFormatedWithAdressOIB>
    <izvorni_sadrzaj> AUTO KLUB FAVORIT, POREČ, OIB 85070479995, A. Negri 4, 52440 Poreč</izvorni_sadrzaj>
    <derivirana_varijabla naziv="DomainObject.Predmet.ProtustrankaFormatedWithAdressOIB_1"> AUTO KLUB FAVORIT, POREČ, OIB 85070479995, A. Negri 4, 52440 Poreč</derivirana_varijabla>
  </DomainObject.Predmet.ProtustrankaFormatedWithAdressOIB>
  <DomainObject.Predmet.ProtustrankaWithAdress>
    <izvorni_sadrzaj>AUTO KLUB FAVORIT, POREČ A. Negri 4, 52440 Poreč</izvorni_sadrzaj>
    <derivirana_varijabla naziv="DomainObject.Predmet.ProtustrankaWithAdress_1">AUTO KLUB FAVORIT, POREČ A. Negri 4, 52440 Poreč</derivirana_varijabla>
  </DomainObject.Predmet.ProtustrankaWithAdress>
  <DomainObject.Predmet.ProtustrankaWithAdressOIB>
    <izvorni_sadrzaj>AUTO KLUB FAVORIT, POREČ, OIB 85070479995, A. Negri 4, 52440 Poreč</izvorni_sadrzaj>
    <derivirana_varijabla naziv="DomainObject.Predmet.ProtustrankaWithAdressOIB_1">AUTO KLUB FAVORIT, POREČ, OIB 85070479995, A. Negri 4, 52440 Poreč</derivirana_varijabla>
  </DomainObject.Predmet.ProtustrankaWithAdressOIB>
  <DomainObject.Predmet.ProtustrankaNazivFormated>
    <izvorni_sadrzaj>AUTO KLUB FAVORIT, POREČ</izvorni_sadrzaj>
    <derivirana_varijabla naziv="DomainObject.Predmet.ProtustrankaNazivFormated_1">AUTO KLUB FAVORIT, POREČ</derivirana_varijabla>
  </DomainObject.Predmet.ProtustrankaNazivFormated>
  <DomainObject.Predmet.ProtustrankaNazivFormatedOIB>
    <izvorni_sadrzaj>AUTO KLUB FAVORIT, POREČ, OIB 85070479995</izvorni_sadrzaj>
    <derivirana_varijabla naziv="DomainObject.Predmet.ProtustrankaNazivFormatedOIB_1">AUTO KLUB FAVORIT, POREČ, OIB 85070479995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75286.45</izvorni_sadrzaj>
    <derivirana_varijabla naziv="DomainObject.Predmet.TrenutnaVrijednost_1">75286.45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KLUB FAVORIT, POREČ</item>
    </izvorni_sadrzaj>
    <derivirana_varijabla naziv="DomainObject.Predmet.ProtuStrankaListFormated_1">
      <item>AUTO KLUB FAVORIT, POREČ</item>
    </derivirana_varijabla>
  </DomainObject.Predmet.ProtuStrankaListFormated>
  <DomainObject.Predmet.ProtuStrankaListFormatedOIB>
    <izvorni_sadrzaj>
      <item>AUTO KLUB FAVORIT, POREČ, OIB 85070479995</item>
    </izvorni_sadrzaj>
    <derivirana_varijabla naziv="DomainObject.Predmet.ProtuStrankaListFormatedOIB_1">
      <item>AUTO KLUB FAVORIT, POREČ, OIB 85070479995</item>
    </derivirana_varijabla>
  </DomainObject.Predmet.ProtuStrankaListFormatedOIB>
  <DomainObject.Predmet.ProtuStrankaListFormatedWithAdress>
    <izvorni_sadrzaj>
      <item>AUTO KLUB FAVORIT, POREČ, A. Negri 4, 52440 Poreč</item>
    </izvorni_sadrzaj>
    <derivirana_varijabla naziv="DomainObject.Predmet.ProtuStrankaListFormatedWithAdress_1">
      <item>AUTO KLUB FAVORIT, POREČ, A. Negri 4, 52440 Poreč</item>
    </derivirana_varijabla>
  </DomainObject.Predmet.ProtuStrankaListFormatedWithAdress>
  <DomainObject.Predmet.ProtuStrankaListFormatedWithAdressOIB>
    <izvorni_sadrzaj>
      <item>AUTO KLUB FAVORIT, POREČ, OIB 85070479995, A. Negri 4, 52440 Poreč</item>
    </izvorni_sadrzaj>
    <derivirana_varijabla naziv="DomainObject.Predmet.ProtuStrankaListFormatedWithAdressOIB_1">
      <item>AUTO KLUB FAVORIT, POREČ, OIB 85070479995, A. Negri 4, 52440 Poreč</item>
    </derivirana_varijabla>
  </DomainObject.Predmet.ProtuStrankaListFormatedWithAdressOIB>
  <DomainObject.Predmet.ProtuStrankaListNazivFormated>
    <izvorni_sadrzaj>
      <item>AUTO KLUB FAVORIT, POREČ</item>
    </izvorni_sadrzaj>
    <derivirana_varijabla naziv="DomainObject.Predmet.ProtuStrankaListNazivFormated_1">
      <item>AUTO KLUB FAVORIT, POREČ</item>
    </derivirana_varijabla>
  </DomainObject.Predmet.ProtuStrankaListNazivFormated>
  <DomainObject.Predmet.ProtuStrankaListNazivFormatedOIB>
    <izvorni_sadrzaj>
      <item>AUTO KLUB FAVORIT, POREČ, OIB 85070479995</item>
    </izvorni_sadrzaj>
    <derivirana_varijabla naziv="DomainObject.Predmet.ProtuStrankaListNazivFormatedOIB_1">
      <item>AUTO KLUB FAVORIT, POREČ, OIB 85070479995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KLUB FAVORIT, POREČ</izvorni_sadrzaj>
    <derivirana_varijabla naziv="DomainObject.Predmet.ProtustrankaIDrugi_1">AUTO KLUB FAVORIT,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AUTO KLUB FAVORIT, POREČ, OIB 85070479995, A. Negri 4, 52440 Poreč</izvorni_sadrzaj>
    <derivirana_varijabla naziv="DomainObject.Predmet.ProtustrankaIDrugiAdressOIB_1">AUTO KLUB FAVORIT, POREČ, OIB 85070479995, A. Negri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KLUB FAVORIT, POREČ</item>
    </izvorni_sadrzaj>
    <derivirana_varijabla naziv="DomainObject.Predmet.SudioniciListNaziv_1">
      <item>FINANCIJSKA AGENCIJA, RC RIJEKA, PODRUŽNICA PULA, PULA</item>
      <item>AUTO KLUB FAVORIT,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AUTO KLUB FAVORIT, POREČ, OIB 85070479995, A. Negri 4,52440 Poreč</item>
    </izvorni_sadrzaj>
    <derivirana_varijabla naziv="DomainObject.Predmet.SudioniciListAdressOIB_1">
      <item>FINANCIJSKA AGENCIJA, RC RIJEKA, PODRUŽNICA PULA, PULA, OIB 85821130368, Ulica grada Vukovara 70,Zagreb</item>
      <item>AUTO KLUB FAVORIT, POREČ, OIB 85070479995, A. Negri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85070479995</item>
    </izvorni_sadrzaj>
    <derivirana_varijabla naziv="DomainObject.Predmet.SudioniciListNazivOIB_1">
      <item>, OIB 85821130368</item>
      <item>, OIB 85070479995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347</properties:Words>
  <properties:Characters>1888</properties:Characters>
  <properties:Lines>60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2015-12-02T08:52:00Z</dcterms:created>
  <dc:creator>Mihaela Kaligari</dc:creator>
  <dc:description/>
  <cp:keywords/>
  <cp:lastModifiedBy>Lorena Paris Aničić</cp:lastModifiedBy>
  <cp:lastPrinted>2015-12-02T08:56:00Z</cp:lastPrinted>
  <dcterms:modified xmlns:xsi="http://www.w3.org/2001/XMLSchema-instance" xsi:type="dcterms:W3CDTF">2015-12-16T10:56:00Z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