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e301" w14:paraId="f1ae30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458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               6 St-1026/2016-2.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>O G L A S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EDINI društvo s ograničenom odgovornošću za poljoprivrednu proizvodnju i usluge, Borova, Bana Josipa Jelačića 130, MBS: 010092267, OIB: 99090937794, koji se vodi kod ovoga suda pod brojem St-1026/2016, temeljem odredbe čl.430., 431. i 434. Stečajnog zakona (Narodne novine br. 71/15), objavljuje: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I. Na dan 6. lipnja 2016. dužnik u Očevidniku redoslijeda osnova za plaćanje ima evidentirane neizvršene osnove za plaćanje u ukupnom iznosu od 28.995,55 kn, u koji iznos je uračunata kamata i naknada Financijske agencije za provedbu ovrhe na novčanim sredstvima.  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>II. Poziva se osoba ovlaštena za zastupanje dužnika – Ervin Varga, Borova, Bana Josipa Jelačića 130, OIB: 39680377565, da u roku od 15 dana od objave ovog oglasa na mrežnoj stranici e-Oglasna ploča Trgovačkog suda u Bjelovaru podnese sudu javnobilježnički ovjerovljen popis imovine i obveza na propisanom obrascu.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U Bjelovaru 1. srpnja 2016. 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458E7">
        <w:rPr>
          <w:rFonts w:cs="Times New Roman" w:eastAsia="Times New Roman"/>
          <w:szCs w:val="20"/>
          <w:lang w:eastAsia="hr-HR"/>
        </w:rPr>
        <w:t>Rj</w:t>
      </w:r>
      <w:proofErr w:type="spellEnd"/>
      <w:r w:rsidRPr="000458E7">
        <w:rPr>
          <w:rFonts w:cs="Times New Roman" w:eastAsia="Times New Roman"/>
          <w:szCs w:val="20"/>
          <w:lang w:eastAsia="hr-HR"/>
        </w:rPr>
        <w:t>.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 xml:space="preserve">            - zakonskom zastupniku dužnika putem pošte        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>II. Kal. 45 dana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58E7">
        <w:rPr>
          <w:rFonts w:cs="Times New Roman" w:eastAsia="Times New Roman"/>
          <w:szCs w:val="20"/>
          <w:lang w:eastAsia="hr-HR"/>
        </w:rPr>
        <w:t>Bjelovar, 1.7.2016.</w:t>
      </w:r>
    </w:p>
    <w:p w:rsidRDefault="000458E7" w:rsidP="000458E7" w:rsidR="000458E7" w:rsidRPr="000458E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8E7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St-1026/2016-2</izvorni_sadrzaj>
    <derivirana_varijabla naziv="DomainObject.Oznaka_1">St-1026/2016-2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EDINI društvo s ograničenom odgovornošću za poljoprivrednu proizvodnju i usluge</izvorni_sadrzaj>
    <derivirana_varijabla naziv="DomainObject.Predmet.ProtustrankaFormated_1">  EDINI društvo s ograničenom odgovornošću za poljoprivrednu proizvodnju i usluge</derivirana_varijabla>
  </DomainObject.Predmet.ProtustrankaFormated>
  <DomainObject.Predmet.ProtustrankaFormatedOIB>
    <izvorni_sadrzaj>  EDINI društvo s ograničenom odgovornošću za poljoprivrednu proizvodnju i usluge, OIB 99090937794</izvorni_sadrzaj>
    <derivirana_varijabla naziv="DomainObject.Predmet.ProtustrankaFormatedOIB_1">  EDINI društvo s ograničenom odgovornošću za poljoprivrednu proizvodnju i usluge, OIB 99090937794</derivirana_varijabla>
  </DomainObject.Predmet.ProtustrankaFormatedOIB>
  <DomainObject.Predmet.ProtustrankaFormatedWithAdress>
    <izvorni_sadrzaj> EDINI društvo s ograničenom odgovornošću za poljoprivrednu proizvodnju i usluge, Bana Josipa Jelačića 130, 33410 Borova</izvorni_sadrzaj>
    <derivirana_varijabla naziv="DomainObject.Predmet.ProtustrankaFormatedWithAdress_1"> EDINI društvo s ograničenom odgovornošću za poljoprivrednu proizvodnju i usluge, Bana Josipa Jelačića 130, 33410 Borova</derivirana_varijabla>
  </DomainObject.Predmet.ProtustrankaFormatedWithAdress>
  <DomainObject.Predmet.ProtustrankaFormatedWithAdressOIB>
    <izvorni_sadrzaj> EDINI društvo s ograničenom odgovornošću za poljoprivrednu proizvodnju i usluge, OIB 99090937794, Bana Josipa Jelačića 130, 33410 Borova</izvorni_sadrzaj>
    <derivirana_varijabla naziv="DomainObject.Predmet.ProtustrankaFormatedWithAdressOIB_1"> EDINI društvo s ograničenom odgovornošću za poljoprivrednu proizvodnju i usluge, OIB 99090937794, Bana Josipa Jelačića 130, 33410 Borova</derivirana_varijabla>
  </DomainObject.Predmet.ProtustrankaFormatedWithAdressOIB>
  <DomainObject.Predmet.ProtustrankaWithAdress>
    <izvorni_sadrzaj>EDINI društvo s ograničenom odgovornošću za poljoprivrednu proizvodnju i usluge Bana Josipa Jelačića 130, 33410 Borova</izvorni_sadrzaj>
    <derivirana_varijabla naziv="DomainObject.Predmet.ProtustrankaWithAdress_1">EDINI društvo s ograničenom odgovornošću za poljoprivrednu proizvodnju i usluge Bana Josipa Jelačića 130, 33410 Borova</derivirana_varijabla>
  </DomainObject.Predmet.ProtustrankaWithAdress>
  <DomainObject.Predmet.ProtustrankaWithAdressOIB>
    <izvorni_sadrzaj>EDINI društvo s ograničenom odgovornošću za poljoprivrednu proizvodnju i usluge, OIB 99090937794, Bana Josipa Jelačića 130, 33410 Borova</izvorni_sadrzaj>
    <derivirana_varijabla naziv="DomainObject.Predmet.ProtustrankaWithAdressOIB_1">EDINI društvo s ograničenom odgovornošću za poljoprivrednu proizvodnju i usluge, OIB 99090937794, Bana Josipa Jelačića 130, 33410 Borova</derivirana_varijabla>
  </DomainObject.Predmet.ProtustrankaWithAdressOIB>
  <DomainObject.Predmet.ProtustrankaNazivFormated>
    <izvorni_sadrzaj>EDINI društvo s ograničenom odgovornošću za poljoprivrednu proizvodnju i usluge</izvorni_sadrzaj>
    <derivirana_varijabla naziv="DomainObject.Predmet.ProtustrankaNazivFormated_1">EDINI društvo s ograničenom odgovornošću za poljoprivrednu proizvodnju i usluge</derivirana_varijabla>
  </DomainObject.Predmet.ProtustrankaNazivFormated>
  <DomainObject.Predmet.ProtustrankaNazivFormatedOIB>
    <izvorni_sadrzaj>EDINI društvo s ograničenom odgovornošću za poljoprivrednu proizvodnju i usluge, OIB 99090937794</izvorni_sadrzaj>
    <derivirana_varijabla naziv="DomainObject.Predmet.ProtustrankaNazivFormatedOIB_1">EDINI društvo s ograničenom odgovornošću za poljoprivrednu proizvodnju i usluge, OIB 99090937794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EDINI društvo s ograničenom odgovornošću za poljoprivrednu proizvodnju i usluge</item>
    </izvorni_sadrzaj>
    <derivirana_varijabla naziv="DomainObject.Predmet.ProtuStrankaListFormated_1">
      <item>EDINI društvo s ograničenom odgovornošću za poljoprivrednu proizvodnju i usluge</item>
    </derivirana_varijabla>
  </DomainObject.Predmet.ProtuStrankaListFormated>
  <DomainObject.Predmet.ProtuStrankaListFormatedOIB>
    <izvorni_sadrzaj>
      <item>EDINI društvo s ograničenom odgovornošću za poljoprivrednu proizvodnju i usluge, OIB 99090937794</item>
    </izvorni_sadrzaj>
    <derivirana_varijabla naziv="DomainObject.Predmet.ProtuStrankaListFormatedOIB_1">
      <item>EDINI društvo s ograničenom odgovornošću za poljoprivrednu proizvodnju i usluge, OIB 99090937794</item>
    </derivirana_varijabla>
  </DomainObject.Predmet.ProtuStrankaListFormatedOIB>
  <DomainObject.Predmet.ProtuStrankaListFormatedWithAdress>
    <izvorni_sadrzaj>
      <item>EDINI društvo s ograničenom odgovornošću za poljoprivrednu proizvodnju i usluge, Bana Josipa Jelačića 130, 33410 Borova</item>
    </izvorni_sadrzaj>
    <derivirana_varijabla naziv="DomainObject.Predmet.ProtuStrankaListFormatedWithAdress_1">
      <item>EDINI društvo s ograničenom odgovornošću za poljoprivrednu proizvodnju i usluge, Bana Josipa Jelačića 130, 33410 Borova</item>
    </derivirana_varijabla>
  </DomainObject.Predmet.ProtuStrankaListFormatedWithAdress>
  <DomainObject.Predmet.ProtuStrankaListFormatedWithAdressOIB>
    <izvorni_sadrzaj>
      <item>EDINI društvo s ograničenom odgovornošću za poljoprivrednu proizvodnju i usluge, OIB 99090937794, Bana Josipa Jelačića 130, 33410 Borova</item>
    </izvorni_sadrzaj>
    <derivirana_varijabla naziv="DomainObject.Predmet.ProtuStrankaListFormatedWithAdressOIB_1">
      <item>EDINI društvo s ograničenom odgovornošću za poljoprivrednu proizvodnju i usluge, OIB 99090937794, Bana Josipa Jelačića 130, 33410 Borova</item>
    </derivirana_varijabla>
  </DomainObject.Predmet.ProtuStrankaListFormatedWithAdressOIB>
  <DomainObject.Predmet.ProtuStrankaListNazivFormated>
    <izvorni_sadrzaj>
      <item>EDINI društvo s ograničenom odgovornošću za poljoprivrednu proizvodnju i usluge</item>
    </izvorni_sadrzaj>
    <derivirana_varijabla naziv="DomainObject.Predmet.ProtuStrankaListNazivFormated_1">
      <item>EDINI društvo s ograničenom odgovornošću za poljoprivrednu proizvodnju i usluge</item>
    </derivirana_varijabla>
  </DomainObject.Predmet.ProtuStrankaListNazivFormated>
  <DomainObject.Predmet.ProtuStrankaListNazivFormatedOIB>
    <izvorni_sadrzaj>
      <item>EDINI društvo s ograničenom odgovornošću za poljoprivrednu proizvodnju i usluge, OIB 99090937794</item>
    </izvorni_sadrzaj>
    <derivirana_varijabla naziv="DomainObject.Predmet.ProtuStrankaListNazivFormatedOIB_1">
      <item>EDINI društvo s ograničenom odgovornošću za poljoprivrednu proizvodnju i usluge, OIB 99090937794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St-1026/2016-2</izvorni_sadrzaj>
    <derivirana_varijabla naziv="DomainObject.PoslovniBrojDokumenta_1">St-1026/2016-2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EDINI društvo s ograničenom odgovornošću za poljoprivrednu proizvodnju i usluge</izvorni_sadrzaj>
    <derivirana_varijabla naziv="DomainObject.Predmet.ProtustrankaIDrugi_1">EDINI društvo s ograničenom odgovornošću za poljoprivrednu proizvodnju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EDINI društvo s ograničenom odgovornošću za poljoprivrednu proizvodnju i usluge, OIB 99090937794, Bana Josipa Jelačića 130, 33410 Borova</izvorni_sadrzaj>
    <derivirana_varijabla naziv="DomainObject.Predmet.ProtustrankaIDrugiAdressOIB_1">EDINI društvo s ograničenom odgovornošću za poljoprivrednu proizvodnju i usluge, OIB 99090937794, Bana Josipa Jelačića 130, 33410 Borova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EDINI društvo s ograničenom odgovornošću za poljoprivrednu proizvodnju i usluge</item>
    </izvorni_sadrzaj>
    <derivirana_varijabla naziv="DomainObject.Predmet.SudioniciListNaziv_1">
      <item>FINA, RC ZAGREB, Podružnica Bjelovar</item>
      <item>EDINI društvo s ograničenom odgovornošću za poljoprivrednu proizvodnju i usluge</item>
    </derivirana_varijabla>
  </DomainObject.Predmet.SudioniciListNaziv>
  <DomainObject.Predmet.SudioniciListAdressOIB>
    <izvorni_sadrzaj>
      <item>FINA, RC ZAGREB, Podružnica Bjelovar, OIB 85821130368, Frana Supila 4,43000 Bjelovar</item>
      <item>EDINI društvo s ograničenom odgovornošću za poljoprivrednu proizvodnju i usluge, OIB 99090937794, Bana Josipa Jelačića 130,33410 Borova</item>
    </izvorni_sadrzaj>
    <derivirana_varijabla naziv="DomainObject.Predmet.SudioniciListAdressOIB_1">
      <item>FINA, RC ZAGREB, Podružnica Bjelovar, OIB 85821130368, Frana Supila 4,43000 Bjelovar</item>
      <item>EDINI društvo s ograničenom odgovornošću za poljoprivrednu proizvodnju i usluge, OIB 99090937794, Bana Josipa Jelačića 130,33410 Borova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175B6-4D95-4149-B599-95A2B3191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1763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2016-07-01T10:51:00Z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