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a55d" w14:paraId="779a55d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1C109B">
        <w:rPr>
          <w:lang w:val="hr-HR"/>
        </w:rPr>
        <w:t>132/17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C109B">
        <w:rPr>
          <w:lang w:val="hr-HR"/>
        </w:rPr>
        <w:t>ANTONIA ŠADIĆ d.o.o., Split, Miroslava Krleže 20, OIB: 89165869798</w:t>
      </w:r>
      <w:r w:rsidR="006B11A0">
        <w:rPr>
          <w:lang w:val="hr-HR"/>
        </w:rPr>
        <w:t xml:space="preserve">, </w:t>
      </w:r>
      <w:r w:rsidR="001C109B">
        <w:rPr>
          <w:lang w:val="hr-HR"/>
        </w:rPr>
        <w:t xml:space="preserve">MBS: 060303628, </w:t>
      </w:r>
      <w:r w:rsidR="00634348">
        <w:rPr>
          <w:lang w:val="hr-HR"/>
        </w:rPr>
        <w:t xml:space="preserve">dana </w:t>
      </w:r>
      <w:r w:rsidR="00671B2C">
        <w:rPr>
          <w:lang w:val="hr-HR"/>
        </w:rPr>
        <w:t xml:space="preserve"> </w:t>
      </w:r>
      <w:r w:rsidR="001C109B">
        <w:rPr>
          <w:lang w:val="hr-HR"/>
        </w:rPr>
        <w:t>20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6B11A0">
        <w:rPr>
          <w:lang w:val="hr-HR"/>
        </w:rPr>
        <w:t xml:space="preserve"> </w:t>
      </w:r>
      <w:r w:rsidR="001C109B">
        <w:rPr>
          <w:lang w:val="hr-HR"/>
        </w:rPr>
        <w:t xml:space="preserve">ANTONIA ŠADIĆ d.o.o., Split, Miroslava Krleže 20, OIB: 89165869798, MBS: 060303628.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1C109B">
        <w:rPr>
          <w:lang w:val="hr-HR"/>
        </w:rPr>
        <w:t>20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1C109B">
        <w:rPr>
          <w:lang w:val="hr-HR"/>
        </w:rPr>
        <w:t>10:30</w:t>
      </w:r>
      <w:r w:rsidR="002D4506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F15032" w:rsidP="006B11A0" w:rsidR="001C109B"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>imenuje se</w:t>
      </w:r>
      <w:r w:rsidR="00906B17">
        <w:rPr>
          <w:lang w:val="hr-HR"/>
        </w:rPr>
        <w:t xml:space="preserve"> </w:t>
      </w:r>
      <w:proofErr w:type="spellStart"/>
      <w:r w:rsidR="001C109B">
        <w:t>Domagoj</w:t>
      </w:r>
      <w:proofErr w:type="spellEnd"/>
      <w:r w:rsidR="001C109B">
        <w:t xml:space="preserve"> </w:t>
      </w:r>
      <w:proofErr w:type="spellStart"/>
      <w:r w:rsidR="001C109B">
        <w:t>Repač</w:t>
      </w:r>
      <w:proofErr w:type="spellEnd"/>
      <w:r w:rsidR="001C109B">
        <w:t xml:space="preserve">, </w:t>
      </w:r>
      <w:proofErr w:type="spellStart"/>
      <w:r w:rsidR="001C109B">
        <w:t>mag.iur</w:t>
      </w:r>
      <w:proofErr w:type="spellEnd"/>
      <w:r w:rsidR="001C109B">
        <w:t xml:space="preserve">., Zagreb, </w:t>
      </w:r>
      <w:proofErr w:type="spellStart"/>
      <w:r w:rsidR="001C109B">
        <w:t>Đorđićeva</w:t>
      </w:r>
      <w:proofErr w:type="spellEnd"/>
      <w:r w:rsidR="001C109B">
        <w:t xml:space="preserve"> </w:t>
      </w:r>
      <w:r w:rsidR="001C109B">
        <w:tab/>
        <w:t xml:space="preserve">24, OIB: </w:t>
      </w:r>
      <w:r w:rsidR="001C109B" w:rsidRPr="0071004F">
        <w:t>24977406612</w:t>
      </w:r>
      <w:r w:rsidR="001C109B">
        <w:t>.</w:t>
      </w:r>
    </w:p>
    <w:p w:rsidRDefault="006B11A0" w:rsidP="00906B17" w:rsidR="006B11A0"/>
    <w:p w:rsidRDefault="00634348" w:rsidP="00E14AE2" w:rsidR="006B11A0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F15032" w:rsidRPr="00F15032">
        <w:rPr>
          <w:lang w:val="hr-HR"/>
        </w:rPr>
        <w:t xml:space="preserve"> </w:t>
      </w:r>
      <w:r w:rsidR="001C109B">
        <w:rPr>
          <w:lang w:val="hr-HR"/>
        </w:rPr>
        <w:t>ANTONIA ŠADIĆ d.o.o., Split, Miroslava Krleže 20, OIB: 89165869798, MBS: 060303628.</w:t>
      </w:r>
    </w:p>
    <w:p w:rsidRDefault="001C109B" w:rsidP="00E14AE2" w:rsidR="001C109B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F15032" w:rsidR="00F1503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15032" w:rsidP="00F15032" w:rsidR="00F15032">
      <w:pPr>
        <w:jc w:val="center"/>
        <w:rPr>
          <w:lang w:val="hr-HR"/>
        </w:rPr>
      </w:pPr>
    </w:p>
    <w:p w:rsidRDefault="00F15032" w:rsidP="00F15032" w:rsidR="00F15032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C109B">
        <w:rPr>
          <w:lang w:val="hr-HR"/>
        </w:rPr>
        <w:t>02.02</w:t>
      </w:r>
      <w:r w:rsidR="00906B17">
        <w:rPr>
          <w:lang w:val="hr-HR"/>
        </w:rPr>
        <w:t>.201</w:t>
      </w:r>
      <w:r w:rsidR="001C109B">
        <w:rPr>
          <w:lang w:val="hr-HR"/>
        </w:rPr>
        <w:t>7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C109B">
        <w:rPr>
          <w:lang w:val="hr-HR"/>
        </w:rPr>
        <w:t>ANTONIA ŠADIĆ d.o.o., Split, Miroslava Krleže 20, OIB: 89165869798, MBS: 060303628.</w:t>
      </w:r>
    </w:p>
    <w:p w:rsidRDefault="00F15032" w:rsidP="00E14AE2" w:rsidR="00F15032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109B">
        <w:rPr>
          <w:lang w:val="hr-HR"/>
        </w:rPr>
        <w:t>20.01.2017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C109B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C109B">
        <w:rPr>
          <w:lang w:val="hr-HR"/>
        </w:rPr>
        <w:t>32.598,15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1C109B">
        <w:rPr>
          <w:lang w:val="hr-HR"/>
        </w:rPr>
        <w:t>08.02</w:t>
      </w:r>
      <w:r w:rsidR="00F15032">
        <w:rPr>
          <w:lang w:val="hr-HR"/>
        </w:rPr>
        <w:t xml:space="preserve">.2017. </w:t>
      </w:r>
      <w:r w:rsidR="00193F49">
        <w:rPr>
          <w:lang w:val="hr-HR"/>
        </w:rPr>
        <w:t xml:space="preserve"> godine na mrežnoj stranici e-</w:t>
      </w:r>
      <w:r w:rsidR="00193F49">
        <w:rPr>
          <w:lang w:val="hr-HR"/>
        </w:rPr>
        <w:lastRenderedPageBreak/>
        <w:t xml:space="preserve">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1C109B">
        <w:rPr>
          <w:lang w:val="hr-HR"/>
        </w:rPr>
        <w:t>20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F15032" w:rsidP="00AE276B" w:rsidR="00F15032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AE276B" w:rsidP="005745D6" w:rsidR="00AE276B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A36" w:rsidP="003734BE" w:rsidR="00902A36">
      <w:r>
        <w:separator/>
      </w:r>
    </w:p>
  </w:endnote>
  <w:endnote w:id="0" w:type="continuationSeparator">
    <w:p w:rsidRDefault="00902A36" w:rsidP="003734BE" w:rsidR="00902A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A36" w:rsidP="003734BE" w:rsidR="00902A36">
      <w:r>
        <w:separator/>
      </w:r>
    </w:p>
  </w:footnote>
  <w:footnote w:id="0" w:type="continuationSeparator">
    <w:p w:rsidRDefault="00902A36" w:rsidP="003734BE" w:rsidR="00902A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138AA" w:rsidRPr="007138A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1C109B">
      <w:t>132/17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09B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7DEB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11A0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8AA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33BD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0688E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02A36"/>
    <w:rsid w:val="00906B17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5032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8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38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38A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38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38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38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38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38A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38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38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St-132/2017</izvorni_sadrzaj>
    <derivirana_varijabla naziv="DomainObject.Predmet.OznakaBroj_1">St-132/2017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ANTONIA ŠADIĆ društvo s ograničenom odgovornošću,  za trgovinu i usluge</izvorni_sadrzaj>
    <derivirana_varijabla naziv="DomainObject.Predmet.ProtustrankaFormated_1">  ANTONIA ŠADIĆ društvo s ograničenom odgovornošću,  za trgovinu i usluge</derivirana_varijabla>
  </DomainObject.Predmet.ProtustrankaFormated>
  <DomainObject.Predmet.ProtustrankaFormatedOIB>
    <izvorni_sadrzaj>  ANTONIA ŠADIĆ društvo s ograničenom odgovornošću,  za trgovinu i usluge, OIB 89165869798</izvorni_sadrzaj>
    <derivirana_varijabla naziv="DomainObject.Predmet.ProtustrankaFormatedOIB_1">  ANTONIA ŠADIĆ društvo s ograničenom odgovornošću,  za trgovinu i usluge, OIB 89165869798</derivirana_varijabla>
  </DomainObject.Predmet.ProtustrankaFormatedOIB>
  <DomainObject.Predmet.ProtustrankaFormatedWithAdress>
    <izvorni_sadrzaj> ANTONIA ŠADIĆ društvo s ograničenom odgovornošću,  za trgovinu i usluge, Miroslava Krleže 20, 21000 Split</izvorni_sadrzaj>
    <derivirana_varijabla naziv="DomainObject.Predmet.ProtustrankaFormatedWithAdress_1"> ANTONIA ŠADIĆ društvo s ograničenom odgovornošću,  za trgovinu i usluge, Miroslava Krleže 20, 21000 Split</derivirana_varijabla>
  </DomainObject.Predmet.ProtustrankaFormatedWithAdress>
  <DomainObject.Predmet.ProtustrankaFormatedWithAdressOIB>
    <izvorni_sadrzaj> ANTONIA ŠADIĆ društvo s ograničenom odgovornošću,  za trgovinu i usluge, OIB 89165869798, Miroslava Krleže 20, 21000 Split</izvorni_sadrzaj>
    <derivirana_varijabla naziv="DomainObject.Predmet.ProtustrankaFormatedWithAdressOIB_1"> ANTONIA ŠADIĆ društvo s ograničenom odgovornošću,  za trgovinu i usluge, OIB 89165869798, Miroslava Krleže 20, 21000 Split</derivirana_varijabla>
  </DomainObject.Predmet.ProtustrankaFormatedWithAdressOIB>
  <DomainObject.Predmet.ProtustrankaWithAdress>
    <izvorni_sadrzaj>ANTONIA ŠADIĆ društvo s ograničenom odgovornošću,  za trgovinu i usluge Miroslava Krleže 20, 21000 Split</izvorni_sadrzaj>
    <derivirana_varijabla naziv="DomainObject.Predmet.ProtustrankaWithAdress_1">ANTONIA ŠADIĆ društvo s ograničenom odgovornošću,  za trgovinu i usluge Miroslava Krleže 20, 21000 Split</derivirana_varijabla>
  </DomainObject.Predmet.ProtustrankaWithAdress>
  <DomainObject.Predmet.ProtustrankaWithAdressOIB>
    <izvorni_sadrzaj>ANTONIA ŠADIĆ društvo s ograničenom odgovornošću,  za trgovinu i usluge, OIB 89165869798, Miroslava Krleže 20, 21000 Split</izvorni_sadrzaj>
    <derivirana_varijabla naziv="DomainObject.Predmet.ProtustrankaWithAdressOIB_1">ANTONIA ŠADIĆ društvo s ograničenom odgovornošću,  za trgovinu i usluge, OIB 89165869798, Miroslava Krleže 20, 21000 Split</derivirana_varijabla>
  </DomainObject.Predmet.ProtustrankaWithAdressOIB>
  <DomainObject.Predmet.ProtustrankaNazivFormated>
    <izvorni_sadrzaj>ANTONIA ŠADIĆ društvo s ograničenom odgovornošću,  za trgovinu i usluge</izvorni_sadrzaj>
    <derivirana_varijabla naziv="DomainObject.Predmet.ProtustrankaNazivFormated_1">ANTONIA ŠADIĆ društvo s ograničenom odgovornošću,  za trgovinu i usluge</derivirana_varijabla>
  </DomainObject.Predmet.ProtustrankaNazivFormated>
  <DomainObject.Predmet.ProtustrankaNazivFormatedOIB>
    <izvorni_sadrzaj>ANTONIA ŠADIĆ društvo s ograničenom odgovornošću,  za trgovinu i usluge, OIB 89165869798</izvorni_sadrzaj>
    <derivirana_varijabla naziv="DomainObject.Predmet.ProtustrankaNazivFormatedOIB_1">ANTONIA ŠADIĆ društvo s ograničenom odgovornošću,  za trgovinu i usluge, OIB 89165869798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32593.15</izvorni_sadrzaj>
    <derivirana_varijabla naziv="DomainObject.Predmet.TrenutnaVrijednost_1">32593.15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ANTONIA ŠADIĆ društvo s ograničenom odgovornošću,  za trgovinu i usluge</item>
    </izvorni_sadrzaj>
    <derivirana_varijabla naziv="DomainObject.Predmet.ProtuStrankaListFormated_1">
      <item>ANTONIA ŠADIĆ društvo s ograničenom odgovornošću,  za trgovinu i usluge</item>
    </derivirana_varijabla>
  </DomainObject.Predmet.ProtuStrankaListFormated>
  <DomainObject.Predmet.ProtuStrankaListFormatedOIB>
    <izvorni_sadrzaj>
      <item>ANTONIA ŠADIĆ društvo s ograničenom odgovornošću,  za trgovinu i usluge, OIB 89165869798</item>
    </izvorni_sadrzaj>
    <derivirana_varijabla naziv="DomainObject.Predmet.ProtuStrankaListFormatedOIB_1">
      <item>ANTONIA ŠADIĆ društvo s ograničenom odgovornošću,  za trgovinu i usluge, OIB 89165869798</item>
    </derivirana_varijabla>
  </DomainObject.Predmet.ProtuStrankaListFormatedOIB>
  <DomainObject.Predmet.ProtuStrankaListFormatedWithAdress>
    <izvorni_sadrzaj>
      <item>ANTONIA ŠADIĆ društvo s ograničenom odgovornošću,  za trgovinu i usluge, Miroslava Krleže 20, 21000 Split</item>
    </izvorni_sadrzaj>
    <derivirana_varijabla naziv="DomainObject.Predmet.ProtuStrankaListFormatedWithAdress_1">
      <item>ANTONIA ŠADIĆ društvo s ograničenom odgovornošću,  za trgovinu i usluge, Miroslava Krleže 20, 21000 Split</item>
    </derivirana_varijabla>
  </DomainObject.Predmet.ProtuStrankaListFormatedWithAdress>
  <DomainObject.Predmet.ProtuStrankaListFormatedWithAdressOIB>
    <izvorni_sadrzaj>
      <item>ANTONIA ŠADIĆ društvo s ograničenom odgovornošću,  za trgovinu i usluge, OIB 89165869798, Miroslava Krleže 20, 21000 Split</item>
    </izvorni_sadrzaj>
    <derivirana_varijabla naziv="DomainObject.Predmet.ProtuStrankaListFormatedWithAdressOIB_1">
      <item>ANTONIA ŠADIĆ društvo s ograničenom odgovornošću,  za trgovinu i usluge, OIB 89165869798, Miroslava Krleže 20, 21000 Split</item>
    </derivirana_varijabla>
  </DomainObject.Predmet.ProtuStrankaListFormatedWithAdressOIB>
  <DomainObject.Predmet.ProtuStrankaListNazivFormated>
    <izvorni_sadrzaj>
      <item>ANTONIA ŠADIĆ društvo s ograničenom odgovornošću,  za trgovinu i usluge</item>
    </izvorni_sadrzaj>
    <derivirana_varijabla naziv="DomainObject.Predmet.ProtuStrankaListNazivFormated_1">
      <item>ANTONIA ŠADIĆ društvo s ograničenom odgovornošću,  za trgovinu i usluge</item>
    </derivirana_varijabla>
  </DomainObject.Predmet.ProtuStrankaListNazivFormated>
  <DomainObject.Predmet.ProtuStrankaListNazivFormatedOIB>
    <izvorni_sadrzaj>
      <item>ANTONIA ŠADIĆ društvo s ograničenom odgovornošću,  za trgovinu i usluge, OIB 89165869798</item>
    </izvorni_sadrzaj>
    <derivirana_varijabla naziv="DomainObject.Predmet.ProtuStrankaListNazivFormatedOIB_1">
      <item>ANTONIA ŠADIĆ društvo s ograničenom odgovornošću,  za trgovinu i usluge, OIB 89165869798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ANTONIA ŠADIĆ društvo s ograničenom odgovornošću,  za trgovinu i usluge</izvorni_sadrzaj>
    <derivirana_varijabla naziv="DomainObject.Predmet.ProtustrankaIDrugi_1">ANTONIA ŠADIĆ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ANTONIA ŠADIĆ društvo s ograničenom odgovornošću,  za trgovinu i usluge, OIB 89165869798, Miroslava Krleže 20, 21000 Split</izvorni_sadrzaj>
    <derivirana_varijabla naziv="DomainObject.Predmet.ProtustrankaIDrugiAdressOIB_1">ANTONIA ŠADIĆ društvo s ograničenom odgovornošću,  za trgovinu i usluge, OIB 89165869798, Miroslava Krleže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ŠADIĆ društvo s ograničenom odgovornošću,  za trgovinu i usluge</item>
      <item>FINANCIJSKA AGENCIJA, RC SPLIT</item>
    </izvorni_sadrzaj>
    <derivirana_varijabla naziv="DomainObject.Predmet.SudioniciListNaziv_1">
      <item>ANTONIA ŠADIĆ društvo s ograničenom odgovornošću,  za trgovinu i usluge</item>
      <item>FINANCIJSKA AGENCIJA, RC SPLIT</item>
    </derivirana_varijabla>
  </DomainObject.Predmet.SudioniciListNaziv>
  <DomainObject.Predmet.SudioniciListAdressOIB>
    <izvorni_sadrzaj>
      <item>ANTONIA ŠADIĆ društvo s ograničenom odgovornošću,  za trgovinu i usluge, OIB 89165869798, Miroslava Krleže 20,21000 Split</item>
      <item>FINANCIJSKA AGENCIJA, RC SPLIT, OIB 85821130368, Mažuranićevo šetalište 24 b,21000 Split</item>
    </izvorni_sadrzaj>
    <derivirana_varijabla naziv="DomainObject.Predmet.SudioniciListAdressOIB_1">
      <item>ANTONIA ŠADIĆ društvo s ograničenom odgovornošću,  za trgovinu i usluge, OIB 89165869798, Miroslava Krleže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89165869798</item>
      <item>, OIB 85821130368</item>
    </izvorni_sadrzaj>
    <derivirana_varijabla naziv="DomainObject.Predmet.SudioniciListNazivOIB_1">
      <item>, OIB 89165869798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1C703-EF3E-4B65-B3AE-E57FF7F240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4197</properties:Characters>
  <properties:Lines>110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2017-10-20T08:29:00Z</dcterms:created>
  <dc:creator>wsadmin</dc:creator>
  <cp:lastModifiedBy>Ivana Madunić</cp:lastModifiedBy>
  <cp:lastPrinted>2017-10-20T07:33:00Z</cp:lastPrinted>
  <dcterms:modified xmlns:xsi="http://www.w3.org/2001/XMLSchema-instance" xsi:type="dcterms:W3CDTF">2017-10-20T08:29:00Z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