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2a8c" w14:paraId="72e2a8c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7C3C73">
        <w:rPr>
          <w:sz w:val="24"/>
          <w:szCs w:val="24"/>
        </w:rPr>
        <w:t>67. St-1674/13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C3C73" w:rsidP="0075381D" w:rsidR="0075381D" w:rsidRPr="00310646">
      <w:pPr>
        <w:ind w:firstLine="720"/>
        <w:jc w:val="both"/>
        <w:rPr>
          <w:sz w:val="24"/>
          <w:szCs w:val="24"/>
        </w:rPr>
      </w:pPr>
      <w:r w:rsidRPr="007C3C73">
        <w:rPr>
          <w:sz w:val="24"/>
          <w:szCs w:val="24"/>
        </w:rPr>
        <w:t xml:space="preserve">TRGOVAČKI SUD U ZAGREBU, po sucu Gordanu </w:t>
      </w:r>
      <w:proofErr w:type="spellStart"/>
      <w:r w:rsidRPr="007C3C73">
        <w:rPr>
          <w:sz w:val="24"/>
          <w:szCs w:val="24"/>
        </w:rPr>
        <w:t>Zubaku</w:t>
      </w:r>
      <w:proofErr w:type="spellEnd"/>
      <w:r w:rsidRPr="007C3C73">
        <w:rPr>
          <w:sz w:val="24"/>
          <w:szCs w:val="24"/>
        </w:rPr>
        <w:t>, u stečajnom postupku nad dužnikom BREZOVICA-GRADNJA d.o.o. u stečaju, Zagreb, Brezovica, Brezovička cesta 141, OIB: 60424245865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AC5296">
        <w:rPr>
          <w:sz w:val="24"/>
          <w:szCs w:val="24"/>
        </w:rPr>
        <w:t>16. veljače</w:t>
      </w:r>
      <w:r w:rsidR="00902CB2"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 20</w:t>
      </w:r>
      <w:r w:rsidR="00AC5296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7C3C73">
        <w:rPr>
          <w:sz w:val="24"/>
          <w:szCs w:val="24"/>
        </w:rPr>
        <w:t xml:space="preserve">Darku </w:t>
      </w:r>
      <w:proofErr w:type="spellStart"/>
      <w:r w:rsidR="007C3C73">
        <w:rPr>
          <w:sz w:val="24"/>
          <w:szCs w:val="24"/>
        </w:rPr>
        <w:t>Radmiloviću</w:t>
      </w:r>
      <w:proofErr w:type="spellEnd"/>
      <w:r w:rsidR="007C3C73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7C3C73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C5296" w:rsidRPr="00AC5296">
        <w:rPr>
          <w:sz w:val="24"/>
          <w:szCs w:val="24"/>
        </w:rPr>
        <w:t>16. veljače 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F236F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BF236F" w:rsidP="00BA7734" w:rsidR="00BF236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F236F" w:rsidP="00BA7734" w:rsidR="00BF236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7C3C73"/>
    <w:rsid w:val="008A286D"/>
    <w:rsid w:val="00902CB2"/>
    <w:rsid w:val="00935ABA"/>
    <w:rsid w:val="009A1876"/>
    <w:rsid w:val="009E1755"/>
    <w:rsid w:val="009F596B"/>
    <w:rsid w:val="00AB1936"/>
    <w:rsid w:val="00AC5296"/>
    <w:rsid w:val="00AD2A7F"/>
    <w:rsid w:val="00B539B6"/>
    <w:rsid w:val="00BF236F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</izvorni_sadrzaj>
    <derivirana_varijabla naziv="DomainObject.Predmet.StrankaFormated_1">  FINA ZAGREB; VJEROVNICI; Domagoj Vindiš</derivirana_varijabla>
  </DomainObject.Predmet.StrankaFormated>
  <DomainObject.Predmet.StrankaFormatedOIB>
    <izvorni_sadrzaj>  FINA ZAGREB, OIB 85821130368; VJEROVNICI; Domagoj Vindiš, OIB 45578315842</izvorni_sadrzaj>
    <derivirana_varijabla naziv="DomainObject.Predmet.StrankaFormatedOIB_1">  FINA ZAGREB, OIB 85821130368; VJEROVNICI; Domagoj Vindiš, OIB 45578315842</derivirana_varijabla>
  </DomainObject.Predmet.StrankaFormatedOIB>
  <DomainObject.Predmet.StrankaFormatedWithAdress>
    <izvorni_sadrzaj> FINA ZAGREB, ILICA 307, 10000 Zagreb; VJEROVNICI; Domagoj Vindiš, Republike Austrije 29, 10000 Zagreb</izvorni_sadrzaj>
    <derivirana_varijabla naziv="DomainObject.Predmet.StrankaFormatedWithAdress_1"> FINA ZAGREB, ILICA 307, 10000 Zagreb; VJEROVNICI; Domagoj Vindiš, Republike Austrije 29, 10000 Zagreb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</izvorni_sadrzaj>
    <derivirana_varijabla naziv="DomainObject.Predmet.StrankaFormatedWithAdressOIB_1"> FINA ZAGREB, OIB 85821130368, ILICA 307, 10000 Zagreb; VJEROVNICI; Domagoj Vindiš, OIB 45578315842, Republike Austrije 29, 10000 Zagreb</derivirana_varijabla>
  </DomainObject.Predmet.StrankaFormatedWithAdressOIB>
  <DomainObject.Predmet.StrankaWithAdress>
    <izvorni_sadrzaj>FINA ZAGREB ILICA 307,10000 Zagreb,VJEROVNICI ,Domagoj Vindiš Republike Austrije 29,10000 Zagreb</izvorni_sadrzaj>
    <derivirana_varijabla naziv="DomainObject.Predmet.StrankaWithAdress_1">FINA ZAGREB ILICA 307,10000 Zagreb,VJEROVNICI ,Domagoj Vindiš Republike Austrije 29,10000 Zagreb</derivirana_varijabla>
  </DomainObject.Predmet.StrankaWithAdress>
  <DomainObject.Predmet.StrankaWithAdressOIB>
    <izvorni_sadrzaj>FINA ZAGREB, OIB 85821130368, ILICA 307,10000 Zagreb,VJEROVNICI,Domagoj Vindiš, OIB 45578315842, Republike Austrije 29,10000 Zagreb</izvorni_sadrzaj>
    <derivirana_varijabla naziv="DomainObject.Predmet.StrankaWithAdressOIB_1">FINA ZAGREB, OIB 85821130368, ILICA 307,10000 Zagreb,VJEROVNICI,Domagoj Vindiš, OIB 45578315842, Republike Austrije 29,10000 Zagreb</derivirana_varijabla>
  </DomainObject.Predmet.StrankaWithAdressOIB>
  <DomainObject.Predmet.StrankaNazivFormated>
    <izvorni_sadrzaj>FINA ZAGREB,VJEROVNICI,Domagoj Vindiš</izvorni_sadrzaj>
    <derivirana_varijabla naziv="DomainObject.Predmet.StrankaNazivFormated_1">FINA ZAGREB,VJEROVNICI,Domagoj Vindiš</derivirana_varijabla>
  </DomainObject.Predmet.StrankaNazivFormated>
  <DomainObject.Predmet.StrankaNazivFormatedOIB>
    <izvorni_sadrzaj>FINA ZAGREB, OIB 85821130368,VJEROVNICI,Domagoj Vindiš, OIB 45578315842</izvorni_sadrzaj>
    <derivirana_varijabla naziv="DomainObject.Predmet.StrankaNazivFormatedOIB_1">FINA ZAGREB, OIB 85821130368,VJEROVNICI,Domagoj Vindiš, OIB 45578315842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  <item>Domagoj Vindiš</item>
    </izvorni_sadrzaj>
    <derivirana_varijabla naziv="DomainObject.Predmet.StrankaListFormated_1">
      <item>FINA ZAGREB</item>
      <item>VJEROVNICI</item>
      <item>Domagoj Vindiš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</izvorni_sadrzaj>
    <derivirana_varijabla naziv="DomainObject.Predmet.StrankaListFormatedOIB_1">
      <item>FINA ZAGREB, OIB 85821130368</item>
      <item>VJEROVNICI</item>
      <item>Domagoj Vindiš, OIB 45578315842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</derivirana_varijabla>
  </DomainObject.Predmet.StrankaListFormatedWithAdressOIB>
  <DomainObject.Predmet.StrankaListNazivFormated>
    <izvorni_sadrzaj>
      <item>FINA ZAGREB</item>
      <item>VJEROVNICI</item>
      <item>Domagoj Vindiš</item>
    </izvorni_sadrzaj>
    <derivirana_varijabla naziv="DomainObject.Predmet.StrankaListNazivFormated_1">
      <item>FINA ZAGREB</item>
      <item>VJEROVNICI</item>
      <item>Domagoj Vindiš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</izvorni_sadrzaj>
    <derivirana_varijabla naziv="DomainObject.Predmet.StrankaListNazivFormatedOIB_1">
      <item>FINA ZAGREB, OIB 85821130368</item>
      <item>VJEROVNICI</item>
      <item>Domagoj Vindiš, OIB 45578315842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derivirana_varijabla>
  </DomainObject.Predmet.OstaliListFormated>
  <DomainObject.Predmet.OstaliListFormatedOIB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izvorni_sadrzaj>
    <derivirana_varijabla naziv="DomainObject.Predmet.OstaliListFormatedOIB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derivirana_varijabla>
  </DomainObject.Predmet.OstaliListFormatedOIB>
  <DomainObject.Predmet.OstaliListFormatedWithAdress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izvorni_sadrzaj>
    <derivirana_varijabla naziv="DomainObject.Predmet.OstaliListFormatedWithAdress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derivirana_varijabla>
  </DomainObject.Predmet.OstaliListFormatedWithAdress>
  <DomainObject.Predmet.OstaliListFormatedWithAdressOIB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izvorni_sadrzaj>
    <derivirana_varijabla naziv="DomainObject.Predmet.OstaliListFormatedWithAdressOIB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</derivirana_varijabla>
  </DomainObject.Predmet.OstaliListNazivFormated>
  <DomainObject.Predmet.OstaliListNazivFormatedOIB>
    <izvorni_sadrzaj>
      <item>ZZ Nenad Galović</item>
      <item>ZZ Josip Galović</item>
      <item>Darko Radmilović, OIB 96595697939</item>
      <item>Odvjetničko društvo Smolek &amp;  Škrinjar</item>
    </izvorni_sadrzaj>
    <derivirana_varijabla naziv="DomainObject.Predmet.OstaliListNazivFormatedOIB_1">
      <item>ZZ Nenad Galović</item>
      <item>ZZ Josip Galović</item>
      <item>Darko Radmilović, OIB 96595697939</item>
      <item>Odvjetničko društvo Smolek &amp;  Škrinjar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60424245865</item>
      <item>, OIB 85821130368</item>
      <item>, OIB null</item>
      <item>, OIB null</item>
      <item>, OIB 96595697939</item>
      <item>, OIB null</item>
      <item>, OIB 45578315842</item>
      <item>, OIB null</item>
    </izvorni_sadrzaj>
    <derivirana_varijabla naziv="DomainObject.Predmet.SudioniciListNazivOIB_1">
      <item>, OIB 60424245865</item>
      <item>, OIB 85821130368</item>
      <item>, OIB null</item>
      <item>, OIB null</item>
      <item>, OIB 96595697939</item>
      <item>, OIB null</item>
      <item>, OIB 45578315842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1091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2018-02-16T10:20:00Z</dcterms:created>
  <dc:creator>nmarkovic</dc:creator>
  <cp:lastModifiedBy>Katica Franjić</cp:lastModifiedBy>
  <cp:lastPrinted>2018-02-16T10:40:00Z</cp:lastPrinted>
  <dcterms:modified xmlns:xsi="http://www.w3.org/2001/XMLSchema-instance" xsi:type="dcterms:W3CDTF">2018-02-16T10:40:00Z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